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5FFCB" w14:textId="77777777" w:rsidR="00F814E0" w:rsidRDefault="00F814E0" w:rsidP="00F814E0">
      <w:pPr>
        <w:pStyle w:val="TITREDENIVEAU1"/>
        <w:rPr>
          <w:rStyle w:val="eop"/>
          <w:rFonts w:ascii="Calibri" w:hAnsi="Calibri" w:cs="Calibri"/>
        </w:rPr>
      </w:pPr>
      <w:r>
        <w:rPr>
          <w:rStyle w:val="eop"/>
          <w:rFonts w:ascii="Calibri" w:hAnsi="Calibri" w:cs="Calibri"/>
          <w:b w:val="0"/>
          <w:bCs w:val="0"/>
        </w:rPr>
        <w:t>Du blé au pain</w:t>
      </w:r>
    </w:p>
    <w:p w14:paraId="13589508" w14:textId="59BAE999" w:rsidR="00F814E0" w:rsidRDefault="00F814E0" w:rsidP="00F814E0">
      <w:pPr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  <w:u w:val="single"/>
        </w:rPr>
        <w:t>Consigne :</w:t>
      </w:r>
      <w:r>
        <w:rPr>
          <w:rStyle w:val="eop"/>
          <w:rFonts w:ascii="Calibri" w:hAnsi="Calibri" w:cs="Calibri"/>
          <w:sz w:val="22"/>
          <w:szCs w:val="22"/>
        </w:rPr>
        <w:t xml:space="preserve"> Découpe les images et colle les dans l’ordre.</w:t>
      </w:r>
    </w:p>
    <w:tbl>
      <w:tblPr>
        <w:tblStyle w:val="Grilledutableau"/>
        <w:tblW w:w="0" w:type="auto"/>
        <w:tblInd w:w="0" w:type="dxa"/>
        <w:tblLook w:val="04A0" w:firstRow="1" w:lastRow="0" w:firstColumn="1" w:lastColumn="0" w:noHBand="0" w:noVBand="1"/>
      </w:tblPr>
      <w:tblGrid>
        <w:gridCol w:w="4528"/>
        <w:gridCol w:w="4528"/>
      </w:tblGrid>
      <w:tr w:rsidR="00F814E0" w14:paraId="25ED6B35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A188A" w14:textId="46B9D78B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FCA4B32" wp14:editId="31BD502F">
                  <wp:extent cx="2305050" cy="1524000"/>
                  <wp:effectExtent l="0" t="0" r="0" b="0"/>
                  <wp:docPr id="729915838" name="Image 62" descr="Une image contenant plante, herbe, maï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6" descr="Une image contenant plante, herbe, maïs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C4EA8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26BC8" w14:textId="531CAD68" w:rsidR="00F814E0" w:rsidRDefault="00F814E0" w:rsidP="00F814E0">
            <w:pPr>
              <w:rPr>
                <w:rStyle w:val="tabchar"/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EB3B20E" wp14:editId="7CBBFE6E">
                  <wp:extent cx="1562100" cy="1514475"/>
                  <wp:effectExtent l="0" t="0" r="0" b="9525"/>
                  <wp:docPr id="809782219" name="Image 61" descr="Une image contenant personne, noix, fruit, maï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4" descr="Une image contenant personne, noix, fruit, maïs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  <w:p w14:paraId="36BDAEF3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12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7FB0F66F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69C4F" w14:textId="4B788665" w:rsidR="00F814E0" w:rsidRDefault="00F814E0" w:rsidP="00F814E0">
            <w:pPr>
              <w:rPr>
                <w:rStyle w:val="normaltextrun"/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EC2845A" wp14:editId="3A32D740">
                  <wp:extent cx="2381250" cy="1276350"/>
                  <wp:effectExtent l="0" t="0" r="0" b="0"/>
                  <wp:docPr id="1157915266" name="Image 60" descr="Une image contenant ciel, extérieur, terrain, bâtimen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3" descr="Une image contenant ciel, extérieur, terrain, bâtimen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7442F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14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  <w:p w14:paraId="199FB5D7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FA8C3" w14:textId="362AF4C6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75C2C31" wp14:editId="47522A3B">
                  <wp:extent cx="2076450" cy="1428750"/>
                  <wp:effectExtent l="0" t="0" r="0" b="0"/>
                  <wp:docPr id="219900774" name="Image 59" descr="Une image contenant herbe, extérieur, objet d’extérieur, c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5" descr="Une image contenant herbe, extérieur, objet d’extérieur, ciel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CA0866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</w:tr>
      <w:tr w:rsidR="00F814E0" w14:paraId="677015CF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B082B" w14:textId="468CE10A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180FD2" wp14:editId="658F53C0">
                  <wp:extent cx="2257425" cy="1504950"/>
                  <wp:effectExtent l="0" t="0" r="9525" b="0"/>
                  <wp:docPr id="238477135" name="Image 58" descr="Une image contenant outi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2" descr="Une image contenant outil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A53F99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17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5B296" w14:textId="0F1C90CE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23B1B9" wp14:editId="0B27C0D0">
                  <wp:extent cx="2209800" cy="1466850"/>
                  <wp:effectExtent l="0" t="0" r="0" b="0"/>
                  <wp:docPr id="1262119764" name="Image 57" descr="Une image contenant sac, accessoire, in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2119764" name="Image 57" descr="Une image contenant sac, accessoire, intéri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114CF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19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  <w:p w14:paraId="73282DC0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</w:tr>
      <w:tr w:rsidR="00F814E0" w14:paraId="7AA0C1AD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1982A" w14:textId="018211F1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865D628" wp14:editId="79D87EB6">
                  <wp:extent cx="2085975" cy="1190625"/>
                  <wp:effectExtent l="0" t="0" r="9525" b="9525"/>
                  <wp:docPr id="1459127040" name="Image 56" descr="Une image contenant croquis, conceptio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127040" name="Image 56" descr="Une image contenant croquis, conception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767AA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21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0A785" w14:textId="14E5F3A4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5D58F1A" wp14:editId="0230602B">
                  <wp:extent cx="1933575" cy="1333500"/>
                  <wp:effectExtent l="0" t="0" r="9525" b="0"/>
                  <wp:docPr id="531417474" name="Image 55" descr="Une image contenant texte, intérieur, personne, cuisi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 descr="Une image contenant texte, intérieur, personne, cuisi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76D16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23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https://pixabay.com/fr/</w:t>
              </w:r>
            </w:hyperlink>
          </w:p>
        </w:tc>
      </w:tr>
      <w:tr w:rsidR="00F814E0" w14:paraId="665040EA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2FE24" w14:textId="2FF2AF2B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CDFB8BA" wp14:editId="6224919A">
                  <wp:extent cx="2076450" cy="1381125"/>
                  <wp:effectExtent l="0" t="0" r="0" b="9525"/>
                  <wp:docPr id="1458384134" name="Image 54" descr="Une image contenant personne, intérieur, pai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8" descr="Une image contenant personne, intérieur, pain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C5AF5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A4578" w14:textId="46C0CDB9" w:rsidR="00F814E0" w:rsidRDefault="00F814E0" w:rsidP="00F814E0">
            <w:pPr>
              <w:rPr>
                <w:rStyle w:val="normaltextrun"/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2DBEA112" wp14:editId="4C64814A">
                  <wp:extent cx="2038350" cy="1352550"/>
                  <wp:effectExtent l="0" t="0" r="0" b="0"/>
                  <wp:docPr id="1408220288" name="Image 53" descr="Une image contenant texte, pâte, intérieur, beigne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7" descr="Une image contenant texte, pâte, intérieur, beigne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57C59E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  <w:p w14:paraId="7944FAA3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</w:tr>
    </w:tbl>
    <w:p w14:paraId="545919D6" w14:textId="77777777" w:rsidR="00F814E0" w:rsidRDefault="00F814E0" w:rsidP="00F814E0">
      <w:pPr>
        <w:rPr>
          <w:rStyle w:val="normaltextrun"/>
          <w:rFonts w:ascii="Calibri" w:hAnsi="Calibri" w:cs="Calibri"/>
          <w:b/>
          <w:bCs/>
          <w:sz w:val="22"/>
          <w:szCs w:val="22"/>
        </w:rPr>
      </w:pPr>
      <w:r>
        <w:rPr>
          <w:rStyle w:val="normaltextrun"/>
          <w:rFonts w:ascii="Calibri" w:hAnsi="Calibri" w:cs="Calibri"/>
          <w:b/>
          <w:bCs/>
          <w:sz w:val="22"/>
          <w:szCs w:val="22"/>
        </w:rPr>
        <w:lastRenderedPageBreak/>
        <w:t>DU LAIT AU FROMAGE</w:t>
      </w:r>
    </w:p>
    <w:p w14:paraId="79410992" w14:textId="77777777" w:rsidR="00F814E0" w:rsidRDefault="00F814E0" w:rsidP="00F814E0">
      <w:pPr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  <w:u w:val="single"/>
        </w:rPr>
        <w:t>Consigne :</w:t>
      </w:r>
      <w:r>
        <w:rPr>
          <w:rStyle w:val="eop"/>
          <w:rFonts w:ascii="Calibri" w:hAnsi="Calibri" w:cs="Calibri"/>
          <w:sz w:val="22"/>
          <w:szCs w:val="22"/>
        </w:rPr>
        <w:t xml:space="preserve"> Découpe les images et colle les dans l’ordre.</w:t>
      </w:r>
    </w:p>
    <w:p w14:paraId="4F191648" w14:textId="77777777" w:rsidR="00F814E0" w:rsidRDefault="00F814E0" w:rsidP="00F814E0">
      <w:pPr>
        <w:rPr>
          <w:rStyle w:val="eop"/>
          <w:rFonts w:ascii="Calibri" w:hAnsi="Calibri" w:cs="Calibri"/>
          <w:sz w:val="22"/>
          <w:szCs w:val="22"/>
        </w:rPr>
      </w:pPr>
    </w:p>
    <w:tbl>
      <w:tblPr>
        <w:tblStyle w:val="Grilledutableau"/>
        <w:tblW w:w="0" w:type="auto"/>
        <w:tblInd w:w="0" w:type="dxa"/>
        <w:tblLook w:val="04A0" w:firstRow="1" w:lastRow="0" w:firstColumn="1" w:lastColumn="0" w:noHBand="0" w:noVBand="1"/>
      </w:tblPr>
      <w:tblGrid>
        <w:gridCol w:w="4528"/>
        <w:gridCol w:w="4528"/>
      </w:tblGrid>
      <w:tr w:rsidR="00F814E0" w14:paraId="1C0CC7F1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8A5E5" w14:textId="071B8DD5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E6B4DD5" wp14:editId="53D0AA21">
                  <wp:extent cx="2352675" cy="1619250"/>
                  <wp:effectExtent l="0" t="0" r="9525" b="0"/>
                  <wp:docPr id="1450443446" name="Image 70" descr="Une image contenant intérieur, cuisi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4" descr="Une image contenant intérieur, cuisi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0FE94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38368" w14:textId="1CE300E5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595A50B" wp14:editId="74207986">
                  <wp:extent cx="2352675" cy="1619250"/>
                  <wp:effectExtent l="0" t="0" r="9525" b="0"/>
                  <wp:docPr id="1108102526" name="Image 69" descr="Une image contenant bâtiment, roue, ciel, plein ai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102526" name="Image 69" descr="Une image contenant bâtiment, roue, ciel, plein ai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4E834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</w:tr>
      <w:tr w:rsidR="00F814E0" w14:paraId="59241F10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F331B" w14:textId="7513BFCA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8E96779" wp14:editId="21DB4C88">
                  <wp:extent cx="2324100" cy="1600200"/>
                  <wp:effectExtent l="0" t="0" r="0" b="0"/>
                  <wp:docPr id="1952614161" name="Image 68" descr="Une image contenant intérieur, usine, métal, acie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2" descr="Une image contenant intérieur, usine, métal, acie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86262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31FB3" w14:textId="6C3B3589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4D334394" wp14:editId="45AF2C17">
                  <wp:extent cx="2324100" cy="1590675"/>
                  <wp:effectExtent l="0" t="0" r="0" b="9525"/>
                  <wp:docPr id="295292897" name="Image 67" descr="Une image contenant texte, personne, intérieur, rayo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8" descr="Une image contenant texte, personne, intérieur, rayon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83BE31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27D0FD6A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88AAB" w14:textId="3DEB2A7D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42B46E91" wp14:editId="5583D765">
                  <wp:extent cx="2219325" cy="1476375"/>
                  <wp:effectExtent l="0" t="0" r="9525" b="9525"/>
                  <wp:docPr id="599204143" name="Image 66" descr="Une image contenant texte, person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7" descr="Une image contenant texte, person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7CAFF6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77B83" w14:textId="284D528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F027670" wp14:editId="34B1E93B">
                  <wp:extent cx="2162175" cy="1476375"/>
                  <wp:effectExtent l="0" t="0" r="9525" b="9525"/>
                  <wp:docPr id="349999518" name="Image 65" descr="Une image contenant engi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5" descr="Une image contenant engin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A0FE8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13F07BA7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6A5F3" w14:textId="7AC86E79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C865E49" wp14:editId="48338029">
                  <wp:extent cx="2228850" cy="1485900"/>
                  <wp:effectExtent l="0" t="0" r="0" b="0"/>
                  <wp:docPr id="993566560" name="Image 64" descr="Une image contenant intérieur, personne, bol, cassero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1" descr="Une image contenant intérieur, personne, bol, casserol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6917F9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 : </w:t>
            </w:r>
            <w:hyperlink r:id="rId33" w:tgtFrame="_blank" w:history="1">
              <w:r>
                <w:rPr>
                  <w:rStyle w:val="normaltextrun"/>
                  <w:rFonts w:ascii="Calibri" w:hAnsi="Calibri" w:cs="Calibri"/>
                  <w:color w:val="0000FF"/>
                  <w:sz w:val="22"/>
                  <w:szCs w:val="22"/>
                </w:rPr>
                <w:t>https://pixabay.com/fr</w:t>
              </w:r>
            </w:hyperlink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  <w:p w14:paraId="1FC963E1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97FF7" w14:textId="3AB09883" w:rsidR="00F814E0" w:rsidRDefault="00F814E0" w:rsidP="00F814E0">
            <w:pPr>
              <w:rPr>
                <w:rStyle w:val="normaltextrun"/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9DBE7D2" wp14:editId="173DD8BD">
                  <wp:extent cx="2162175" cy="1485900"/>
                  <wp:effectExtent l="0" t="0" r="9525" b="0"/>
                  <wp:docPr id="400339738" name="Image 63" descr="Une image contenant herbe, vache, champ, ex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6" descr="Une image contenant herbe, vache, champ, extéri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7ED64F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 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</w:tbl>
    <w:p w14:paraId="0BC47F2D" w14:textId="77777777" w:rsidR="00F814E0" w:rsidRDefault="00F814E0" w:rsidP="00F814E0">
      <w:pPr>
        <w:rPr>
          <w:rFonts w:ascii="Segoe UI" w:hAnsi="Segoe UI" w:cs="Segoe UI"/>
          <w:sz w:val="18"/>
          <w:szCs w:val="18"/>
          <w:lang w:eastAsia="fr-FR"/>
        </w:rPr>
      </w:pPr>
    </w:p>
    <w:p w14:paraId="0C4F9C18" w14:textId="77777777" w:rsidR="00F814E0" w:rsidRDefault="00F814E0" w:rsidP="00F814E0">
      <w:pPr>
        <w:rPr>
          <w:rFonts w:ascii="Segoe UI" w:eastAsia="Times New Roman" w:hAnsi="Segoe UI" w:cs="Segoe UI"/>
          <w:sz w:val="18"/>
          <w:szCs w:val="18"/>
          <w:lang w:eastAsia="fr-FR"/>
        </w:rPr>
      </w:pPr>
      <w:r>
        <w:rPr>
          <w:rFonts w:ascii="Segoe UI" w:hAnsi="Segoe UI" w:cs="Segoe UI"/>
          <w:sz w:val="18"/>
          <w:szCs w:val="18"/>
        </w:rPr>
        <w:br w:type="page"/>
      </w:r>
    </w:p>
    <w:p w14:paraId="180FB650" w14:textId="77777777" w:rsidR="00F814E0" w:rsidRDefault="00F814E0" w:rsidP="00F814E0">
      <w:pPr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alibri" w:hAnsi="Calibri" w:cs="Calibri"/>
          <w:b/>
          <w:bCs/>
          <w:sz w:val="22"/>
          <w:szCs w:val="22"/>
        </w:rPr>
        <w:lastRenderedPageBreak/>
        <w:t>DE LA VIGNE AU VIN</w:t>
      </w:r>
    </w:p>
    <w:p w14:paraId="2DD1E338" w14:textId="77777777" w:rsidR="00F814E0" w:rsidRDefault="00F814E0" w:rsidP="00F814E0">
      <w:pPr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  <w:u w:val="single"/>
        </w:rPr>
        <w:t>Consigne :</w:t>
      </w:r>
      <w:r>
        <w:rPr>
          <w:rStyle w:val="eop"/>
          <w:rFonts w:ascii="Calibri" w:hAnsi="Calibri" w:cs="Calibri"/>
          <w:sz w:val="22"/>
          <w:szCs w:val="22"/>
        </w:rPr>
        <w:t xml:space="preserve"> Découpe les images et colle les dans l’ordre.</w:t>
      </w:r>
    </w:p>
    <w:p w14:paraId="6806B21C" w14:textId="77777777" w:rsidR="00F814E0" w:rsidRDefault="00F814E0" w:rsidP="00F814E0">
      <w:pPr>
        <w:rPr>
          <w:rStyle w:val="normaltextrun"/>
          <w:rFonts w:ascii="Calibri" w:eastAsia="Times New Roman" w:hAnsi="Calibri" w:cs="Calibri"/>
          <w:sz w:val="22"/>
          <w:szCs w:val="22"/>
          <w:lang w:eastAsia="fr-FR"/>
        </w:rPr>
      </w:pPr>
    </w:p>
    <w:p w14:paraId="63EBC30C" w14:textId="77777777" w:rsidR="00F814E0" w:rsidRDefault="00F814E0" w:rsidP="00F814E0">
      <w:pPr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" w:hAnsi="Calibri" w:cs="Calibri"/>
          <w:sz w:val="22"/>
          <w:szCs w:val="22"/>
        </w:rPr>
        <w:t>  </w:t>
      </w:r>
    </w:p>
    <w:tbl>
      <w:tblPr>
        <w:tblStyle w:val="Grilledutableau"/>
        <w:tblW w:w="0" w:type="auto"/>
        <w:tblInd w:w="0" w:type="dxa"/>
        <w:tblLook w:val="04A0" w:firstRow="1" w:lastRow="0" w:firstColumn="1" w:lastColumn="0" w:noHBand="0" w:noVBand="1"/>
      </w:tblPr>
      <w:tblGrid>
        <w:gridCol w:w="4528"/>
        <w:gridCol w:w="4528"/>
      </w:tblGrid>
      <w:tr w:rsidR="00F814E0" w14:paraId="26C92381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68C42" w14:textId="167D2702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343E2FDF" wp14:editId="2517A0B6">
                  <wp:extent cx="2047875" cy="1352550"/>
                  <wp:effectExtent l="0" t="0" r="9525" b="0"/>
                  <wp:docPr id="585716521" name="Image 86" descr="Une image contenant terrain, extérieur, objet d’ex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2" descr="Une image contenant terrain, extérieur, objet d’extéri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5FA535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 : </w:t>
            </w:r>
            <w:proofErr w:type="spellStart"/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Pixabay</w:t>
            </w:r>
            <w:proofErr w:type="spellEnd"/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1A4F0" w14:textId="79376E55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50BF50E2" wp14:editId="0A83B15A">
                  <wp:extent cx="2028825" cy="1352550"/>
                  <wp:effectExtent l="0" t="0" r="9525" b="0"/>
                  <wp:docPr id="2112132029" name="Image 85" descr="Une image contenant intérieur, mur, person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0" descr="Une image contenant intérieur, mur, person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17E5B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 :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71C44A22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3D96B" w14:textId="1CB3D23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568EC3E5" wp14:editId="502B0035">
                  <wp:extent cx="2047875" cy="1409700"/>
                  <wp:effectExtent l="0" t="0" r="9525" b="0"/>
                  <wp:docPr id="1184192954" name="Image 84" descr="Une image contenant herbe, extérieur, transport, jaun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4" descr="Une image contenant herbe, extérieur, transport, jaun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89146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9F522" w14:textId="5B67CB66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3DFE0135" wp14:editId="2782AE5C">
                  <wp:extent cx="2047875" cy="1362075"/>
                  <wp:effectExtent l="0" t="0" r="9525" b="9525"/>
                  <wp:docPr id="769893123" name="Image 83" descr="Une image contenant extérieur, raisin, frui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5" descr="Une image contenant extérieur, raisin, fruit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DF6DD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4FCE0001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EFFE" w14:textId="541FC859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54812000" wp14:editId="3D467C6A">
                  <wp:extent cx="2105025" cy="1447800"/>
                  <wp:effectExtent l="0" t="0" r="9525" b="0"/>
                  <wp:docPr id="7371227" name="Image 82" descr="Une image contenant vaisseau, tonneau, vieux, sous-so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" descr="Une image contenant vaisseau, tonneau, vieux, sous-sol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F9DA5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 Onisep</w:t>
            </w:r>
            <w:r>
              <w:rPr>
                <w:rStyle w:val="tabchar"/>
                <w:rFonts w:ascii="Calibri" w:hAnsi="Calibri" w:cs="Calibri"/>
                <w:sz w:val="22"/>
                <w:szCs w:val="22"/>
              </w:rPr>
              <w:tab/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F8986" w14:textId="53D459DD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78B5805B" wp14:editId="73EC85C2">
                  <wp:extent cx="2133600" cy="1419225"/>
                  <wp:effectExtent l="0" t="0" r="0" b="9525"/>
                  <wp:docPr id="342021448" name="Image 81" descr="Une image contenant texte, rayon, intérieur, magasin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9" descr="Une image contenant texte, rayon, intérieur, magasin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4BB791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 : </w:t>
            </w:r>
            <w:proofErr w:type="spellStart"/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Pixabay</w:t>
            </w:r>
            <w:proofErr w:type="spellEnd"/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  <w:tr w:rsidR="00F814E0" w14:paraId="178D2894" w14:textId="77777777" w:rsidTr="00F814E0"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30766" w14:textId="02774ED6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660A1386" wp14:editId="51BAB324">
                  <wp:extent cx="2066925" cy="1419225"/>
                  <wp:effectExtent l="0" t="0" r="9525" b="9525"/>
                  <wp:docPr id="322931231" name="Image 80" descr="Une image contenant extérieur, plante, fl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6" descr="Une image contenant extérieur, plante, fl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9F9026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Source Onisep</w:t>
            </w:r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9CF35" w14:textId="74A8629F" w:rsidR="00F814E0" w:rsidRDefault="00F814E0" w:rsidP="00F814E0">
            <w:pPr>
              <w:rPr>
                <w:rStyle w:val="normaltextrun"/>
                <w:rFonts w:ascii="Calibri" w:hAnsi="Calibri" w:cs="Calibri"/>
                <w:sz w:val="22"/>
                <w:szCs w:val="22"/>
              </w:rPr>
            </w:pPr>
            <w:r>
              <w:rPr>
                <w:rFonts w:ascii="Segoe UI" w:hAnsi="Segoe UI" w:cs="Segoe UI"/>
                <w:noProof/>
                <w:sz w:val="18"/>
                <w:szCs w:val="18"/>
              </w:rPr>
              <w:drawing>
                <wp:inline distT="0" distB="0" distL="0" distR="0" wp14:anchorId="2B9BEE3F" wp14:editId="40A77E63">
                  <wp:extent cx="1905000" cy="1428750"/>
                  <wp:effectExtent l="0" t="0" r="0" b="0"/>
                  <wp:docPr id="723823808" name="Image 79" descr="Une image contenant machine agricole, objet d’ex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3" descr="Une image contenant machine agricole, objet d’extérieur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663EF014" w14:textId="77777777" w:rsidR="00F814E0" w:rsidRDefault="00F814E0" w:rsidP="00F814E0">
            <w:pPr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 xml:space="preserve">Source : </w:t>
            </w:r>
            <w:proofErr w:type="spellStart"/>
            <w:r>
              <w:rPr>
                <w:rStyle w:val="normaltextrun"/>
                <w:rFonts w:ascii="Calibri" w:hAnsi="Calibri" w:cs="Calibri"/>
                <w:sz w:val="22"/>
                <w:szCs w:val="22"/>
              </w:rPr>
              <w:t>Pixabay</w:t>
            </w:r>
            <w:proofErr w:type="spellEnd"/>
            <w:r>
              <w:rPr>
                <w:rStyle w:val="eop"/>
                <w:rFonts w:ascii="Calibri" w:hAnsi="Calibri" w:cs="Calibri"/>
                <w:sz w:val="22"/>
                <w:szCs w:val="22"/>
              </w:rPr>
              <w:t> </w:t>
            </w:r>
          </w:p>
        </w:tc>
      </w:tr>
    </w:tbl>
    <w:p w14:paraId="76E720B5" w14:textId="252461D7" w:rsidR="006E7956" w:rsidRDefault="006E7956" w:rsidP="00F814E0"/>
    <w:p w14:paraId="4B37B32F" w14:textId="77777777" w:rsidR="00F814E0" w:rsidRDefault="00F814E0" w:rsidP="00F814E0"/>
    <w:p w14:paraId="2978F922" w14:textId="77777777" w:rsidR="00F814E0" w:rsidRPr="00F814E0" w:rsidRDefault="00F814E0" w:rsidP="00F814E0"/>
    <w:sectPr w:rsidR="00F814E0" w:rsidRPr="00F814E0" w:rsidSect="0030597F">
      <w:headerReference w:type="default" r:id="rId43"/>
      <w:footerReference w:type="default" r:id="rId44"/>
      <w:type w:val="continuous"/>
      <w:pgSz w:w="11910" w:h="16840"/>
      <w:pgMar w:top="-2480" w:right="800" w:bottom="280" w:left="800" w:header="0" w:footer="3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AB973" w14:textId="77777777" w:rsidR="009F6015" w:rsidRDefault="009F6015" w:rsidP="00597604">
      <w:r>
        <w:separator/>
      </w:r>
    </w:p>
  </w:endnote>
  <w:endnote w:type="continuationSeparator" w:id="0">
    <w:p w14:paraId="22F9EF0A" w14:textId="77777777" w:rsidR="009F6015" w:rsidRDefault="009F6015" w:rsidP="0059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rianne">
    <w:altName w:val="Calibri"/>
    <w:panose1 w:val="00000000000000000000"/>
    <w:charset w:val="00"/>
    <w:family w:val="auto"/>
    <w:notTrueType/>
    <w:pitch w:val="variable"/>
    <w:sig w:usb0="0000000F" w:usb1="00000000" w:usb2="00000000" w:usb3="00000000" w:csb0="0000000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72ECC" w14:textId="77777777" w:rsidR="0030597F" w:rsidRDefault="0030597F" w:rsidP="0030597F">
    <w:pPr>
      <w:pStyle w:val="Pieddepage"/>
      <w:ind w:left="-800"/>
    </w:pPr>
    <w:r>
      <w:rPr>
        <w:noProof/>
      </w:rPr>
      <w:drawing>
        <wp:inline distT="0" distB="0" distL="0" distR="0" wp14:anchorId="745B7F52" wp14:editId="75305769">
          <wp:extent cx="7596000" cy="100800"/>
          <wp:effectExtent l="0" t="0" r="0" b="1270"/>
          <wp:docPr id="1294125431" name="Graphique 12941254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6000" cy="10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972B25" w14:textId="77777777" w:rsidR="009F6015" w:rsidRDefault="009F6015" w:rsidP="00597604">
      <w:r>
        <w:separator/>
      </w:r>
    </w:p>
  </w:footnote>
  <w:footnote w:type="continuationSeparator" w:id="0">
    <w:p w14:paraId="58207343" w14:textId="77777777" w:rsidR="009F6015" w:rsidRDefault="009F6015" w:rsidP="00597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B8E5D" w14:textId="77777777" w:rsidR="00597604" w:rsidRDefault="0030597F" w:rsidP="0030597F">
    <w:pPr>
      <w:pStyle w:val="En-tte"/>
      <w:ind w:left="-800"/>
    </w:pPr>
    <w:r>
      <w:rPr>
        <w:noProof/>
      </w:rPr>
      <w:drawing>
        <wp:inline distT="0" distB="0" distL="0" distR="0" wp14:anchorId="2E401DEE" wp14:editId="6CC8F492">
          <wp:extent cx="7560000" cy="1440000"/>
          <wp:effectExtent l="0" t="0" r="0" b="0"/>
          <wp:docPr id="494476434" name="Graphique 49447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4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6DE0CE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406E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28222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66D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2FCDF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08B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1C34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5CB2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6429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D23B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059085701">
    <w:abstractNumId w:val="4"/>
  </w:num>
  <w:num w:numId="2" w16cid:durableId="668946886">
    <w:abstractNumId w:val="5"/>
  </w:num>
  <w:num w:numId="3" w16cid:durableId="1718092420">
    <w:abstractNumId w:val="6"/>
  </w:num>
  <w:num w:numId="4" w16cid:durableId="1567718197">
    <w:abstractNumId w:val="7"/>
  </w:num>
  <w:num w:numId="5" w16cid:durableId="1621302854">
    <w:abstractNumId w:val="9"/>
  </w:num>
  <w:num w:numId="6" w16cid:durableId="128061002">
    <w:abstractNumId w:val="0"/>
  </w:num>
  <w:num w:numId="7" w16cid:durableId="1691951492">
    <w:abstractNumId w:val="1"/>
  </w:num>
  <w:num w:numId="8" w16cid:durableId="896665175">
    <w:abstractNumId w:val="2"/>
  </w:num>
  <w:num w:numId="9" w16cid:durableId="2013994534">
    <w:abstractNumId w:val="3"/>
  </w:num>
  <w:num w:numId="10" w16cid:durableId="213648137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4E0"/>
    <w:rsid w:val="0012196C"/>
    <w:rsid w:val="0016582E"/>
    <w:rsid w:val="002C6A70"/>
    <w:rsid w:val="0030597F"/>
    <w:rsid w:val="003274A7"/>
    <w:rsid w:val="00463F02"/>
    <w:rsid w:val="00594335"/>
    <w:rsid w:val="00597604"/>
    <w:rsid w:val="0063538A"/>
    <w:rsid w:val="006733A0"/>
    <w:rsid w:val="006E7956"/>
    <w:rsid w:val="00824615"/>
    <w:rsid w:val="008A7DF9"/>
    <w:rsid w:val="00914CA3"/>
    <w:rsid w:val="0095548B"/>
    <w:rsid w:val="00960DD8"/>
    <w:rsid w:val="009F6015"/>
    <w:rsid w:val="00B24F63"/>
    <w:rsid w:val="00B52A67"/>
    <w:rsid w:val="00C178C8"/>
    <w:rsid w:val="00E23ABD"/>
    <w:rsid w:val="00E42018"/>
    <w:rsid w:val="00E94C26"/>
    <w:rsid w:val="00F027C2"/>
    <w:rsid w:val="00F81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9F65BD"/>
  <w15:docId w15:val="{3960C5BE-3E31-4974-BCAA-9F7BA7063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iiche élève"/>
    <w:qFormat/>
    <w:rsid w:val="00F814E0"/>
    <w:pPr>
      <w:widowControl/>
      <w:autoSpaceDE/>
      <w:autoSpaceDN/>
    </w:pPr>
    <w:rPr>
      <w:sz w:val="24"/>
      <w:szCs w:val="24"/>
      <w:lang w:val="fr-FR"/>
    </w:rPr>
  </w:style>
  <w:style w:type="paragraph" w:styleId="Titre1">
    <w:name w:val="heading 1"/>
    <w:aliases w:val="Lien web"/>
    <w:next w:val="Normal"/>
    <w:link w:val="Titre1Car"/>
    <w:uiPriority w:val="9"/>
    <w:qFormat/>
    <w:rsid w:val="00914CA3"/>
    <w:pPr>
      <w:keepNext/>
      <w:keepLines/>
      <w:spacing w:before="240"/>
      <w:outlineLvl w:val="0"/>
    </w:pPr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5548B"/>
    <w:pPr>
      <w:keepNext/>
      <w:keepLines/>
      <w:widowControl w:val="0"/>
      <w:autoSpaceDE w:val="0"/>
      <w:autoSpaceDN w:val="0"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pPr>
      <w:widowControl w:val="0"/>
      <w:autoSpaceDE w:val="0"/>
      <w:autoSpaceDN w:val="0"/>
    </w:pPr>
    <w:rPr>
      <w:rFonts w:ascii="Arial" w:eastAsia="Marianne" w:hAnsi="Arial" w:cs="Marianne"/>
      <w:sz w:val="17"/>
      <w:szCs w:val="17"/>
      <w:lang w:val="ca-ES"/>
    </w:rPr>
  </w:style>
  <w:style w:type="paragraph" w:styleId="Titre">
    <w:name w:val="Title"/>
    <w:basedOn w:val="Normal"/>
    <w:uiPriority w:val="10"/>
    <w:qFormat/>
    <w:pPr>
      <w:widowControl w:val="0"/>
      <w:autoSpaceDE w:val="0"/>
      <w:autoSpaceDN w:val="0"/>
      <w:spacing w:before="223"/>
      <w:ind w:left="730"/>
    </w:pPr>
    <w:rPr>
      <w:rFonts w:ascii="Arial" w:eastAsia="Marianne" w:hAnsi="Arial" w:cs="Marianne"/>
      <w:b/>
      <w:bCs/>
      <w:sz w:val="28"/>
      <w:szCs w:val="28"/>
      <w:lang w:val="ca-ES"/>
    </w:rPr>
  </w:style>
  <w:style w:type="paragraph" w:styleId="Paragraphedeliste">
    <w:name w:val="List Paragraph"/>
    <w:basedOn w:val="Normal"/>
    <w:uiPriority w:val="1"/>
    <w:qFormat/>
    <w:pPr>
      <w:widowControl w:val="0"/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paragraph" w:customStyle="1" w:styleId="Quelbac">
    <w:name w:val="Quel bac ?"/>
    <w:uiPriority w:val="1"/>
    <w:qFormat/>
    <w:rsid w:val="0095548B"/>
    <w:rPr>
      <w:rFonts w:ascii="Arial" w:eastAsia="Marianne" w:hAnsi="Arial" w:cs="Marianne"/>
      <w:sz w:val="18"/>
      <w:lang w:val="ca-ES"/>
    </w:rPr>
  </w:style>
  <w:style w:type="paragraph" w:customStyle="1" w:styleId="TITREDENIVEAU1">
    <w:name w:val="TITRE DE NIVEAU 1"/>
    <w:qFormat/>
    <w:rsid w:val="0095548B"/>
    <w:rPr>
      <w:rFonts w:ascii="Arial" w:eastAsia="Marianne" w:hAnsi="Arial" w:cs="Marianne"/>
      <w:b/>
      <w:bCs/>
      <w:color w:val="231F20"/>
      <w:spacing w:val="-2"/>
      <w:sz w:val="28"/>
      <w:szCs w:val="28"/>
      <w:lang w:val="ca-ES"/>
    </w:rPr>
  </w:style>
  <w:style w:type="paragraph" w:customStyle="1" w:styleId="Textecourant">
    <w:name w:val="Texte courant"/>
    <w:basedOn w:val="Corpsdetexte"/>
    <w:qFormat/>
    <w:rsid w:val="0016582E"/>
    <w:pPr>
      <w:spacing w:before="1" w:line="254" w:lineRule="auto"/>
      <w:ind w:left="730" w:right="102"/>
    </w:pPr>
    <w:rPr>
      <w:color w:val="231F20"/>
    </w:rPr>
  </w:style>
  <w:style w:type="paragraph" w:customStyle="1" w:styleId="Tmoignage">
    <w:name w:val="Témoignage"/>
    <w:basedOn w:val="Normal"/>
    <w:qFormat/>
    <w:rsid w:val="0095548B"/>
    <w:pPr>
      <w:widowControl w:val="0"/>
      <w:autoSpaceDE w:val="0"/>
      <w:autoSpaceDN w:val="0"/>
      <w:spacing w:before="177"/>
      <w:ind w:left="730"/>
    </w:pPr>
    <w:rPr>
      <w:rFonts w:ascii="Arial" w:eastAsia="Marianne" w:hAnsi="Arial" w:cs="Marianne"/>
      <w:b/>
      <w:color w:val="231F20"/>
      <w:sz w:val="18"/>
      <w:szCs w:val="22"/>
      <w:lang w:val="ca-ES"/>
    </w:rPr>
  </w:style>
  <w:style w:type="paragraph" w:customStyle="1" w:styleId="Fichelve">
    <w:name w:val="Fiche élève"/>
    <w:basedOn w:val="Normal"/>
    <w:qFormat/>
    <w:rsid w:val="00594335"/>
    <w:pPr>
      <w:widowControl w:val="0"/>
      <w:autoSpaceDE w:val="0"/>
      <w:autoSpaceDN w:val="0"/>
      <w:ind w:left="730"/>
    </w:pPr>
    <w:rPr>
      <w:rFonts w:ascii="Arial" w:eastAsia="Marianne" w:hAnsi="Arial" w:cs="Marianne"/>
      <w:b/>
      <w:color w:val="231F20"/>
      <w:spacing w:val="-2"/>
      <w:sz w:val="20"/>
      <w:szCs w:val="22"/>
      <w:lang w:val="ca-ES"/>
    </w:rPr>
  </w:style>
  <w:style w:type="paragraph" w:customStyle="1" w:styleId="Titre3tmoin">
    <w:name w:val="Titre 3 témoin"/>
    <w:basedOn w:val="Normal"/>
    <w:qFormat/>
    <w:rsid w:val="00594335"/>
    <w:pPr>
      <w:widowControl w:val="0"/>
      <w:autoSpaceDE w:val="0"/>
      <w:autoSpaceDN w:val="0"/>
      <w:spacing w:before="207"/>
      <w:ind w:left="730"/>
      <w:jc w:val="both"/>
    </w:pPr>
    <w:rPr>
      <w:rFonts w:ascii="Arial" w:eastAsia="Marianne" w:hAnsi="Arial" w:cs="Marianne"/>
      <w:b/>
      <w:color w:val="231F20"/>
      <w:sz w:val="16"/>
      <w:szCs w:val="22"/>
      <w:lang w:val="ca-ES"/>
    </w:rPr>
  </w:style>
  <w:style w:type="paragraph" w:styleId="Citation">
    <w:name w:val="Quote"/>
    <w:basedOn w:val="Normal"/>
    <w:next w:val="Normal"/>
    <w:link w:val="CitationCar"/>
    <w:uiPriority w:val="29"/>
    <w:qFormat/>
    <w:rsid w:val="00824615"/>
    <w:pPr>
      <w:widowControl w:val="0"/>
      <w:autoSpaceDE w:val="0"/>
      <w:autoSpaceDN w:val="0"/>
      <w:spacing w:before="200" w:after="160"/>
      <w:ind w:left="864" w:right="864"/>
      <w:jc w:val="both"/>
    </w:pPr>
    <w:rPr>
      <w:rFonts w:ascii="Arial" w:eastAsia="Marianne" w:hAnsi="Arial" w:cs="Marianne"/>
      <w:i/>
      <w:iCs/>
      <w:color w:val="404040" w:themeColor="text1" w:themeTint="BF"/>
      <w:sz w:val="18"/>
      <w:szCs w:val="22"/>
      <w:lang w:val="ca-ES"/>
    </w:rPr>
  </w:style>
  <w:style w:type="character" w:customStyle="1" w:styleId="CitationCar">
    <w:name w:val="Citation Car"/>
    <w:basedOn w:val="Policepardfaut"/>
    <w:link w:val="Citation"/>
    <w:uiPriority w:val="29"/>
    <w:rsid w:val="00824615"/>
    <w:rPr>
      <w:rFonts w:ascii="Marianne" w:eastAsia="Marianne" w:hAnsi="Marianne" w:cs="Marianne"/>
      <w:i/>
      <w:iCs/>
      <w:color w:val="404040" w:themeColor="text1" w:themeTint="BF"/>
      <w:sz w:val="18"/>
      <w:lang w:val="ca-ES"/>
    </w:rPr>
  </w:style>
  <w:style w:type="paragraph" w:customStyle="1" w:styleId="Verbatim">
    <w:name w:val="Verbatim"/>
    <w:qFormat/>
    <w:rsid w:val="0095548B"/>
    <w:pPr>
      <w:ind w:left="730"/>
    </w:pPr>
    <w:rPr>
      <w:rFonts w:ascii="Arial" w:eastAsia="Marianne" w:hAnsi="Arial" w:cs="Marianne"/>
      <w:i/>
      <w:color w:val="231F20"/>
      <w:sz w:val="18"/>
      <w:lang w:val="ca-ES"/>
    </w:rPr>
  </w:style>
  <w:style w:type="paragraph" w:customStyle="1" w:styleId="Activit">
    <w:name w:val="Activité"/>
    <w:next w:val="Tmoignage"/>
    <w:qFormat/>
    <w:rsid w:val="00914CA3"/>
    <w:pPr>
      <w:spacing w:line="193" w:lineRule="exact"/>
      <w:ind w:left="730"/>
    </w:pPr>
    <w:rPr>
      <w:rFonts w:ascii="Arial" w:eastAsia="Marianne" w:hAnsi="Arial" w:cs="Marianne"/>
      <w:b/>
      <w:color w:val="000000" w:themeColor="text1"/>
      <w:sz w:val="20"/>
      <w:lang w:val="ca-ES"/>
    </w:rPr>
  </w:style>
  <w:style w:type="character" w:customStyle="1" w:styleId="CorpsdetexteCar">
    <w:name w:val="Corps de texte Car"/>
    <w:basedOn w:val="Policepardfaut"/>
    <w:link w:val="Corpsdetexte"/>
    <w:uiPriority w:val="1"/>
    <w:rsid w:val="00463F02"/>
    <w:rPr>
      <w:rFonts w:ascii="Marianne" w:eastAsia="Marianne" w:hAnsi="Marianne" w:cs="Marianne"/>
      <w:sz w:val="17"/>
      <w:szCs w:val="17"/>
      <w:lang w:val="ca-ES"/>
    </w:rPr>
  </w:style>
  <w:style w:type="paragraph" w:customStyle="1" w:styleId="Descriptiffichelve">
    <w:name w:val="Descriptif fiche élève"/>
    <w:next w:val="Textecourant"/>
    <w:qFormat/>
    <w:rsid w:val="0095548B"/>
    <w:pPr>
      <w:spacing w:line="193" w:lineRule="exact"/>
      <w:ind w:left="821"/>
    </w:pPr>
    <w:rPr>
      <w:rFonts w:ascii="Arial" w:eastAsia="Marianne" w:hAnsi="Arial" w:cs="Marianne"/>
      <w:color w:val="000000" w:themeColor="text1"/>
      <w:sz w:val="18"/>
      <w:u w:color="25408F"/>
      <w:lang w:val="ca-ES"/>
    </w:rPr>
  </w:style>
  <w:style w:type="paragraph" w:styleId="En-tte">
    <w:name w:val="header"/>
    <w:basedOn w:val="Normal"/>
    <w:link w:val="En-tteCar"/>
    <w:uiPriority w:val="99"/>
    <w:unhideWhenUsed/>
    <w:rsid w:val="00597604"/>
    <w:pPr>
      <w:widowControl w:val="0"/>
      <w:tabs>
        <w:tab w:val="center" w:pos="4536"/>
        <w:tab w:val="right" w:pos="9072"/>
      </w:tabs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character" w:customStyle="1" w:styleId="En-tteCar">
    <w:name w:val="En-tête Car"/>
    <w:basedOn w:val="Policepardfaut"/>
    <w:link w:val="En-tte"/>
    <w:uiPriority w:val="99"/>
    <w:rsid w:val="00597604"/>
    <w:rPr>
      <w:rFonts w:ascii="Marianne" w:eastAsia="Marianne" w:hAnsi="Marianne" w:cs="Marianne"/>
      <w:lang w:val="ca-ES"/>
    </w:rPr>
  </w:style>
  <w:style w:type="paragraph" w:styleId="Pieddepage">
    <w:name w:val="footer"/>
    <w:basedOn w:val="Normal"/>
    <w:link w:val="PieddepageCar"/>
    <w:uiPriority w:val="99"/>
    <w:unhideWhenUsed/>
    <w:rsid w:val="00597604"/>
    <w:pPr>
      <w:widowControl w:val="0"/>
      <w:tabs>
        <w:tab w:val="center" w:pos="4536"/>
        <w:tab w:val="right" w:pos="9072"/>
      </w:tabs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character" w:customStyle="1" w:styleId="PieddepageCar">
    <w:name w:val="Pied de page Car"/>
    <w:basedOn w:val="Policepardfaut"/>
    <w:link w:val="Pieddepage"/>
    <w:uiPriority w:val="99"/>
    <w:rsid w:val="00597604"/>
    <w:rPr>
      <w:rFonts w:ascii="Marianne" w:eastAsia="Marianne" w:hAnsi="Marianne" w:cs="Marianne"/>
      <w:lang w:val="ca-ES"/>
    </w:rPr>
  </w:style>
  <w:style w:type="paragraph" w:styleId="Sansinterligne">
    <w:name w:val="No Spacing"/>
    <w:aliases w:val="Poursuite Onisep.fr"/>
    <w:uiPriority w:val="1"/>
    <w:qFormat/>
    <w:rsid w:val="0095548B"/>
    <w:rPr>
      <w:rFonts w:ascii="Arial" w:eastAsia="Marianne" w:hAnsi="Arial" w:cs="Marianne"/>
      <w:sz w:val="16"/>
      <w:lang w:val="ca-ES"/>
    </w:rPr>
  </w:style>
  <w:style w:type="character" w:customStyle="1" w:styleId="Titre2Car">
    <w:name w:val="Titre 2 Car"/>
    <w:basedOn w:val="Policepardfaut"/>
    <w:link w:val="Titre2"/>
    <w:uiPriority w:val="9"/>
    <w:rsid w:val="009554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customStyle="1" w:styleId="Titre1Car">
    <w:name w:val="Titre 1 Car"/>
    <w:aliases w:val="Lien web Car"/>
    <w:basedOn w:val="Policepardfaut"/>
    <w:link w:val="Titre1"/>
    <w:uiPriority w:val="9"/>
    <w:rsid w:val="00914CA3"/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customStyle="1" w:styleId="paragraph">
    <w:name w:val="paragraph"/>
    <w:basedOn w:val="Normal"/>
    <w:rsid w:val="00F814E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character" w:customStyle="1" w:styleId="normaltextrun">
    <w:name w:val="normaltextrun"/>
    <w:basedOn w:val="Policepardfaut"/>
    <w:rsid w:val="00F814E0"/>
  </w:style>
  <w:style w:type="character" w:customStyle="1" w:styleId="eop">
    <w:name w:val="eop"/>
    <w:basedOn w:val="Policepardfaut"/>
    <w:rsid w:val="00F814E0"/>
  </w:style>
  <w:style w:type="character" w:customStyle="1" w:styleId="tabchar">
    <w:name w:val="tabchar"/>
    <w:basedOn w:val="Policepardfaut"/>
    <w:rsid w:val="00F814E0"/>
  </w:style>
  <w:style w:type="table" w:styleId="Grilledutableau">
    <w:name w:val="Table Grid"/>
    <w:basedOn w:val="TableauNormal"/>
    <w:uiPriority w:val="39"/>
    <w:rsid w:val="00F814E0"/>
    <w:pPr>
      <w:widowControl/>
      <w:autoSpaceDE/>
      <w:autoSpaceDN/>
    </w:pPr>
    <w:rPr>
      <w:sz w:val="24"/>
      <w:szCs w:val="24"/>
      <w:lang w:val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6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9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26" Type="http://schemas.openxmlformats.org/officeDocument/2006/relationships/image" Target="media/image11.jpeg"/><Relationship Id="rId39" Type="http://schemas.openxmlformats.org/officeDocument/2006/relationships/image" Target="media/image23.jpeg"/><Relationship Id="rId21" Type="http://schemas.openxmlformats.org/officeDocument/2006/relationships/hyperlink" Target="https://pixabay.com/fr/" TargetMode="External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4.jpeg"/><Relationship Id="rId23" Type="http://schemas.openxmlformats.org/officeDocument/2006/relationships/hyperlink" Target="https://pixabay.com/fr/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20.jpeg"/><Relationship Id="rId10" Type="http://schemas.openxmlformats.org/officeDocument/2006/relationships/image" Target="media/image1.jpeg"/><Relationship Id="rId19" Type="http://schemas.openxmlformats.org/officeDocument/2006/relationships/hyperlink" Target="https://pixabay.com/fr/" TargetMode="External"/><Relationship Id="rId31" Type="http://schemas.openxmlformats.org/officeDocument/2006/relationships/image" Target="media/image16.jpeg"/><Relationship Id="rId44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pixabay.com/fr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19.jpeg"/><Relationship Id="rId43" Type="http://schemas.openxmlformats.org/officeDocument/2006/relationships/header" Target="header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hyperlink" Target="https://pixabay.com/fr/" TargetMode="External"/><Relationship Id="rId17" Type="http://schemas.openxmlformats.org/officeDocument/2006/relationships/hyperlink" Target="https://pixabay.com/fr/" TargetMode="External"/><Relationship Id="rId25" Type="http://schemas.openxmlformats.org/officeDocument/2006/relationships/image" Target="media/image10.jpeg"/><Relationship Id="rId33" Type="http://schemas.openxmlformats.org/officeDocument/2006/relationships/hyperlink" Target="https://pixabay.com/fr" TargetMode="External"/><Relationship Id="rId38" Type="http://schemas.openxmlformats.org/officeDocument/2006/relationships/image" Target="media/image22.jpeg"/><Relationship Id="rId46" Type="http://schemas.openxmlformats.org/officeDocument/2006/relationships/theme" Target="theme/theme1.xml"/><Relationship Id="rId20" Type="http://schemas.openxmlformats.org/officeDocument/2006/relationships/image" Target="media/image7.png"/><Relationship Id="rId41" Type="http://schemas.openxmlformats.org/officeDocument/2006/relationships/image" Target="media/image25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0.svg"/><Relationship Id="rId1" Type="http://schemas.openxmlformats.org/officeDocument/2006/relationships/image" Target="media/image2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svg"/><Relationship Id="rId1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hibault\Desktop\travail\TITI\Gabarit%20RESO_A4_P%20-%20Copi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82278e-a85a-407d-ae5b-80f5e398b3bb" xsi:nil="true"/>
    <lcf76f155ced4ddcb4097134ff3c332f xmlns="9448bf83-8346-4500-a2f7-4e41d137855d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748E1BC3FA840A81ECE6ACFC4F89C" ma:contentTypeVersion="16" ma:contentTypeDescription="Crée un document." ma:contentTypeScope="" ma:versionID="eba56b792999a841cdef9b8382514dc2">
  <xsd:schema xmlns:xsd="http://www.w3.org/2001/XMLSchema" xmlns:xs="http://www.w3.org/2001/XMLSchema" xmlns:p="http://schemas.microsoft.com/office/2006/metadata/properties" xmlns:ns2="9448bf83-8346-4500-a2f7-4e41d137855d" xmlns:ns3="8b82278e-a85a-407d-ae5b-80f5e398b3bb" targetNamespace="http://schemas.microsoft.com/office/2006/metadata/properties" ma:root="true" ma:fieldsID="8cad0bfbfcce192cd5b5cfa7ae3c4d8a" ns2:_="" ns3:_="">
    <xsd:import namespace="9448bf83-8346-4500-a2f7-4e41d137855d"/>
    <xsd:import namespace="8b82278e-a85a-407d-ae5b-80f5e398b3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48bf83-8346-4500-a2f7-4e41d13785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2278e-a85a-407d-ae5b-80f5e398b3b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78a943-7bad-40cf-9b78-8f6fd6d50acb}" ma:internalName="TaxCatchAll" ma:showField="CatchAllData" ma:web="8b82278e-a85a-407d-ae5b-80f5e398b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B80723C-8111-4DC1-8D8E-C85551BD3F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86838FE-52F2-489A-8175-E459B2AD32AB}">
  <ds:schemaRefs>
    <ds:schemaRef ds:uri="http://schemas.microsoft.com/office/2006/metadata/properties"/>
    <ds:schemaRef ds:uri="http://schemas.microsoft.com/office/infopath/2007/PartnerControls"/>
    <ds:schemaRef ds:uri="8b82278e-a85a-407d-ae5b-80f5e398b3bb"/>
    <ds:schemaRef ds:uri="9448bf83-8346-4500-a2f7-4e41d137855d"/>
  </ds:schemaRefs>
</ds:datastoreItem>
</file>

<file path=customXml/itemProps3.xml><?xml version="1.0" encoding="utf-8"?>
<ds:datastoreItem xmlns:ds="http://schemas.openxmlformats.org/officeDocument/2006/customXml" ds:itemID="{B2FFC1E9-675D-4A46-8F14-E385F9120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48bf83-8346-4500-a2f7-4e41d137855d"/>
    <ds:schemaRef ds:uri="8b82278e-a85a-407d-ae5b-80f5e398b3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 RESO_A4_P - Copie</Template>
  <TotalTime>0</TotalTime>
  <Pages>3</Pages>
  <Words>187</Words>
  <Characters>1034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</dc:creator>
  <cp:lastModifiedBy>Thibault ZANINI</cp:lastModifiedBy>
  <cp:revision>2</cp:revision>
  <cp:lastPrinted>2023-07-05T08:50:00Z</cp:lastPrinted>
  <dcterms:created xsi:type="dcterms:W3CDTF">2023-08-25T23:07:00Z</dcterms:created>
  <dcterms:modified xsi:type="dcterms:W3CDTF">2023-08-25T23:07:00Z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2023-07-05T00:00:00Z</vt:filetime>
  </property>
  <property fmtid="{D5CDD505-2E9C-101B-9397-08002B2CF9AE}" pid="3" name="Creator">
    <vt:lpwstr>Adobe InDesign 17.4 (Macintosh)</vt:lpwstr>
  </property>
  <property fmtid="{D5CDD505-2E9C-101B-9397-08002B2CF9AE}" pid="4" name="LastSaved">
    <vt:filetime>2023-07-05T00:00:00Z</vt:filetime>
  </property>
  <property fmtid="{D5CDD505-2E9C-101B-9397-08002B2CF9AE}" pid="5" name="Producer">
    <vt:lpwstr>Adobe PDF Library 16.0.7</vt:lpwstr>
  </property>
  <property fmtid="{D5CDD505-2E9C-101B-9397-08002B2CF9AE}" pid="6" name="ContentTypeId">
    <vt:lpwstr>0x010100829748E1BC3FA840A81ECE6ACFC4F89C</vt:lpwstr>
  </property>
  <property fmtid="{D5CDD505-2E9C-101B-9397-08002B2CF9AE}" pid="7" name="MediaServiceImageTags">
    <vt:lpwstr/>
  </property>
</Properties>
</file>