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BB42" w14:textId="77777777" w:rsidR="00316A1D" w:rsidRDefault="00316A1D" w:rsidP="00316A1D">
      <w:pPr>
        <w:pStyle w:val="TITREDENIVEAU1"/>
      </w:pPr>
      <w:bookmarkStart w:id="0" w:name="_Hlk89347843"/>
      <w:r w:rsidRPr="00316A1D">
        <w:t>Explorer les métiers de l’agriculture</w:t>
      </w:r>
    </w:p>
    <w:p w14:paraId="57308103" w14:textId="0051A10E" w:rsidR="00316A1D" w:rsidRPr="00316A1D" w:rsidRDefault="00316A1D" w:rsidP="00316A1D">
      <w:pPr>
        <w:pStyle w:val="Fichelve"/>
        <w:rPr>
          <w:rFonts w:eastAsiaTheme="minorEastAsia"/>
        </w:rPr>
      </w:pPr>
      <w:r w:rsidRPr="00316A1D">
        <w:t>Fiche élève</w:t>
      </w:r>
    </w:p>
    <w:p w14:paraId="7AD224D5" w14:textId="77777777" w:rsidR="00316A1D" w:rsidRPr="00316A1D" w:rsidRDefault="00316A1D" w:rsidP="00316A1D">
      <w:pPr>
        <w:spacing w:line="360" w:lineRule="auto"/>
        <w:ind w:left="-851" w:right="-851"/>
        <w:jc w:val="center"/>
        <w:rPr>
          <w:rFonts w:ascii="Arial" w:hAnsi="Arial" w:cs="Arial"/>
          <w:b/>
          <w:bCs/>
          <w:lang w:val="fr-FR"/>
        </w:rPr>
      </w:pPr>
    </w:p>
    <w:p w14:paraId="6ADBE9ED" w14:textId="77777777" w:rsidR="00316A1D" w:rsidRPr="00316A1D" w:rsidRDefault="00316A1D" w:rsidP="00316A1D">
      <w:pPr>
        <w:rPr>
          <w:b/>
          <w:bCs/>
          <w:i/>
          <w:iCs/>
        </w:rPr>
      </w:pPr>
      <w:proofErr w:type="gramStart"/>
      <w:r w:rsidRPr="00316A1D">
        <w:rPr>
          <w:b/>
          <w:bCs/>
        </w:rPr>
        <w:t>Métier :</w:t>
      </w:r>
      <w:proofErr w:type="gramEnd"/>
      <w:r w:rsidRPr="00316A1D">
        <w:rPr>
          <w:b/>
          <w:bCs/>
        </w:rPr>
        <w:t xml:space="preserve">  </w:t>
      </w:r>
      <w:r w:rsidRPr="00316A1D">
        <w:rPr>
          <w:b/>
          <w:bCs/>
          <w:w w:val="118"/>
        </w:rPr>
        <w:t>…………....................…………………………….</w:t>
      </w:r>
      <w:r w:rsidRPr="00316A1D">
        <w:rPr>
          <w:b/>
          <w:bCs/>
        </w:rPr>
        <w:br/>
      </w:r>
    </w:p>
    <w:tbl>
      <w:tblPr>
        <w:tblStyle w:val="Grilledutableau"/>
        <w:tblW w:w="10769" w:type="dxa"/>
        <w:tblInd w:w="-5" w:type="dxa"/>
        <w:tblLook w:val="04A0" w:firstRow="1" w:lastRow="0" w:firstColumn="1" w:lastColumn="0" w:noHBand="0" w:noVBand="1"/>
      </w:tblPr>
      <w:tblGrid>
        <w:gridCol w:w="3671"/>
        <w:gridCol w:w="7098"/>
      </w:tblGrid>
      <w:tr w:rsidR="00316A1D" w:rsidRPr="00316A1D" w14:paraId="311C8033" w14:textId="77777777" w:rsidTr="00316A1D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E54" w14:textId="77777777" w:rsidR="00316A1D" w:rsidRPr="00316A1D" w:rsidRDefault="00316A1D" w:rsidP="00316A1D">
            <w:pPr>
              <w:rPr>
                <w:b/>
                <w:bCs/>
                <w:lang w:val="fr-FR"/>
              </w:rPr>
            </w:pPr>
            <w:r w:rsidRPr="00316A1D">
              <w:rPr>
                <w:b/>
                <w:bCs/>
                <w:lang w:val="fr-FR"/>
              </w:rPr>
              <w:t>Missions :</w:t>
            </w:r>
          </w:p>
          <w:p w14:paraId="43F46F47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……………………………………….</w:t>
            </w:r>
          </w:p>
          <w:p w14:paraId="135DCA91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……………………………………….</w:t>
            </w:r>
          </w:p>
          <w:p w14:paraId="1030D301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……………………………………….</w:t>
            </w:r>
          </w:p>
          <w:p w14:paraId="3C1B74ED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……………………………………….</w:t>
            </w:r>
          </w:p>
          <w:p w14:paraId="04617E58" w14:textId="77777777" w:rsidR="00316A1D" w:rsidRPr="00316A1D" w:rsidRDefault="00316A1D" w:rsidP="00316A1D">
            <w:pPr>
              <w:rPr>
                <w:b/>
                <w:bCs/>
                <w:lang w:val="fr-FR"/>
              </w:rPr>
            </w:pPr>
          </w:p>
          <w:p w14:paraId="2B38AC12" w14:textId="77777777" w:rsidR="00316A1D" w:rsidRPr="00316A1D" w:rsidRDefault="00316A1D" w:rsidP="00316A1D">
            <w:pPr>
              <w:rPr>
                <w:b/>
                <w:bCs/>
                <w:lang w:val="fr-FR"/>
              </w:rPr>
            </w:pPr>
            <w:r w:rsidRPr="00316A1D">
              <w:rPr>
                <w:b/>
                <w:bCs/>
                <w:lang w:val="fr-FR"/>
              </w:rPr>
              <w:t>Niveau minimum d'études :</w:t>
            </w:r>
          </w:p>
          <w:p w14:paraId="382DE78F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……………………………………….</w:t>
            </w:r>
          </w:p>
          <w:p w14:paraId="54193B8E" w14:textId="77777777" w:rsidR="00316A1D" w:rsidRPr="00316A1D" w:rsidRDefault="00316A1D" w:rsidP="00316A1D">
            <w:pPr>
              <w:rPr>
                <w:b/>
                <w:bCs/>
                <w:lang w:val="fr-FR"/>
              </w:rPr>
            </w:pPr>
          </w:p>
          <w:p w14:paraId="670E91EC" w14:textId="77777777" w:rsidR="00316A1D" w:rsidRPr="00316A1D" w:rsidRDefault="00316A1D" w:rsidP="00316A1D">
            <w:pPr>
              <w:rPr>
                <w:b/>
                <w:bCs/>
                <w:lang w:val="fr-FR"/>
              </w:rPr>
            </w:pPr>
            <w:r w:rsidRPr="00316A1D">
              <w:rPr>
                <w:b/>
                <w:bCs/>
                <w:lang w:val="fr-FR"/>
              </w:rPr>
              <w:t>Secteur(s) professionnel(s)</w:t>
            </w:r>
          </w:p>
          <w:p w14:paraId="3500F4AF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……………………………………….</w:t>
            </w:r>
          </w:p>
          <w:p w14:paraId="00B7B146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……………………………………….</w:t>
            </w:r>
          </w:p>
          <w:p w14:paraId="221879C9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……………………………………….</w:t>
            </w:r>
          </w:p>
          <w:p w14:paraId="2004E612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B8B" w14:textId="77777777" w:rsidR="00316A1D" w:rsidRPr="00316A1D" w:rsidRDefault="00316A1D" w:rsidP="00316A1D">
            <w:pPr>
              <w:rPr>
                <w:b/>
                <w:bCs/>
                <w:lang w:val="fr-FR"/>
              </w:rPr>
            </w:pPr>
            <w:r w:rsidRPr="00316A1D">
              <w:rPr>
                <w:b/>
                <w:bCs/>
                <w:lang w:val="fr-FR"/>
              </w:rPr>
              <w:t>Centre(s) d'intérêt :</w:t>
            </w:r>
          </w:p>
          <w:p w14:paraId="1590F221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74A5AA23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127CEBDE" w14:textId="77777777" w:rsidR="00316A1D" w:rsidRPr="00316A1D" w:rsidRDefault="00316A1D" w:rsidP="00316A1D">
            <w:pPr>
              <w:rPr>
                <w:b/>
                <w:bCs/>
                <w:lang w:val="fr-FR"/>
              </w:rPr>
            </w:pPr>
            <w:r w:rsidRPr="00316A1D">
              <w:rPr>
                <w:b/>
                <w:bCs/>
                <w:lang w:val="fr-FR"/>
              </w:rPr>
              <w:t>Tenue(s) de travail :</w:t>
            </w:r>
          </w:p>
          <w:p w14:paraId="5D714D88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5EB848D9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5ECFA2FE" w14:textId="77777777" w:rsidR="00316A1D" w:rsidRPr="00316A1D" w:rsidRDefault="00316A1D" w:rsidP="00316A1D">
            <w:pPr>
              <w:rPr>
                <w:b/>
                <w:bCs/>
              </w:rPr>
            </w:pPr>
            <w:proofErr w:type="spellStart"/>
            <w:proofErr w:type="gramStart"/>
            <w:r w:rsidRPr="00316A1D">
              <w:rPr>
                <w:b/>
                <w:bCs/>
              </w:rPr>
              <w:t>Outils</w:t>
            </w:r>
            <w:proofErr w:type="spellEnd"/>
            <w:r w:rsidRPr="00316A1D">
              <w:rPr>
                <w:b/>
                <w:bCs/>
              </w:rPr>
              <w:t xml:space="preserve"> :</w:t>
            </w:r>
            <w:proofErr w:type="gramEnd"/>
            <w:r w:rsidRPr="00316A1D">
              <w:rPr>
                <w:b/>
                <w:bCs/>
              </w:rPr>
              <w:t xml:space="preserve"> </w:t>
            </w:r>
          </w:p>
          <w:p w14:paraId="5EACD545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277EA098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3FE3A99B" w14:textId="77777777" w:rsidR="00316A1D" w:rsidRPr="00316A1D" w:rsidRDefault="00316A1D" w:rsidP="00316A1D">
            <w:pPr>
              <w:rPr>
                <w:b/>
                <w:bCs/>
              </w:rPr>
            </w:pPr>
            <w:proofErr w:type="spellStart"/>
            <w:proofErr w:type="gramStart"/>
            <w:r w:rsidRPr="00316A1D">
              <w:rPr>
                <w:b/>
                <w:bCs/>
              </w:rPr>
              <w:t>Activités</w:t>
            </w:r>
            <w:proofErr w:type="spellEnd"/>
            <w:r w:rsidRPr="00316A1D">
              <w:rPr>
                <w:b/>
                <w:bCs/>
              </w:rPr>
              <w:t xml:space="preserve"> :</w:t>
            </w:r>
            <w:proofErr w:type="gramEnd"/>
          </w:p>
          <w:p w14:paraId="1BEE769A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2648BCE0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4F82A96D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62AAA272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4726E62D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3A59225E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088837B5" w14:textId="77777777" w:rsidR="00316A1D" w:rsidRPr="00316A1D" w:rsidRDefault="00316A1D" w:rsidP="00316A1D">
            <w:pPr>
              <w:rPr>
                <w:rFonts w:eastAsia="Times New Roman"/>
                <w:b/>
                <w:bCs/>
                <w:kern w:val="36"/>
                <w:lang w:val="fr-FR" w:eastAsia="fr-FR"/>
              </w:rPr>
            </w:pPr>
            <w:r w:rsidRPr="00316A1D">
              <w:rPr>
                <w:rFonts w:eastAsia="Times New Roman"/>
                <w:b/>
                <w:bCs/>
                <w:kern w:val="36"/>
                <w:lang w:val="fr-FR" w:eastAsia="fr-FR"/>
              </w:rPr>
              <w:t>………………………………………………………………………………….</w:t>
            </w:r>
          </w:p>
          <w:p w14:paraId="6CCDE023" w14:textId="77777777" w:rsidR="00316A1D" w:rsidRPr="00316A1D" w:rsidRDefault="00316A1D" w:rsidP="00316A1D">
            <w:pPr>
              <w:rPr>
                <w:b/>
                <w:bCs/>
              </w:rPr>
            </w:pPr>
          </w:p>
        </w:tc>
      </w:tr>
      <w:bookmarkEnd w:id="0"/>
    </w:tbl>
    <w:p w14:paraId="2D6EE425" w14:textId="77777777" w:rsidR="00316A1D" w:rsidRPr="00316A1D" w:rsidRDefault="00316A1D" w:rsidP="00316A1D">
      <w:pPr>
        <w:rPr>
          <w:b/>
          <w:bCs/>
          <w:i/>
          <w:iCs/>
        </w:rPr>
      </w:pPr>
    </w:p>
    <w:p w14:paraId="61086752" w14:textId="28D38F63" w:rsidR="006E7956" w:rsidRPr="00316A1D" w:rsidRDefault="006E7956" w:rsidP="00316A1D">
      <w:pPr>
        <w:rPr>
          <w:b/>
          <w:bCs/>
        </w:rPr>
      </w:pPr>
    </w:p>
    <w:sectPr w:rsidR="006E7956" w:rsidRPr="00316A1D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31922" w14:textId="77777777" w:rsidR="00FC36EA" w:rsidRDefault="00FC36EA" w:rsidP="00597604">
      <w:r>
        <w:separator/>
      </w:r>
    </w:p>
  </w:endnote>
  <w:endnote w:type="continuationSeparator" w:id="0">
    <w:p w14:paraId="57FFCE65" w14:textId="77777777" w:rsidR="00FC36EA" w:rsidRDefault="00FC36EA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C730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46B446C1" wp14:editId="0D0B4291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45F09" w14:textId="77777777" w:rsidR="00FC36EA" w:rsidRDefault="00FC36EA" w:rsidP="00597604">
      <w:r>
        <w:separator/>
      </w:r>
    </w:p>
  </w:footnote>
  <w:footnote w:type="continuationSeparator" w:id="0">
    <w:p w14:paraId="619EC27D" w14:textId="77777777" w:rsidR="00FC36EA" w:rsidRDefault="00FC36EA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0821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72BBCD21" wp14:editId="29B959B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A1D"/>
    <w:rsid w:val="0012196C"/>
    <w:rsid w:val="0016582E"/>
    <w:rsid w:val="002C6A70"/>
    <w:rsid w:val="0030597F"/>
    <w:rsid w:val="00316A1D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B24F63"/>
    <w:rsid w:val="00B52A67"/>
    <w:rsid w:val="00C178C8"/>
    <w:rsid w:val="00E23ABD"/>
    <w:rsid w:val="00E42018"/>
    <w:rsid w:val="00E94C26"/>
    <w:rsid w:val="00F027C2"/>
    <w:rsid w:val="00F67291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AA2421"/>
  <w15:docId w15:val="{F3727D85-9E50-43A4-A85D-3E709B789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316A1D"/>
    <w:pPr>
      <w:widowControl/>
      <w:autoSpaceDE/>
      <w:autoSpaceDN/>
      <w:spacing w:after="200" w:line="276" w:lineRule="auto"/>
    </w:pPr>
    <w:rPr>
      <w:rFonts w:eastAsiaTheme="minorEastAsia"/>
      <w:lang w:val="en-CA" w:eastAsia="en-CA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  <w:spacing w:after="0" w:line="240" w:lineRule="auto"/>
    </w:pPr>
    <w:rPr>
      <w:rFonts w:ascii="Arial" w:eastAsia="Marianne" w:hAnsi="Arial" w:cs="Marianne"/>
      <w:sz w:val="17"/>
      <w:szCs w:val="17"/>
      <w:lang w:val="ca-ES" w:eastAsia="en-U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 w:after="0" w:line="240" w:lineRule="auto"/>
      <w:ind w:left="730"/>
    </w:pPr>
    <w:rPr>
      <w:rFonts w:ascii="Arial" w:eastAsia="Marianne" w:hAnsi="Arial" w:cs="Marianne"/>
      <w:b/>
      <w:bCs/>
      <w:sz w:val="28"/>
      <w:szCs w:val="28"/>
      <w:lang w:val="ca-ES" w:eastAsia="en-U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Arial" w:eastAsia="Marianne" w:hAnsi="Arial" w:cs="Marianne"/>
      <w:sz w:val="20"/>
      <w:lang w:val="ca-ES" w:eastAsia="en-U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 w:after="0" w:line="240" w:lineRule="auto"/>
      <w:ind w:left="730"/>
    </w:pPr>
    <w:rPr>
      <w:rFonts w:ascii="Arial" w:eastAsia="Marianne" w:hAnsi="Arial" w:cs="Marianne"/>
      <w:b/>
      <w:color w:val="231F20"/>
      <w:sz w:val="18"/>
      <w:lang w:val="ca-ES" w:eastAsia="en-U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spacing w:after="0" w:line="240" w:lineRule="auto"/>
      <w:ind w:left="730"/>
    </w:pPr>
    <w:rPr>
      <w:rFonts w:ascii="Arial" w:eastAsia="Marianne" w:hAnsi="Arial" w:cs="Marianne"/>
      <w:b/>
      <w:color w:val="231F20"/>
      <w:spacing w:val="-2"/>
      <w:sz w:val="20"/>
      <w:lang w:val="ca-ES" w:eastAsia="en-U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 w:after="0" w:line="240" w:lineRule="auto"/>
      <w:ind w:left="730"/>
      <w:jc w:val="both"/>
    </w:pPr>
    <w:rPr>
      <w:rFonts w:ascii="Arial" w:eastAsia="Marianne" w:hAnsi="Arial" w:cs="Marianne"/>
      <w:b/>
      <w:color w:val="231F20"/>
      <w:sz w:val="16"/>
      <w:lang w:val="ca-ES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 w:line="240" w:lineRule="auto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lang w:val="ca-ES" w:eastAsia="en-U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Marianne" w:hAnsi="Arial" w:cs="Marianne"/>
      <w:sz w:val="20"/>
      <w:lang w:val="ca-ES" w:eastAsia="en-U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Marianne" w:hAnsi="Arial" w:cs="Marianne"/>
      <w:sz w:val="20"/>
      <w:lang w:val="ca-ES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316A1D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0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Thibault</dc:creator>
  <cp:lastModifiedBy>Thibault ZANINI</cp:lastModifiedBy>
  <cp:revision>2</cp:revision>
  <cp:lastPrinted>2023-07-05T08:50:00Z</cp:lastPrinted>
  <dcterms:created xsi:type="dcterms:W3CDTF">2023-08-25T22:52:00Z</dcterms:created>
  <dcterms:modified xsi:type="dcterms:W3CDTF">2023-08-25T22:52:00Z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