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CCE1" w14:textId="77777777" w:rsidR="00EE10B9" w:rsidRDefault="00EE10B9" w:rsidP="00EE10B9">
      <w:pPr>
        <w:rPr>
          <w:rFonts w:ascii="Arial" w:hAnsi="Arial" w:cs="Arial"/>
          <w:b/>
          <w:bCs/>
        </w:rPr>
      </w:pPr>
    </w:p>
    <w:p w14:paraId="6AA5C82D" w14:textId="77777777" w:rsidR="00EE10B9" w:rsidRDefault="00EE10B9" w:rsidP="00400E16">
      <w:pPr>
        <w:pStyle w:val="TITREDENIVEAU1"/>
        <w:jc w:val="center"/>
      </w:pPr>
      <w:r>
        <w:t>Préparation de la présentation des métiers</w:t>
      </w:r>
    </w:p>
    <w:p w14:paraId="74FD4AAC" w14:textId="77777777" w:rsidR="00EE10B9" w:rsidRPr="000A408C" w:rsidRDefault="00EE10B9" w:rsidP="00400E16">
      <w:pPr>
        <w:pStyle w:val="Fichelve"/>
        <w:jc w:val="center"/>
        <w:rPr>
          <w:sz w:val="24"/>
          <w:szCs w:val="24"/>
        </w:rPr>
      </w:pPr>
      <w:r w:rsidRPr="000A408C">
        <w:rPr>
          <w:sz w:val="24"/>
          <w:szCs w:val="24"/>
        </w:rPr>
        <w:t>Fiche élève</w:t>
      </w:r>
    </w:p>
    <w:p w14:paraId="3426B101" w14:textId="77777777" w:rsidR="00EE10B9" w:rsidRDefault="00EE10B9" w:rsidP="00EE10B9">
      <w:pPr>
        <w:rPr>
          <w:rFonts w:ascii="Arial" w:hAnsi="Arial" w:cs="Arial"/>
          <w:b/>
          <w:bCs/>
          <w:sz w:val="22"/>
          <w:szCs w:val="22"/>
        </w:rPr>
      </w:pPr>
    </w:p>
    <w:p w14:paraId="4B614B67" w14:textId="77777777" w:rsidR="00EE10B9" w:rsidRDefault="00EE10B9" w:rsidP="00EE10B9">
      <w:pPr>
        <w:rPr>
          <w:rFonts w:ascii="Arial" w:hAnsi="Arial" w:cs="Arial"/>
          <w:b/>
          <w:bCs/>
          <w:sz w:val="22"/>
          <w:szCs w:val="22"/>
        </w:rPr>
      </w:pPr>
    </w:p>
    <w:p w14:paraId="6E9698AA" w14:textId="77777777" w:rsidR="00EE10B9" w:rsidRDefault="00EE10B9" w:rsidP="00EE10B9">
      <w:pPr>
        <w:rPr>
          <w:rFonts w:ascii="Arial" w:hAnsi="Arial" w:cs="Arial"/>
          <w:b/>
          <w:bCs/>
          <w:sz w:val="22"/>
          <w:szCs w:val="22"/>
        </w:rPr>
      </w:pPr>
    </w:p>
    <w:p w14:paraId="226BA154" w14:textId="109C84B1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  <w:r w:rsidRPr="00400E16">
        <w:rPr>
          <w:rFonts w:ascii="Arial" w:hAnsi="Arial" w:cs="Arial"/>
          <w:b/>
          <w:bCs/>
          <w:sz w:val="22"/>
          <w:szCs w:val="22"/>
        </w:rPr>
        <w:t>Groupe</w:t>
      </w:r>
      <w:r w:rsidR="00400E16">
        <w:rPr>
          <w:rFonts w:ascii="Arial" w:hAnsi="Arial" w:cs="Arial"/>
          <w:b/>
          <w:bCs/>
          <w:sz w:val="22"/>
          <w:szCs w:val="22"/>
        </w:rPr>
        <w:t> </w:t>
      </w:r>
      <w:r w:rsidRPr="00400E16">
        <w:rPr>
          <w:rFonts w:ascii="Arial" w:hAnsi="Arial" w:cs="Arial"/>
          <w:b/>
          <w:bCs/>
          <w:sz w:val="22"/>
          <w:szCs w:val="22"/>
        </w:rPr>
        <w:t xml:space="preserve">: ouïe, vue, odorat, toucher, goût </w:t>
      </w:r>
      <w:r w:rsidRPr="00400E16">
        <w:rPr>
          <w:rFonts w:ascii="Arial" w:hAnsi="Arial" w:cs="Arial"/>
          <w:sz w:val="22"/>
          <w:szCs w:val="22"/>
        </w:rPr>
        <w:t>(entourez le sens sur lequel votre groupe travaille)</w:t>
      </w:r>
      <w:r w:rsidR="00CC1E9D" w:rsidRPr="00400E16">
        <w:rPr>
          <w:rFonts w:ascii="Arial" w:hAnsi="Arial" w:cs="Arial"/>
          <w:sz w:val="22"/>
          <w:szCs w:val="22"/>
        </w:rPr>
        <w:t>.</w:t>
      </w:r>
      <w:r w:rsidRPr="00400E16">
        <w:rPr>
          <w:rFonts w:ascii="Arial" w:hAnsi="Arial" w:cs="Arial"/>
          <w:sz w:val="22"/>
          <w:szCs w:val="22"/>
        </w:rPr>
        <w:t xml:space="preserve"> </w:t>
      </w:r>
    </w:p>
    <w:p w14:paraId="1618D8D4" w14:textId="77777777" w:rsidR="00EE10B9" w:rsidRPr="00400E16" w:rsidRDefault="00EE10B9" w:rsidP="00EE10B9">
      <w:pPr>
        <w:rPr>
          <w:sz w:val="22"/>
          <w:szCs w:val="22"/>
        </w:rPr>
      </w:pPr>
    </w:p>
    <w:p w14:paraId="5242F12A" w14:textId="77777777" w:rsidR="00EE10B9" w:rsidRPr="00400E16" w:rsidRDefault="00EE10B9" w:rsidP="00EE10B9">
      <w:pPr>
        <w:rPr>
          <w:sz w:val="22"/>
          <w:szCs w:val="22"/>
        </w:rPr>
      </w:pPr>
    </w:p>
    <w:p w14:paraId="6D2AC247" w14:textId="602C51F8" w:rsidR="00EE10B9" w:rsidRPr="00400E16" w:rsidRDefault="00CC1E9D" w:rsidP="00EE10B9">
      <w:pPr>
        <w:rPr>
          <w:rFonts w:ascii="Arial" w:hAnsi="Arial" w:cs="Arial"/>
          <w:sz w:val="22"/>
          <w:szCs w:val="22"/>
        </w:rPr>
      </w:pPr>
      <w:r w:rsidRPr="00400E16">
        <w:rPr>
          <w:rFonts w:ascii="Arial" w:hAnsi="Arial" w:cs="Arial"/>
          <w:sz w:val="22"/>
          <w:szCs w:val="22"/>
        </w:rPr>
        <w:t>É</w:t>
      </w:r>
      <w:r w:rsidR="00EE10B9" w:rsidRPr="00400E16">
        <w:rPr>
          <w:rFonts w:ascii="Arial" w:hAnsi="Arial" w:cs="Arial"/>
          <w:sz w:val="22"/>
          <w:szCs w:val="22"/>
        </w:rPr>
        <w:t>tapes de préparation</w:t>
      </w:r>
      <w:r w:rsidR="00400E16">
        <w:rPr>
          <w:rFonts w:ascii="Arial" w:hAnsi="Arial" w:cs="Arial"/>
          <w:sz w:val="22"/>
          <w:szCs w:val="22"/>
        </w:rPr>
        <w:t> </w:t>
      </w:r>
      <w:r w:rsidR="00EE10B9" w:rsidRPr="00400E16">
        <w:rPr>
          <w:rFonts w:ascii="Arial" w:hAnsi="Arial" w:cs="Arial"/>
          <w:sz w:val="22"/>
          <w:szCs w:val="22"/>
        </w:rPr>
        <w:t xml:space="preserve">: </w:t>
      </w:r>
    </w:p>
    <w:p w14:paraId="1C6C1ED2" w14:textId="0C8F8F70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  <w:bookmarkStart w:id="0" w:name="_Hlk126848193"/>
      <w:r w:rsidRPr="00400E1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A408C" w:rsidRPr="00400E16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bookmarkEnd w:id="0"/>
    <w:p w14:paraId="7AE73008" w14:textId="77777777" w:rsidR="00EE10B9" w:rsidRPr="00400E16" w:rsidRDefault="00EE10B9" w:rsidP="00EE10B9">
      <w:pPr>
        <w:rPr>
          <w:sz w:val="22"/>
          <w:szCs w:val="22"/>
        </w:rPr>
      </w:pPr>
    </w:p>
    <w:p w14:paraId="09BA4FBF" w14:textId="77777777" w:rsidR="00EE10B9" w:rsidRPr="00400E16" w:rsidRDefault="00EE10B9" w:rsidP="00EE10B9">
      <w:pPr>
        <w:rPr>
          <w:sz w:val="22"/>
          <w:szCs w:val="22"/>
        </w:rPr>
      </w:pPr>
    </w:p>
    <w:p w14:paraId="4B920616" w14:textId="175439BA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  <w:r w:rsidRPr="00400E16">
        <w:rPr>
          <w:rFonts w:ascii="Arial" w:hAnsi="Arial" w:cs="Arial"/>
          <w:sz w:val="22"/>
          <w:szCs w:val="22"/>
        </w:rPr>
        <w:t>Choix du support</w:t>
      </w:r>
      <w:r w:rsidR="00400E16">
        <w:rPr>
          <w:rFonts w:ascii="Arial" w:hAnsi="Arial" w:cs="Arial"/>
          <w:sz w:val="22"/>
          <w:szCs w:val="22"/>
        </w:rPr>
        <w:t> </w:t>
      </w:r>
      <w:r w:rsidRPr="00400E16">
        <w:rPr>
          <w:rFonts w:ascii="Arial" w:hAnsi="Arial" w:cs="Arial"/>
          <w:sz w:val="22"/>
          <w:szCs w:val="22"/>
        </w:rPr>
        <w:t>: mime, dessin, devinette</w:t>
      </w:r>
      <w:r w:rsidR="00CC1E9D" w:rsidRPr="00400E16">
        <w:rPr>
          <w:rFonts w:ascii="Arial" w:hAnsi="Arial" w:cs="Arial"/>
          <w:sz w:val="22"/>
          <w:szCs w:val="22"/>
        </w:rPr>
        <w:t>.</w:t>
      </w:r>
    </w:p>
    <w:p w14:paraId="3C006092" w14:textId="4975065A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  <w:r w:rsidRPr="00400E1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A408C" w:rsidRPr="00400E16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14:paraId="75858E10" w14:textId="77777777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</w:p>
    <w:p w14:paraId="08E9894F" w14:textId="77777777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</w:p>
    <w:p w14:paraId="02455732" w14:textId="77777777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</w:p>
    <w:p w14:paraId="392ED52F" w14:textId="03D9B149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  <w:r w:rsidRPr="00400E16">
        <w:rPr>
          <w:rFonts w:ascii="Arial" w:hAnsi="Arial" w:cs="Arial"/>
          <w:sz w:val="22"/>
          <w:szCs w:val="22"/>
        </w:rPr>
        <w:t>Rôle de chacun</w:t>
      </w:r>
      <w:r w:rsidR="00400E16">
        <w:rPr>
          <w:rFonts w:ascii="Arial" w:hAnsi="Arial" w:cs="Arial"/>
          <w:sz w:val="22"/>
          <w:szCs w:val="22"/>
        </w:rPr>
        <w:t> </w:t>
      </w:r>
      <w:r w:rsidR="00CC1E9D" w:rsidRPr="00400E16">
        <w:rPr>
          <w:rFonts w:ascii="Arial" w:hAnsi="Arial" w:cs="Arial"/>
          <w:sz w:val="22"/>
          <w:szCs w:val="22"/>
        </w:rPr>
        <w:t>:</w:t>
      </w:r>
    </w:p>
    <w:p w14:paraId="54B53282" w14:textId="77777777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</w:p>
    <w:p w14:paraId="465F8C2E" w14:textId="77777777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  <w:r w:rsidRPr="00400E1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918A37" w14:textId="77777777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</w:p>
    <w:p w14:paraId="197DD26B" w14:textId="77777777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</w:p>
    <w:p w14:paraId="0AFE1C28" w14:textId="437FC232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  <w:r w:rsidRPr="00400E16">
        <w:rPr>
          <w:rFonts w:ascii="Arial" w:hAnsi="Arial" w:cs="Arial"/>
          <w:sz w:val="22"/>
          <w:szCs w:val="22"/>
        </w:rPr>
        <w:t>Dates et lieux de rencontre pour travailler ensemble</w:t>
      </w:r>
      <w:r w:rsidR="00400E16">
        <w:rPr>
          <w:rFonts w:ascii="Arial" w:hAnsi="Arial" w:cs="Arial"/>
          <w:sz w:val="22"/>
          <w:szCs w:val="22"/>
        </w:rPr>
        <w:t> </w:t>
      </w:r>
      <w:r w:rsidR="00CC1E9D" w:rsidRPr="00400E16">
        <w:rPr>
          <w:rFonts w:ascii="Arial" w:hAnsi="Arial" w:cs="Arial"/>
          <w:sz w:val="22"/>
          <w:szCs w:val="22"/>
        </w:rPr>
        <w:t>:</w:t>
      </w:r>
    </w:p>
    <w:p w14:paraId="518AD05F" w14:textId="587C85C0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  <w:r w:rsidRPr="00400E1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A408C" w:rsidRPr="00400E16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14:paraId="55689BEF" w14:textId="77777777" w:rsidR="00EE10B9" w:rsidRPr="00400E16" w:rsidRDefault="00EE10B9" w:rsidP="00EE10B9">
      <w:pPr>
        <w:rPr>
          <w:rFonts w:ascii="Arial" w:hAnsi="Arial" w:cs="Arial"/>
          <w:sz w:val="22"/>
          <w:szCs w:val="22"/>
        </w:rPr>
      </w:pPr>
    </w:p>
    <w:p w14:paraId="29330E58" w14:textId="77777777" w:rsidR="006E7956" w:rsidRPr="00EE10B9" w:rsidRDefault="006E7956" w:rsidP="00EE10B9"/>
    <w:sectPr w:rsidR="006E7956" w:rsidRPr="00EE10B9" w:rsidSect="009C2F91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9BFAA" w14:textId="77777777" w:rsidR="00A36A9C" w:rsidRDefault="00A36A9C" w:rsidP="00597604">
      <w:r>
        <w:separator/>
      </w:r>
    </w:p>
  </w:endnote>
  <w:endnote w:type="continuationSeparator" w:id="0">
    <w:p w14:paraId="28F0E674" w14:textId="77777777" w:rsidR="00A36A9C" w:rsidRDefault="00A36A9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19795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0A2B72EB" wp14:editId="3FE44CFB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CCE5C" w14:textId="77777777" w:rsidR="00A36A9C" w:rsidRDefault="00A36A9C" w:rsidP="00597604">
      <w:r>
        <w:separator/>
      </w:r>
    </w:p>
  </w:footnote>
  <w:footnote w:type="continuationSeparator" w:id="0">
    <w:p w14:paraId="5CE71CA6" w14:textId="77777777" w:rsidR="00A36A9C" w:rsidRDefault="00A36A9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E522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9993D2" wp14:editId="01C8A9E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0B9"/>
    <w:rsid w:val="000A408C"/>
    <w:rsid w:val="0012196C"/>
    <w:rsid w:val="0016582E"/>
    <w:rsid w:val="002C6A70"/>
    <w:rsid w:val="0030597F"/>
    <w:rsid w:val="00340F9B"/>
    <w:rsid w:val="00400E16"/>
    <w:rsid w:val="00463F02"/>
    <w:rsid w:val="00594335"/>
    <w:rsid w:val="00597604"/>
    <w:rsid w:val="005A3B91"/>
    <w:rsid w:val="005C4AF7"/>
    <w:rsid w:val="0063538A"/>
    <w:rsid w:val="006733A0"/>
    <w:rsid w:val="006E7956"/>
    <w:rsid w:val="00824615"/>
    <w:rsid w:val="008A7DF9"/>
    <w:rsid w:val="00914CA3"/>
    <w:rsid w:val="0095548B"/>
    <w:rsid w:val="00960DD8"/>
    <w:rsid w:val="009C2F91"/>
    <w:rsid w:val="00A22CF9"/>
    <w:rsid w:val="00A36A9C"/>
    <w:rsid w:val="00B24F63"/>
    <w:rsid w:val="00B52A67"/>
    <w:rsid w:val="00C178C8"/>
    <w:rsid w:val="00CC1E9D"/>
    <w:rsid w:val="00DE221A"/>
    <w:rsid w:val="00E23ABD"/>
    <w:rsid w:val="00E42018"/>
    <w:rsid w:val="00E94C26"/>
    <w:rsid w:val="00EE10B9"/>
    <w:rsid w:val="00F027C2"/>
    <w:rsid w:val="00F4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70E04"/>
  <w15:docId w15:val="{30959F27-BDDB-41A3-954E-A1AFC602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EE10B9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6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5</cp:revision>
  <cp:lastPrinted>2023-07-05T08:50:00Z</cp:lastPrinted>
  <dcterms:created xsi:type="dcterms:W3CDTF">2023-08-22T21:29:00Z</dcterms:created>
  <dcterms:modified xsi:type="dcterms:W3CDTF">2025-02-27T16:59:00Z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