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A6E2" w14:textId="0D7B4246" w:rsidR="00C73FF2" w:rsidRDefault="00C73FF2" w:rsidP="00726D91">
      <w:pPr>
        <w:pStyle w:val="TITREDENIVEAU1"/>
        <w:jc w:val="center"/>
        <w:rPr>
          <w:rFonts w:eastAsiaTheme="minorHAnsi"/>
          <w:lang w:val="fr-FR"/>
        </w:rPr>
      </w:pPr>
      <w:r>
        <w:t xml:space="preserve">Moi et les </w:t>
      </w:r>
      <w:r w:rsidR="00BD6989">
        <w:t>5 </w:t>
      </w:r>
      <w:r>
        <w:t>sens</w:t>
      </w:r>
    </w:p>
    <w:p w14:paraId="6E19E3B2" w14:textId="6F87EA52" w:rsidR="00C73FF2" w:rsidRPr="00C056DA" w:rsidRDefault="00C73FF2" w:rsidP="00726D91">
      <w:pPr>
        <w:pStyle w:val="Fichelve"/>
        <w:jc w:val="center"/>
        <w:rPr>
          <w:sz w:val="24"/>
          <w:szCs w:val="24"/>
        </w:rPr>
      </w:pPr>
      <w:r w:rsidRPr="00C056DA">
        <w:rPr>
          <w:sz w:val="24"/>
          <w:szCs w:val="24"/>
        </w:rPr>
        <w:t>Fiche élève</w:t>
      </w:r>
    </w:p>
    <w:p w14:paraId="72411B52" w14:textId="35E4D803" w:rsidR="00C73FF2" w:rsidRDefault="00C73FF2" w:rsidP="00C73FF2"/>
    <w:p w14:paraId="46C21C23" w14:textId="273FA8C2" w:rsidR="00C73FF2" w:rsidRDefault="00C73FF2" w:rsidP="00C73FF2">
      <w:r w:rsidRPr="00726D91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F69A3CF" wp14:editId="624093A5">
            <wp:simplePos x="0" y="0"/>
            <wp:positionH relativeFrom="margin">
              <wp:align>left</wp:align>
            </wp:positionH>
            <wp:positionV relativeFrom="page">
              <wp:posOffset>794385</wp:posOffset>
            </wp:positionV>
            <wp:extent cx="685800" cy="659130"/>
            <wp:effectExtent l="0" t="0" r="0" b="7620"/>
            <wp:wrapSquare wrapText="bothSides"/>
            <wp:docPr id="1377919044" name="Image 5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Afficher l’image sour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BE5497" w14:textId="77777777" w:rsidR="00C73FF2" w:rsidRDefault="00C73FF2" w:rsidP="00C73FF2"/>
    <w:p w14:paraId="63BFF195" w14:textId="77777777" w:rsidR="00C73FF2" w:rsidRDefault="00C73FF2" w:rsidP="00C73FF2"/>
    <w:p w14:paraId="55A3BAF8" w14:textId="77777777" w:rsidR="00C73FF2" w:rsidRDefault="00C73FF2" w:rsidP="00C73FF2">
      <w:pPr>
        <w:rPr>
          <w:b/>
          <w:bCs/>
          <w:sz w:val="22"/>
          <w:szCs w:val="22"/>
        </w:rPr>
      </w:pPr>
      <w:bookmarkStart w:id="0" w:name="_Hlk120110032"/>
      <w:bookmarkStart w:id="1" w:name="_Hlk125635182"/>
    </w:p>
    <w:tbl>
      <w:tblPr>
        <w:tblStyle w:val="Grilledutableau"/>
        <w:tblW w:w="9209" w:type="dxa"/>
        <w:tblInd w:w="0" w:type="dxa"/>
        <w:tblLook w:val="04A0" w:firstRow="1" w:lastRow="0" w:firstColumn="1" w:lastColumn="0" w:noHBand="0" w:noVBand="1"/>
      </w:tblPr>
      <w:tblGrid>
        <w:gridCol w:w="2263"/>
        <w:gridCol w:w="6946"/>
      </w:tblGrid>
      <w:tr w:rsidR="00C73FF2" w:rsidRPr="00726D91" w14:paraId="1B110BD4" w14:textId="77777777" w:rsidTr="00726D91">
        <w:trPr>
          <w:trHeight w:val="14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8DC5" w14:textId="73C5784E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4B737198" w14:textId="275A083D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j’aime/Ce que je fais volontiers</w:t>
            </w:r>
          </w:p>
          <w:p w14:paraId="26D9A272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39BB2C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CE2C99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A77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3FF2" w:rsidRPr="00726D91" w14:paraId="22697870" w14:textId="77777777" w:rsidTr="00726D91">
        <w:trPr>
          <w:trHeight w:val="15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7A43" w14:textId="5486910F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1F0249AA" w14:textId="51575D5B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je n’aime pas/Ce que j’évite de faire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2D5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73FF2" w:rsidRPr="00726D91" w14:paraId="166F1DCE" w14:textId="77777777" w:rsidTr="00726D91">
        <w:trPr>
          <w:trHeight w:val="1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191C" w14:textId="7C6DAE64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3</w:t>
            </w:r>
          </w:p>
          <w:p w14:paraId="40561865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 ou les métier(s) que j’ai découvert(s)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B0A2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bookmarkEnd w:id="0"/>
      <w:bookmarkEnd w:id="1"/>
    </w:tbl>
    <w:p w14:paraId="3FD73157" w14:textId="77777777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</w:p>
    <w:p w14:paraId="3D8CB7B7" w14:textId="2059F0CE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  <w:r w:rsidRPr="00726D9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32BDFCDD" wp14:editId="519D7337">
            <wp:extent cx="819150" cy="542925"/>
            <wp:effectExtent l="0" t="0" r="0" b="0"/>
            <wp:docPr id="1400982750" name="Image 4" descr="Illustrations gratuites de Œ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Illustrations gratuites de Œi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0AA8A" w14:textId="77777777" w:rsidR="00C73FF2" w:rsidRPr="00726D91" w:rsidRDefault="00C73FF2" w:rsidP="00C73FF2">
      <w:pPr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Grilledutableau"/>
        <w:tblW w:w="9209" w:type="dxa"/>
        <w:tblInd w:w="0" w:type="dxa"/>
        <w:tblLook w:val="04A0" w:firstRow="1" w:lastRow="0" w:firstColumn="1" w:lastColumn="0" w:noHBand="0" w:noVBand="1"/>
      </w:tblPr>
      <w:tblGrid>
        <w:gridCol w:w="2263"/>
        <w:gridCol w:w="6946"/>
      </w:tblGrid>
      <w:tr w:rsidR="00C73FF2" w:rsidRPr="00726D91" w14:paraId="27844846" w14:textId="77777777" w:rsidTr="00726D91">
        <w:trPr>
          <w:trHeight w:val="15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FC7" w14:textId="5BE7FD07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79A6217E" w14:textId="6DE2E808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j’aime/Ce que je fais volontiers</w:t>
            </w:r>
          </w:p>
          <w:p w14:paraId="755FD48F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6A6077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03B270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3A3F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3FF2" w:rsidRPr="00726D91" w14:paraId="776D2CCF" w14:textId="77777777" w:rsidTr="00726D91">
        <w:trPr>
          <w:trHeight w:val="15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608D" w14:textId="6CA0D0EB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4CE5C0C3" w14:textId="409FF285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je n’aime pas/Ce que j’évite de faire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D3E1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73FF2" w:rsidRPr="00726D91" w14:paraId="2C65607C" w14:textId="77777777" w:rsidTr="00726D91">
        <w:trPr>
          <w:trHeight w:val="1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0BBE" w14:textId="582B3E25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3</w:t>
            </w:r>
          </w:p>
          <w:p w14:paraId="36984C52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 ou les métier(s) que j’ai découvert(s)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688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48334DE9" w14:textId="77777777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</w:p>
    <w:p w14:paraId="7340CDD1" w14:textId="26710229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  <w:r w:rsidRPr="00726D9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3D9A7AC2" wp14:editId="1D502390">
            <wp:extent cx="895350" cy="552450"/>
            <wp:effectExtent l="0" t="0" r="0" b="0"/>
            <wp:docPr id="2129271007" name="Image 3" descr="Embrasser, Lèvres, Rouge À Lèv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Embrasser, Lèvres, Rouge À Lèvr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4B387" w14:textId="77777777" w:rsidR="00C73FF2" w:rsidRPr="00726D91" w:rsidRDefault="00C73FF2" w:rsidP="00C73FF2">
      <w:pPr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Grilledutableau"/>
        <w:tblW w:w="9209" w:type="dxa"/>
        <w:tblInd w:w="0" w:type="dxa"/>
        <w:tblLook w:val="04A0" w:firstRow="1" w:lastRow="0" w:firstColumn="1" w:lastColumn="0" w:noHBand="0" w:noVBand="1"/>
      </w:tblPr>
      <w:tblGrid>
        <w:gridCol w:w="2263"/>
        <w:gridCol w:w="6946"/>
      </w:tblGrid>
      <w:tr w:rsidR="00C73FF2" w:rsidRPr="00726D91" w14:paraId="1E6CF96E" w14:textId="77777777" w:rsidTr="00726D91">
        <w:trPr>
          <w:trHeight w:val="15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0B66" w14:textId="163E66A8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76AA1B39" w14:textId="72F4F759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j’aime/Ce que je fais volontiers</w:t>
            </w:r>
          </w:p>
          <w:p w14:paraId="76E34B5F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CF6A7C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34CAFA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8793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3FF2" w:rsidRPr="00726D91" w14:paraId="4FA23042" w14:textId="77777777" w:rsidTr="00726D91">
        <w:trPr>
          <w:trHeight w:val="15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C16F" w14:textId="3DAC9A0B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6C6E9C4F" w14:textId="73A60919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je n’aime pas/Ce que j’évite de faire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6C7F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73FF2" w:rsidRPr="00726D91" w14:paraId="5B4BA3D5" w14:textId="77777777" w:rsidTr="00726D91">
        <w:trPr>
          <w:trHeight w:val="1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31F0" w14:textId="55A49A5F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3</w:t>
            </w:r>
          </w:p>
          <w:p w14:paraId="66E2957C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 ou les métier(s) que j’ai découvert(s)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92F6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FD9129E" w14:textId="7095D794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  <w:r w:rsidRPr="00726D9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6A644176" wp14:editId="10218271">
            <wp:extent cx="1162050" cy="962025"/>
            <wp:effectExtent l="0" t="0" r="0" b="9525"/>
            <wp:docPr id="256236827" name="Image 2" descr="Sponsor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Sponsored imag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620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C3B59" w14:textId="77777777" w:rsidR="00C73FF2" w:rsidRPr="00726D91" w:rsidRDefault="00C73FF2" w:rsidP="00C73FF2">
      <w:pPr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Grilledutableau"/>
        <w:tblW w:w="9209" w:type="dxa"/>
        <w:tblInd w:w="0" w:type="dxa"/>
        <w:tblLook w:val="04A0" w:firstRow="1" w:lastRow="0" w:firstColumn="1" w:lastColumn="0" w:noHBand="0" w:noVBand="1"/>
      </w:tblPr>
      <w:tblGrid>
        <w:gridCol w:w="2263"/>
        <w:gridCol w:w="6946"/>
      </w:tblGrid>
      <w:tr w:rsidR="00C73FF2" w:rsidRPr="00726D91" w14:paraId="515DC959" w14:textId="77777777" w:rsidTr="00726D91">
        <w:trPr>
          <w:trHeight w:val="15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9A39" w14:textId="09DB9100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36C27531" w14:textId="26C31251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j’aime/Ce que je fais volontiers</w:t>
            </w:r>
          </w:p>
          <w:p w14:paraId="5D16B5A3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430A14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E66F44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60EA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3FF2" w:rsidRPr="00726D91" w14:paraId="6593657A" w14:textId="77777777" w:rsidTr="00726D91">
        <w:trPr>
          <w:trHeight w:val="15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3B18" w14:textId="57BA3A40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6EA1C070" w14:textId="26A1FA64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je n’aime pas/Ce que j’évite de faire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5C8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73FF2" w:rsidRPr="00726D91" w14:paraId="225D7AF1" w14:textId="77777777" w:rsidTr="00726D91">
        <w:trPr>
          <w:trHeight w:val="1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E1C5" w14:textId="6C31CD93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3</w:t>
            </w:r>
          </w:p>
          <w:p w14:paraId="03EA245A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 ou les métier(s) que j’ai découvert(s)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45BF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7423F1F" w14:textId="77777777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</w:p>
    <w:p w14:paraId="437C84B8" w14:textId="77777777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</w:p>
    <w:p w14:paraId="1AFC5572" w14:textId="1B98F98C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  <w:r w:rsidRPr="00726D9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233035AB" wp14:editId="3637F403">
            <wp:extent cx="704850" cy="647700"/>
            <wp:effectExtent l="0" t="0" r="0" b="0"/>
            <wp:docPr id="2050520733" name="Image 1" descr="Images vectorielles gratuites de 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Images vectorielles gratuites de Main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6BEA5" w14:textId="77777777" w:rsidR="00C73FF2" w:rsidRPr="00726D91" w:rsidRDefault="00C73FF2" w:rsidP="00C73FF2">
      <w:pPr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Grilledutableau"/>
        <w:tblW w:w="9209" w:type="dxa"/>
        <w:tblInd w:w="0" w:type="dxa"/>
        <w:tblLook w:val="04A0" w:firstRow="1" w:lastRow="0" w:firstColumn="1" w:lastColumn="0" w:noHBand="0" w:noVBand="1"/>
      </w:tblPr>
      <w:tblGrid>
        <w:gridCol w:w="2263"/>
        <w:gridCol w:w="6946"/>
      </w:tblGrid>
      <w:tr w:rsidR="00C73FF2" w:rsidRPr="00726D91" w14:paraId="630BE516" w14:textId="77777777" w:rsidTr="00726D91">
        <w:trPr>
          <w:trHeight w:val="15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DAD" w14:textId="32E0F3B9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7E29D89A" w14:textId="4DA87990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j’aime/Ce que je fais volontiers</w:t>
            </w:r>
          </w:p>
          <w:p w14:paraId="26677539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08C71F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CBF209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430" w14:textId="77777777" w:rsidR="00C73FF2" w:rsidRPr="00726D91" w:rsidRDefault="00C73FF2" w:rsidP="00C73FF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3FF2" w:rsidRPr="00726D91" w14:paraId="7945CE7A" w14:textId="77777777" w:rsidTr="00726D91">
        <w:trPr>
          <w:trHeight w:val="15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5A0D" w14:textId="4FC0E5C2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</w:p>
          <w:p w14:paraId="3D6B957D" w14:textId="4F3FFCBA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 que je n’aime pas/Ce que j’évite de faire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C469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73FF2" w:rsidRPr="00726D91" w14:paraId="7E51E75A" w14:textId="77777777" w:rsidTr="00726D91">
        <w:trPr>
          <w:trHeight w:val="1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1277" w14:textId="4BF55A3D" w:rsidR="00C73FF2" w:rsidRPr="00726D91" w:rsidRDefault="00726D91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Activité</w:t>
            </w:r>
            <w:r w:rsidR="00C73FF2"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3</w:t>
            </w:r>
          </w:p>
          <w:p w14:paraId="0B440154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D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 ou les métier(s) que j’ai découvert(s)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996E" w14:textId="77777777" w:rsidR="00C73FF2" w:rsidRPr="00726D91" w:rsidRDefault="00C73FF2" w:rsidP="00C73FF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27255218" w14:textId="77777777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</w:p>
    <w:p w14:paraId="5DCB39DC" w14:textId="77777777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</w:p>
    <w:p w14:paraId="58779047" w14:textId="59D5F8DF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  <w:r w:rsidRPr="00726D91">
        <w:rPr>
          <w:rFonts w:ascii="Times New Roman" w:hAnsi="Times New Roman" w:cs="Times New Roman"/>
          <w:sz w:val="22"/>
          <w:szCs w:val="22"/>
        </w:rPr>
        <w:t xml:space="preserve">(photos libre de droit </w:t>
      </w:r>
      <w:r w:rsidR="00BD6989" w:rsidRPr="00726D91">
        <w:rPr>
          <w:rFonts w:ascii="Times New Roman" w:hAnsi="Times New Roman" w:cs="Times New Roman"/>
          <w:sz w:val="22"/>
          <w:szCs w:val="22"/>
        </w:rPr>
        <w:t>P</w:t>
      </w:r>
      <w:r w:rsidRPr="00726D91">
        <w:rPr>
          <w:rFonts w:ascii="Times New Roman" w:hAnsi="Times New Roman" w:cs="Times New Roman"/>
          <w:sz w:val="22"/>
          <w:szCs w:val="22"/>
        </w:rPr>
        <w:t>ixabay)</w:t>
      </w:r>
    </w:p>
    <w:p w14:paraId="7DE6C815" w14:textId="77777777" w:rsidR="00C73FF2" w:rsidRPr="00726D91" w:rsidRDefault="00C73FF2" w:rsidP="00C73FF2">
      <w:pPr>
        <w:rPr>
          <w:rFonts w:ascii="Times New Roman" w:hAnsi="Times New Roman" w:cs="Times New Roman"/>
          <w:sz w:val="22"/>
          <w:szCs w:val="22"/>
        </w:rPr>
      </w:pPr>
    </w:p>
    <w:p w14:paraId="48BAEE81" w14:textId="03EFBE71" w:rsidR="006E7956" w:rsidRPr="00C73FF2" w:rsidRDefault="006E7956" w:rsidP="00C73FF2"/>
    <w:sectPr w:rsidR="006E7956" w:rsidRPr="00C73FF2" w:rsidSect="00CC007A">
      <w:headerReference w:type="default" r:id="rId15"/>
      <w:footerReference w:type="default" r:id="rId16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0C9F" w14:textId="77777777" w:rsidR="0079055B" w:rsidRDefault="0079055B" w:rsidP="00597604">
      <w:r>
        <w:separator/>
      </w:r>
    </w:p>
  </w:endnote>
  <w:endnote w:type="continuationSeparator" w:id="0">
    <w:p w14:paraId="4FD808AE" w14:textId="77777777" w:rsidR="0079055B" w:rsidRDefault="0079055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A8380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752B0BA0" wp14:editId="0F69FB47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4888B" w14:textId="77777777" w:rsidR="0079055B" w:rsidRDefault="0079055B" w:rsidP="00597604">
      <w:r>
        <w:separator/>
      </w:r>
    </w:p>
  </w:footnote>
  <w:footnote w:type="continuationSeparator" w:id="0">
    <w:p w14:paraId="75F87ADF" w14:textId="77777777" w:rsidR="0079055B" w:rsidRDefault="0079055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EB5D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1B8D9D2" wp14:editId="1B891659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9335511">
    <w:abstractNumId w:val="4"/>
  </w:num>
  <w:num w:numId="2" w16cid:durableId="1827551852">
    <w:abstractNumId w:val="5"/>
  </w:num>
  <w:num w:numId="3" w16cid:durableId="1390496530">
    <w:abstractNumId w:val="6"/>
  </w:num>
  <w:num w:numId="4" w16cid:durableId="750085449">
    <w:abstractNumId w:val="7"/>
  </w:num>
  <w:num w:numId="5" w16cid:durableId="1048341461">
    <w:abstractNumId w:val="9"/>
  </w:num>
  <w:num w:numId="6" w16cid:durableId="365183622">
    <w:abstractNumId w:val="0"/>
  </w:num>
  <w:num w:numId="7" w16cid:durableId="386339093">
    <w:abstractNumId w:val="1"/>
  </w:num>
  <w:num w:numId="8" w16cid:durableId="557716065">
    <w:abstractNumId w:val="2"/>
  </w:num>
  <w:num w:numId="9" w16cid:durableId="1239902217">
    <w:abstractNumId w:val="3"/>
  </w:num>
  <w:num w:numId="10" w16cid:durableId="11947331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FF2"/>
    <w:rsid w:val="0012196C"/>
    <w:rsid w:val="0016582E"/>
    <w:rsid w:val="002C6A70"/>
    <w:rsid w:val="0030597F"/>
    <w:rsid w:val="00396876"/>
    <w:rsid w:val="00463F02"/>
    <w:rsid w:val="00594335"/>
    <w:rsid w:val="00597604"/>
    <w:rsid w:val="0063538A"/>
    <w:rsid w:val="006733A0"/>
    <w:rsid w:val="006E7956"/>
    <w:rsid w:val="00726D91"/>
    <w:rsid w:val="0079055B"/>
    <w:rsid w:val="00824615"/>
    <w:rsid w:val="008A7DF9"/>
    <w:rsid w:val="00914CA3"/>
    <w:rsid w:val="0095548B"/>
    <w:rsid w:val="00960DD8"/>
    <w:rsid w:val="00B24F63"/>
    <w:rsid w:val="00B52A67"/>
    <w:rsid w:val="00BD6989"/>
    <w:rsid w:val="00C056DA"/>
    <w:rsid w:val="00C178C8"/>
    <w:rsid w:val="00C73FF2"/>
    <w:rsid w:val="00CC007A"/>
    <w:rsid w:val="00D003C1"/>
    <w:rsid w:val="00E23ABD"/>
    <w:rsid w:val="00E42018"/>
    <w:rsid w:val="00E45A71"/>
    <w:rsid w:val="00E94C26"/>
    <w:rsid w:val="00F027C2"/>
    <w:rsid w:val="00F8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1F4DC"/>
  <w15:docId w15:val="{C5EC9B34-4A65-4A11-894F-23A128FA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C73FF2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C73FF2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1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6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séverine maestri</cp:lastModifiedBy>
  <cp:revision>5</cp:revision>
  <cp:lastPrinted>2023-07-05T08:50:00Z</cp:lastPrinted>
  <dcterms:created xsi:type="dcterms:W3CDTF">2023-08-22T21:20:00Z</dcterms:created>
  <dcterms:modified xsi:type="dcterms:W3CDTF">2025-02-27T15:30:00Z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