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0C438" w14:textId="300A96D5" w:rsidR="009C5A32" w:rsidRDefault="006C305B" w:rsidP="000063DE">
      <w:pPr>
        <w:pStyle w:val="TITREDENIVEAU1"/>
        <w:jc w:val="center"/>
        <w:rPr>
          <w:rFonts w:eastAsiaTheme="minorHAnsi"/>
          <w:lang w:val="fr-FR"/>
        </w:rPr>
      </w:pPr>
      <w:r>
        <w:t>5 </w:t>
      </w:r>
      <w:r w:rsidR="009C5A32">
        <w:t>sens et métiers (</w:t>
      </w:r>
      <w:r w:rsidR="000063DE">
        <w:t>activité</w:t>
      </w:r>
      <w:r w:rsidR="009C5A32">
        <w:t xml:space="preserve"> 2)</w:t>
      </w:r>
    </w:p>
    <w:p w14:paraId="349BBFDE" w14:textId="02647DE0" w:rsidR="006E7956" w:rsidRPr="00015489" w:rsidRDefault="009C5A32" w:rsidP="000063DE">
      <w:pPr>
        <w:pStyle w:val="Fichelve"/>
        <w:jc w:val="center"/>
        <w:rPr>
          <w:color w:val="auto"/>
          <w:sz w:val="24"/>
          <w:szCs w:val="24"/>
        </w:rPr>
      </w:pPr>
      <w:r w:rsidRPr="00015489">
        <w:rPr>
          <w:color w:val="auto"/>
          <w:sz w:val="24"/>
          <w:szCs w:val="24"/>
        </w:rPr>
        <w:t>Fiche élève</w:t>
      </w:r>
    </w:p>
    <w:p w14:paraId="757EFC3F" w14:textId="77777777" w:rsidR="009C5A32" w:rsidRDefault="009C5A32" w:rsidP="009C5A32">
      <w:pPr>
        <w:rPr>
          <w:rFonts w:ascii="Arial" w:hAnsi="Arial" w:cs="Arial"/>
          <w:i/>
          <w:iCs/>
        </w:rPr>
      </w:pPr>
    </w:p>
    <w:p w14:paraId="0D6CA140" w14:textId="77777777" w:rsidR="009C5A32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  <w:sectPr w:rsidR="009C5A32" w:rsidSect="007817F8">
          <w:headerReference w:type="default" r:id="rId10"/>
          <w:footerReference w:type="default" r:id="rId11"/>
          <w:type w:val="continuous"/>
          <w:pgSz w:w="11910" w:h="16840"/>
          <w:pgMar w:top="-2480" w:right="800" w:bottom="280" w:left="800" w:header="0" w:footer="343" w:gutter="0"/>
          <w:cols w:space="720"/>
        </w:sectPr>
      </w:pPr>
    </w:p>
    <w:p w14:paraId="59F3DA10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 w:rsidRPr="000063DE">
        <w:rPr>
          <w:rFonts w:ascii="Arial" w:hAnsi="Arial" w:cs="Arial"/>
          <w:b/>
          <w:bCs/>
          <w:sz w:val="22"/>
          <w:szCs w:val="22"/>
        </w:rPr>
        <w:t>Agriculture</w:t>
      </w:r>
    </w:p>
    <w:p w14:paraId="7B01855B" w14:textId="1BCF3A72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2" w:history="1">
        <w:r w:rsidRPr="000063DE">
          <w:rPr>
            <w:rStyle w:val="Lienhypertexte"/>
            <w:rFonts w:ascii="Arial" w:hAnsi="Arial" w:cs="Arial"/>
            <w:sz w:val="22"/>
            <w:szCs w:val="22"/>
          </w:rPr>
          <w:t>A</w:t>
        </w:r>
        <w:r w:rsidR="00015489" w:rsidRPr="000063DE">
          <w:rPr>
            <w:rStyle w:val="Lienhypertexte"/>
            <w:rFonts w:ascii="Arial" w:hAnsi="Arial" w:cs="Arial"/>
            <w:sz w:val="22"/>
            <w:szCs w:val="22"/>
          </w:rPr>
          <w:t>gent/</w:t>
        </w:r>
        <w:r w:rsidR="007829AD" w:rsidRPr="000063DE">
          <w:rPr>
            <w:rStyle w:val="Lienhypertexte"/>
            <w:rFonts w:ascii="Arial" w:hAnsi="Arial" w:cs="Arial"/>
            <w:sz w:val="22"/>
            <w:szCs w:val="22"/>
          </w:rPr>
          <w:t>a</w:t>
        </w:r>
        <w:r w:rsidR="00015489" w:rsidRPr="000063DE">
          <w:rPr>
            <w:rStyle w:val="Lienhypertexte"/>
            <w:rFonts w:ascii="Arial" w:hAnsi="Arial" w:cs="Arial"/>
            <w:sz w:val="22"/>
            <w:szCs w:val="22"/>
          </w:rPr>
          <w:t>gente a</w:t>
        </w:r>
        <w:r w:rsidRPr="000063DE">
          <w:rPr>
            <w:rStyle w:val="Lienhypertexte"/>
            <w:rFonts w:ascii="Arial" w:hAnsi="Arial" w:cs="Arial"/>
            <w:sz w:val="22"/>
            <w:szCs w:val="22"/>
          </w:rPr>
          <w:t>rboric</w:t>
        </w:r>
        <w:r w:rsidR="00015489" w:rsidRPr="000063DE">
          <w:rPr>
            <w:rStyle w:val="Lienhypertexte"/>
            <w:rFonts w:ascii="Arial" w:hAnsi="Arial" w:cs="Arial"/>
            <w:sz w:val="22"/>
            <w:szCs w:val="22"/>
          </w:rPr>
          <w:t>ole</w:t>
        </w:r>
      </w:hyperlink>
    </w:p>
    <w:p w14:paraId="0465E355" w14:textId="7C08D98C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3" w:history="1">
        <w:r w:rsidRPr="000063DE">
          <w:rPr>
            <w:rStyle w:val="Lienhypertexte"/>
            <w:rFonts w:ascii="Arial" w:hAnsi="Arial" w:cs="Arial"/>
            <w:sz w:val="22"/>
            <w:szCs w:val="22"/>
          </w:rPr>
          <w:t>Apiculteur/</w:t>
        </w:r>
        <w:r w:rsidR="007829AD" w:rsidRPr="000063DE">
          <w:rPr>
            <w:rStyle w:val="Lienhypertexte"/>
            <w:rFonts w:ascii="Arial" w:hAnsi="Arial" w:cs="Arial"/>
            <w:sz w:val="22"/>
            <w:szCs w:val="22"/>
          </w:rPr>
          <w:t>a</w:t>
        </w:r>
        <w:r w:rsidR="00015489" w:rsidRPr="000063DE">
          <w:rPr>
            <w:rStyle w:val="Lienhypertexte"/>
            <w:rFonts w:ascii="Arial" w:hAnsi="Arial" w:cs="Arial"/>
            <w:sz w:val="22"/>
            <w:szCs w:val="22"/>
          </w:rPr>
          <w:t>picultr</w:t>
        </w:r>
        <w:r w:rsidR="00015489" w:rsidRPr="000063DE">
          <w:rPr>
            <w:rStyle w:val="Lienhypertexte"/>
            <w:rFonts w:ascii="Arial" w:hAnsi="Arial" w:cs="Arial"/>
            <w:sz w:val="22"/>
            <w:szCs w:val="22"/>
          </w:rPr>
          <w:t>ice</w:t>
        </w:r>
      </w:hyperlink>
    </w:p>
    <w:p w14:paraId="53CEDD50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4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Botan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iste</w:t>
        </w:r>
      </w:hyperlink>
    </w:p>
    <w:p w14:paraId="420D310F" w14:textId="516F62FA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5" w:history="1">
        <w:r w:rsidRPr="000063DE">
          <w:rPr>
            <w:rStyle w:val="Lienhypertexte"/>
            <w:rFonts w:ascii="Arial" w:hAnsi="Arial" w:cs="Arial"/>
            <w:sz w:val="22"/>
            <w:szCs w:val="22"/>
          </w:rPr>
          <w:t>Chef/</w:t>
        </w:r>
        <w:r w:rsidR="007829AD" w:rsidRPr="000063DE"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015489" w:rsidRPr="000063DE">
          <w:rPr>
            <w:rStyle w:val="Lienhypertexte"/>
            <w:rFonts w:ascii="Arial" w:hAnsi="Arial" w:cs="Arial"/>
            <w:sz w:val="22"/>
            <w:szCs w:val="22"/>
          </w:rPr>
          <w:t xml:space="preserve">heffe </w:t>
        </w:r>
        <w:r w:rsidRPr="000063DE">
          <w:rPr>
            <w:rStyle w:val="Lienhypertexte"/>
            <w:rFonts w:ascii="Arial" w:hAnsi="Arial" w:cs="Arial"/>
            <w:sz w:val="22"/>
            <w:szCs w:val="22"/>
          </w:rPr>
          <w:t>de cultur</w:t>
        </w:r>
        <w:r w:rsidRPr="000063DE">
          <w:rPr>
            <w:rStyle w:val="Lienhypertexte"/>
            <w:rFonts w:ascii="Arial" w:hAnsi="Arial" w:cs="Arial"/>
            <w:sz w:val="22"/>
            <w:szCs w:val="22"/>
          </w:rPr>
          <w:t>es légumières</w:t>
        </w:r>
      </w:hyperlink>
      <w:r w:rsidRPr="000063DE">
        <w:rPr>
          <w:rFonts w:ascii="Arial" w:hAnsi="Arial" w:cs="Arial"/>
          <w:sz w:val="22"/>
          <w:szCs w:val="22"/>
        </w:rPr>
        <w:t> </w:t>
      </w:r>
    </w:p>
    <w:p w14:paraId="0F1FF4FA" w14:textId="3DCAAAB0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6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Employé/</w:t>
        </w:r>
        <w:r w:rsidR="007829AD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</w:t>
        </w:r>
        <w:r w:rsidR="00015489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mplo</w:t>
        </w:r>
        <w:r w:rsidR="00015489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yée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 xml:space="preserve"> de chai</w:t>
        </w:r>
      </w:hyperlink>
    </w:p>
    <w:p w14:paraId="5805DD35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7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Fleu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riste</w:t>
        </w:r>
      </w:hyperlink>
    </w:p>
    <w:p w14:paraId="7404118B" w14:textId="447C1339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8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Fromager/</w:t>
        </w:r>
        <w:r w:rsidR="007829AD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f</w:t>
        </w:r>
        <w:r w:rsidR="00015489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ro</w:t>
        </w:r>
        <w:r w:rsidR="00015489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mag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ère</w:t>
        </w:r>
      </w:hyperlink>
    </w:p>
    <w:p w14:paraId="5B21F2C9" w14:textId="2C5BFE15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9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Horticulteur/</w:t>
        </w:r>
        <w:r w:rsidR="007829AD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h</w:t>
        </w:r>
        <w:r w:rsidR="00015489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orticul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tric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</w:t>
        </w:r>
      </w:hyperlink>
    </w:p>
    <w:p w14:paraId="406BFB6F" w14:textId="2D8D7533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20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Paysag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iste</w:t>
        </w:r>
      </w:hyperlink>
    </w:p>
    <w:p w14:paraId="0999B92E" w14:textId="0F7AAA6D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21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Maraîcher/</w:t>
        </w:r>
        <w:r w:rsidR="007829AD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m</w:t>
        </w:r>
        <w:r w:rsidR="00015489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ara</w:t>
        </w:r>
        <w:r w:rsidR="00015489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îch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ère </w:t>
        </w:r>
      </w:hyperlink>
    </w:p>
    <w:p w14:paraId="6961C3BE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22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Œnolo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gue</w:t>
        </w:r>
      </w:hyperlink>
    </w:p>
    <w:p w14:paraId="669F4C67" w14:textId="5141E3E2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23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Viticulteur/</w:t>
        </w:r>
        <w:r w:rsidR="007829AD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v</w:t>
        </w:r>
        <w:r w:rsidR="00015489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iticul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tr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 xml:space="preserve">ice </w:t>
        </w:r>
      </w:hyperlink>
      <w:r w:rsidRPr="000063DE">
        <w:rPr>
          <w:rFonts w:ascii="Arial" w:hAnsi="Arial" w:cs="Arial"/>
          <w:color w:val="00B0F0"/>
          <w:sz w:val="22"/>
          <w:szCs w:val="22"/>
        </w:rPr>
        <w:t xml:space="preserve"> </w:t>
      </w:r>
    </w:p>
    <w:p w14:paraId="0842F957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0C6443FE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 w:rsidRPr="000063DE">
        <w:rPr>
          <w:rFonts w:ascii="Arial" w:hAnsi="Arial" w:cs="Arial"/>
          <w:b/>
          <w:bCs/>
          <w:sz w:val="22"/>
          <w:szCs w:val="22"/>
        </w:rPr>
        <w:t xml:space="preserve">Animaux </w:t>
      </w:r>
    </w:p>
    <w:p w14:paraId="7D912263" w14:textId="2F62F0A4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24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Maréchal</w:t>
        </w:r>
        <w:r w:rsidR="006C305B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-</w:t>
        </w:r>
        <w:r w:rsidR="007829AD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ferrant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/</w:t>
        </w:r>
        <w:r w:rsidR="007829AD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maré</w:t>
        </w:r>
        <w:r w:rsidR="007829AD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chal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e-ferrante</w:t>
        </w:r>
      </w:hyperlink>
      <w:r w:rsidRPr="000063DE">
        <w:rPr>
          <w:rFonts w:ascii="Arial" w:hAnsi="Arial" w:cs="Arial"/>
          <w:color w:val="00B0F0"/>
          <w:sz w:val="22"/>
          <w:szCs w:val="22"/>
        </w:rPr>
        <w:t xml:space="preserve"> </w:t>
      </w:r>
    </w:p>
    <w:p w14:paraId="43E13C3B" w14:textId="71F4A2F9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25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Palefrenier/</w:t>
        </w:r>
        <w:r w:rsidR="007829AD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p</w:t>
        </w:r>
        <w:r w:rsidR="00CD268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alefreni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ère</w:t>
        </w:r>
      </w:hyperlink>
    </w:p>
    <w:p w14:paraId="32D07E79" w14:textId="6581D802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  <w:u w:val="single"/>
        </w:rPr>
      </w:pPr>
      <w:hyperlink r:id="rId26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Toiletteur/</w:t>
        </w:r>
        <w:r w:rsidR="007829AD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</w:t>
        </w:r>
        <w:r w:rsidR="00CD268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oilett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euse d’anim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aux</w:t>
        </w:r>
      </w:hyperlink>
    </w:p>
    <w:p w14:paraId="0390B609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  <w:u w:val="single"/>
        </w:rPr>
      </w:pPr>
      <w:hyperlink r:id="rId27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Vétér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inaire</w:t>
        </w:r>
      </w:hyperlink>
    </w:p>
    <w:p w14:paraId="61A43515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sz w:val="22"/>
          <w:szCs w:val="22"/>
          <w:u w:val="single"/>
        </w:rPr>
      </w:pPr>
    </w:p>
    <w:p w14:paraId="73956135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 w:rsidRPr="000063DE">
        <w:rPr>
          <w:rFonts w:ascii="Arial" w:hAnsi="Arial" w:cs="Arial"/>
          <w:b/>
          <w:bCs/>
          <w:sz w:val="22"/>
          <w:szCs w:val="22"/>
        </w:rPr>
        <w:t>Art, design</w:t>
      </w:r>
    </w:p>
    <w:p w14:paraId="44BF34C0" w14:textId="1A510E5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28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Animateur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/</w:t>
        </w:r>
        <w:r w:rsidR="007829AD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</w:t>
        </w:r>
        <w:r w:rsidR="00CD268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nima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trice 2D et 3D</w:t>
        </w:r>
      </w:hyperlink>
    </w:p>
    <w:p w14:paraId="76578562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29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Artiste peintre, fr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esquiste ou murali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ste</w:t>
        </w:r>
      </w:hyperlink>
    </w:p>
    <w:p w14:paraId="16A5066D" w14:textId="3C401618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30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Décorateur</w:t>
        </w:r>
        <w:r w:rsidR="007829AD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-scénographe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/</w:t>
        </w:r>
        <w:r w:rsidR="007829AD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d</w:t>
        </w:r>
        <w:r w:rsidR="00CD268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écoratrice</w:t>
        </w:r>
        <w:r w:rsidR="007829AD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-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scénographe</w:t>
        </w:r>
      </w:hyperlink>
    </w:p>
    <w:p w14:paraId="53F446F5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31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Designer graphi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que</w:t>
        </w:r>
      </w:hyperlink>
      <w:r w:rsidRPr="000063DE">
        <w:rPr>
          <w:rFonts w:ascii="Arial" w:hAnsi="Arial" w:cs="Arial"/>
          <w:color w:val="00B0F0"/>
          <w:sz w:val="22"/>
          <w:szCs w:val="22"/>
        </w:rPr>
        <w:t xml:space="preserve"> </w:t>
      </w:r>
    </w:p>
    <w:p w14:paraId="5D530A28" w14:textId="4931035B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32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Designer</w:t>
        </w:r>
        <w:r w:rsidR="00CD268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 xml:space="preserve"> industriel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/in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dustrielle</w:t>
        </w:r>
      </w:hyperlink>
    </w:p>
    <w:p w14:paraId="55B9829D" w14:textId="43E067A2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33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Dessinateur/</w:t>
        </w:r>
        <w:r w:rsidR="007829AD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d</w:t>
        </w:r>
        <w:r w:rsidR="00CD268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essina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 xml:space="preserve">trice de 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BD</w:t>
        </w:r>
      </w:hyperlink>
      <w:r w:rsidRPr="000063DE">
        <w:rPr>
          <w:rFonts w:ascii="Arial" w:hAnsi="Arial" w:cs="Arial"/>
          <w:color w:val="00B0F0"/>
          <w:sz w:val="22"/>
          <w:szCs w:val="22"/>
        </w:rPr>
        <w:t xml:space="preserve"> </w:t>
      </w:r>
    </w:p>
    <w:p w14:paraId="48D491F5" w14:textId="4D1DFA43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34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Illus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trateur/</w:t>
        </w:r>
        <w:r w:rsidR="007829AD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i</w:t>
        </w:r>
        <w:r w:rsidR="00CD268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llustra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trice</w:t>
        </w:r>
      </w:hyperlink>
    </w:p>
    <w:p w14:paraId="257E4DC3" w14:textId="3BBC7A93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35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Maq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uettiste</w:t>
        </w:r>
      </w:hyperlink>
    </w:p>
    <w:p w14:paraId="7979F9D8" w14:textId="0D26CB13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36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Restaurateur/</w:t>
        </w:r>
        <w:r w:rsidR="007829AD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r</w:t>
        </w:r>
        <w:r w:rsidR="00015489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estaura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tri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ce d’œuvres d’art</w:t>
        </w:r>
      </w:hyperlink>
    </w:p>
    <w:p w14:paraId="5772C2A9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37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Stylist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</w:t>
        </w:r>
      </w:hyperlink>
    </w:p>
    <w:p w14:paraId="68A2BC83" w14:textId="2449551F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  <w:u w:val="single"/>
        </w:rPr>
      </w:pPr>
      <w:hyperlink r:id="rId38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Webd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esigner</w:t>
        </w:r>
      </w:hyperlink>
    </w:p>
    <w:p w14:paraId="4626D5BD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sz w:val="22"/>
          <w:szCs w:val="22"/>
          <w:u w:val="single"/>
        </w:rPr>
      </w:pPr>
    </w:p>
    <w:p w14:paraId="5AE29FEE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sz w:val="22"/>
          <w:szCs w:val="22"/>
        </w:rPr>
      </w:pPr>
      <w:r w:rsidRPr="000063DE">
        <w:rPr>
          <w:rFonts w:ascii="Arial" w:hAnsi="Arial" w:cs="Arial"/>
          <w:b/>
          <w:bCs/>
          <w:sz w:val="22"/>
          <w:szCs w:val="22"/>
        </w:rPr>
        <w:t>Architecture, urbanisme, paysage</w:t>
      </w:r>
    </w:p>
    <w:p w14:paraId="431E595C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39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Archite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cte</w:t>
        </w:r>
      </w:hyperlink>
    </w:p>
    <w:p w14:paraId="7E56E779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40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Archit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ecte d’intérieur</w:t>
        </w:r>
      </w:hyperlink>
    </w:p>
    <w:p w14:paraId="66FB10FB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  <w:u w:val="single"/>
        </w:rPr>
      </w:pPr>
      <w:hyperlink r:id="rId41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Pays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agiste</w:t>
        </w:r>
      </w:hyperlink>
    </w:p>
    <w:p w14:paraId="48C7491F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sz w:val="22"/>
          <w:szCs w:val="22"/>
          <w:u w:val="single"/>
        </w:rPr>
      </w:pPr>
    </w:p>
    <w:p w14:paraId="204CFF3C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 w:rsidRPr="000063DE">
        <w:rPr>
          <w:rFonts w:ascii="Arial" w:hAnsi="Arial" w:cs="Arial"/>
          <w:b/>
          <w:bCs/>
          <w:sz w:val="22"/>
          <w:szCs w:val="22"/>
        </w:rPr>
        <w:t>Artisanat d’art</w:t>
      </w:r>
    </w:p>
    <w:p w14:paraId="44E85386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42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Artiste peintre, fres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quiste ou muraliste</w:t>
        </w:r>
      </w:hyperlink>
    </w:p>
    <w:p w14:paraId="1FD91466" w14:textId="4FCC3DDC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43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Bijoutier-joaillier/</w:t>
        </w:r>
        <w:r w:rsidR="007829AD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b</w:t>
        </w:r>
        <w:r w:rsidR="00015489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i</w:t>
        </w:r>
        <w:r w:rsidR="00015489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joutière</w:t>
        </w:r>
        <w:r w:rsidR="007829AD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-</w:t>
        </w:r>
        <w:r w:rsidR="00015489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joaill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ère</w:t>
        </w:r>
      </w:hyperlink>
    </w:p>
    <w:p w14:paraId="4D446EF0" w14:textId="6AA2B625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44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Bronzier/</w:t>
        </w:r>
        <w:r w:rsidR="007829AD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b</w:t>
        </w:r>
        <w:r w:rsidR="00CD268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ronzi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ère</w:t>
        </w:r>
      </w:hyperlink>
    </w:p>
    <w:p w14:paraId="5560DC28" w14:textId="502FD819" w:rsidR="009C5A32" w:rsidRPr="000063DE" w:rsidRDefault="000063DE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45" w:history="1">
        <w:r w:rsidR="009C5A32" w:rsidRPr="000063DE">
          <w:rPr>
            <w:rStyle w:val="Lienhypertexte"/>
            <w:rFonts w:ascii="Arial" w:hAnsi="Arial" w:cs="Arial"/>
            <w:sz w:val="22"/>
            <w:szCs w:val="22"/>
          </w:rPr>
          <w:t>Céramiste</w:t>
        </w:r>
      </w:hyperlink>
      <w:r w:rsidR="009C5A32" w:rsidRPr="000063DE">
        <w:rPr>
          <w:rFonts w:ascii="Arial" w:hAnsi="Arial" w:cs="Arial"/>
          <w:color w:val="00B0F0"/>
          <w:sz w:val="22"/>
          <w:szCs w:val="22"/>
        </w:rPr>
        <w:t xml:space="preserve"> </w:t>
      </w:r>
    </w:p>
    <w:p w14:paraId="7FEAC4BE" w14:textId="6E11FCED" w:rsidR="009C5A32" w:rsidRPr="000063DE" w:rsidRDefault="007829AD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46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É</w:t>
        </w:r>
        <w:r w:rsidR="009C5A3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bén</w:t>
        </w:r>
        <w:r w:rsidR="009C5A3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iste</w:t>
        </w:r>
      </w:hyperlink>
      <w:r w:rsidR="009C5A32" w:rsidRPr="000063DE">
        <w:rPr>
          <w:rFonts w:ascii="Arial" w:hAnsi="Arial" w:cs="Arial"/>
          <w:color w:val="00B0F0"/>
          <w:sz w:val="22"/>
          <w:szCs w:val="22"/>
        </w:rPr>
        <w:t xml:space="preserve"> </w:t>
      </w:r>
    </w:p>
    <w:p w14:paraId="6C8AA189" w14:textId="6613B060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47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Encadreur/</w:t>
        </w:r>
        <w:r w:rsidR="007829AD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</w:t>
        </w:r>
        <w:r w:rsidR="00CD268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nc</w:t>
        </w:r>
        <w:r w:rsidR="00CD268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adr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euse</w:t>
        </w:r>
      </w:hyperlink>
    </w:p>
    <w:p w14:paraId="1D63EFFF" w14:textId="7D90D7B1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  <w:u w:val="single"/>
        </w:rPr>
      </w:pPr>
      <w:hyperlink r:id="rId48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Facteur/</w:t>
        </w:r>
        <w:r w:rsidR="007829AD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f</w:t>
        </w:r>
        <w:r w:rsidR="00CD268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ac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trice d'instrumen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ts</w:t>
        </w:r>
      </w:hyperlink>
    </w:p>
    <w:p w14:paraId="1DFABA6B" w14:textId="4486070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49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Ferronnier/</w:t>
        </w:r>
        <w:r w:rsidR="007829AD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f</w:t>
        </w:r>
        <w:r w:rsidR="00CD268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erronnière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 xml:space="preserve"> d’art</w:t>
        </w:r>
      </w:hyperlink>
    </w:p>
    <w:p w14:paraId="36CE57DD" w14:textId="780EB5A4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50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Horloger/</w:t>
        </w:r>
        <w:r w:rsidR="007829AD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h</w:t>
        </w:r>
        <w:r w:rsidR="00CD268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orlog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è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re</w:t>
        </w:r>
      </w:hyperlink>
    </w:p>
    <w:p w14:paraId="250D8D95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51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Orfèvr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</w:t>
        </w:r>
      </w:hyperlink>
    </w:p>
    <w:p w14:paraId="13FD4DDF" w14:textId="367426F5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52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Relieur-doreur/</w:t>
        </w:r>
        <w:r w:rsidR="007829AD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r</w:t>
        </w:r>
        <w:r w:rsidR="00CD268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elieuse-dor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euse</w:t>
        </w:r>
      </w:hyperlink>
    </w:p>
    <w:p w14:paraId="77A11516" w14:textId="25E137D4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  <w:u w:val="single"/>
        </w:rPr>
      </w:pPr>
      <w:hyperlink r:id="rId53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Souffleur/</w:t>
        </w:r>
        <w:r w:rsidR="007829AD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s</w:t>
        </w:r>
        <w:r w:rsidR="00CD268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ou</w:t>
        </w:r>
        <w:r w:rsidR="007829AD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f</w:t>
        </w:r>
        <w:r w:rsidR="00CD268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f</w:t>
        </w:r>
        <w:r w:rsidR="00CD268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l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euse de verre</w:t>
        </w:r>
      </w:hyperlink>
    </w:p>
    <w:p w14:paraId="79B2EC38" w14:textId="26183A4D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54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Tailleur/</w:t>
        </w:r>
        <w:r w:rsidR="007829AD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</w:t>
        </w:r>
        <w:r w:rsidR="00CD268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aill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 xml:space="preserve">euse 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de pierre</w:t>
        </w:r>
      </w:hyperlink>
    </w:p>
    <w:p w14:paraId="601D0AAA" w14:textId="21E251A3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  <w:u w:val="single"/>
        </w:rPr>
      </w:pPr>
      <w:hyperlink r:id="rId55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Tapissier/</w:t>
        </w:r>
        <w:r w:rsidR="007829AD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</w:t>
        </w:r>
        <w:r w:rsidR="00CD268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apiss</w:t>
        </w:r>
        <w:r w:rsidR="00CD268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i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 xml:space="preserve">ère 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d’ameublement</w:t>
        </w:r>
      </w:hyperlink>
    </w:p>
    <w:p w14:paraId="552F125E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56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Vitra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illiste</w:t>
        </w:r>
      </w:hyperlink>
    </w:p>
    <w:p w14:paraId="6E52E869" w14:textId="77777777" w:rsidR="00015489" w:rsidRPr="000063DE" w:rsidRDefault="00015489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595E6D4D" w14:textId="565DFA29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 w:rsidRPr="000063DE">
        <w:rPr>
          <w:rFonts w:ascii="Arial" w:hAnsi="Arial" w:cs="Arial"/>
          <w:b/>
          <w:bCs/>
          <w:sz w:val="22"/>
          <w:szCs w:val="22"/>
        </w:rPr>
        <w:t>Arts du spectacle</w:t>
      </w:r>
    </w:p>
    <w:p w14:paraId="16940BBA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57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Artiste de cirq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ue</w:t>
        </w:r>
      </w:hyperlink>
    </w:p>
    <w:p w14:paraId="48928F80" w14:textId="1A780A40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58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Chante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ur/</w:t>
        </w:r>
        <w:r w:rsidR="007829AD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</w:t>
        </w:r>
        <w:r w:rsidR="00D60F93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hant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euse</w:t>
        </w:r>
      </w:hyperlink>
    </w:p>
    <w:p w14:paraId="3997EC6E" w14:textId="212FA99B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59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Costumier/</w:t>
        </w:r>
        <w:r w:rsidR="007829AD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</w:t>
        </w:r>
        <w:r w:rsidR="00D60F93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o</w:t>
        </w:r>
        <w:r w:rsidR="00D60F93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stumi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ère</w:t>
        </w:r>
      </w:hyperlink>
    </w:p>
    <w:p w14:paraId="14560404" w14:textId="04B901D4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60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Décorateur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/</w:t>
        </w:r>
        <w:r w:rsidR="007829AD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d</w:t>
        </w:r>
        <w:r w:rsidR="00FF4A0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écora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trice</w:t>
        </w:r>
        <w:r w:rsidR="007829AD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-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scénographe</w:t>
        </w:r>
      </w:hyperlink>
    </w:p>
    <w:p w14:paraId="42E4CEF1" w14:textId="008084E8" w:rsidR="009C5A32" w:rsidRPr="000063DE" w:rsidRDefault="007829AD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61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É</w:t>
        </w:r>
        <w:r w:rsidR="009C5A3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cl</w:t>
        </w:r>
        <w:r w:rsidR="009C5A3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airagiste</w:t>
        </w:r>
      </w:hyperlink>
      <w:r w:rsidR="009C5A32" w:rsidRPr="000063DE">
        <w:rPr>
          <w:rFonts w:ascii="Arial" w:hAnsi="Arial" w:cs="Arial"/>
          <w:color w:val="00B0F0"/>
          <w:sz w:val="22"/>
          <w:szCs w:val="22"/>
        </w:rPr>
        <w:t xml:space="preserve"> </w:t>
      </w:r>
    </w:p>
    <w:p w14:paraId="5EE3C3F3" w14:textId="7A06DE41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62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Maquille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ur/</w:t>
        </w:r>
        <w:r w:rsidR="0083455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m</w:t>
        </w:r>
        <w:r w:rsidR="00FF4A0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aquill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euse artistique</w:t>
        </w:r>
      </w:hyperlink>
    </w:p>
    <w:p w14:paraId="62E1174B" w14:textId="5309BA3A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63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Mette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ur/</w:t>
        </w:r>
        <w:r w:rsidR="0083455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m</w:t>
        </w:r>
        <w:r w:rsidR="00FF4A0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ett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euse en scène</w:t>
        </w:r>
      </w:hyperlink>
    </w:p>
    <w:p w14:paraId="7047862A" w14:textId="4DA74EF8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  <w:u w:val="single"/>
        </w:rPr>
      </w:pPr>
      <w:hyperlink r:id="rId64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Musicien/</w:t>
        </w:r>
        <w:r w:rsidR="0083455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m</w:t>
        </w:r>
        <w:r w:rsidR="00FF4A0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usic</w:t>
        </w:r>
        <w:r w:rsidR="00FF4A0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ien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ne</w:t>
        </w:r>
      </w:hyperlink>
    </w:p>
    <w:p w14:paraId="02F2E502" w14:textId="175E3BE5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65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Régisse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ur/</w:t>
        </w:r>
        <w:r w:rsidR="0083455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r</w:t>
        </w:r>
        <w:r w:rsidR="00D60F93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égiss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euse lumière</w:t>
        </w:r>
      </w:hyperlink>
    </w:p>
    <w:p w14:paraId="5CBF5C1D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343DAE56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 w:rsidRPr="000063DE">
        <w:rPr>
          <w:rFonts w:ascii="Arial" w:hAnsi="Arial" w:cs="Arial"/>
          <w:b/>
          <w:bCs/>
          <w:sz w:val="22"/>
          <w:szCs w:val="22"/>
        </w:rPr>
        <w:t>Audiovisuel</w:t>
      </w:r>
    </w:p>
    <w:p w14:paraId="3D55DF00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66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Accessoiri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ste</w:t>
        </w:r>
      </w:hyperlink>
    </w:p>
    <w:p w14:paraId="2258E0F6" w14:textId="690D0E5F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67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Cadre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ur/</w:t>
        </w:r>
        <w:r w:rsidR="0083455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</w:t>
        </w:r>
        <w:r w:rsidR="00D60F93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adr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euse</w:t>
        </w:r>
      </w:hyperlink>
    </w:p>
    <w:p w14:paraId="46BB0EAA" w14:textId="0E20D873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68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Chef</w:t>
        </w:r>
        <w:r w:rsidR="00D60F93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 xml:space="preserve"> 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mont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eur/</w:t>
        </w:r>
        <w:r w:rsidR="0083455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</w:t>
        </w:r>
        <w:r w:rsidR="00D60F93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heffe mont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euse</w:t>
        </w:r>
      </w:hyperlink>
    </w:p>
    <w:p w14:paraId="112E6CAC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69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Desi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gner sonore</w:t>
        </w:r>
      </w:hyperlink>
    </w:p>
    <w:p w14:paraId="3D0BBEF4" w14:textId="68B457A0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70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Ingénieur/</w:t>
        </w:r>
        <w:r w:rsidR="0083455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i</w:t>
        </w:r>
        <w:r w:rsidR="00D60F93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ngénieur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 du son</w:t>
        </w:r>
      </w:hyperlink>
      <w:r w:rsidRPr="000063DE">
        <w:rPr>
          <w:rFonts w:ascii="Arial" w:hAnsi="Arial" w:cs="Arial"/>
          <w:color w:val="00B0F0"/>
          <w:sz w:val="22"/>
          <w:szCs w:val="22"/>
        </w:rPr>
        <w:t xml:space="preserve"> </w:t>
      </w:r>
    </w:p>
    <w:p w14:paraId="06A96086" w14:textId="32DCFE36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  <w:u w:val="single"/>
        </w:rPr>
      </w:pPr>
      <w:hyperlink r:id="rId71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Maquilleur/</w:t>
        </w:r>
        <w:r w:rsidR="0083455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m</w:t>
        </w:r>
        <w:r w:rsidR="00D60F93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</w:t>
        </w:r>
        <w:r w:rsidR="00D60F93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quill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euse artistique</w:t>
        </w:r>
      </w:hyperlink>
    </w:p>
    <w:p w14:paraId="2AE8ABE7" w14:textId="26B7531C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72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Mixeur/</w:t>
        </w:r>
        <w:r w:rsidR="0083455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m</w:t>
        </w:r>
        <w:r w:rsidR="00D60F93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ix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use son</w:t>
        </w:r>
      </w:hyperlink>
    </w:p>
    <w:p w14:paraId="123ECAD1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73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Photogr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aphe</w:t>
        </w:r>
      </w:hyperlink>
    </w:p>
    <w:p w14:paraId="0DF76E86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  <w:u w:val="single"/>
        </w:rPr>
      </w:pPr>
      <w:hyperlink r:id="rId74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Scrip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te</w:t>
        </w:r>
      </w:hyperlink>
    </w:p>
    <w:p w14:paraId="6857BFCD" w14:textId="1F0ABC22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  <w:u w:val="single"/>
        </w:rPr>
      </w:pPr>
      <w:hyperlink r:id="rId75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Technic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ien</w:t>
        </w:r>
        <w:r w:rsidR="00D60F93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-réalisateur/</w:t>
        </w:r>
        <w:r w:rsidR="0083455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</w:t>
        </w:r>
        <w:r w:rsidR="00D60F93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 xml:space="preserve">echnicienne-réalisatrice 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radio</w:t>
        </w:r>
      </w:hyperlink>
    </w:p>
    <w:p w14:paraId="0966135D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2C017BE0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 w:rsidRPr="000063DE">
        <w:rPr>
          <w:rFonts w:ascii="Arial" w:hAnsi="Arial" w:cs="Arial"/>
          <w:b/>
          <w:bCs/>
          <w:sz w:val="22"/>
          <w:szCs w:val="22"/>
        </w:rPr>
        <w:t>Automobile </w:t>
      </w:r>
    </w:p>
    <w:p w14:paraId="4FFA16D7" w14:textId="25F066D3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76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Carrossier/</w:t>
        </w:r>
        <w:r w:rsidR="0083455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</w:t>
        </w:r>
        <w:r w:rsidR="00D60F93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arro</w:t>
        </w:r>
        <w:r w:rsidR="00D60F93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ssi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ère</w:t>
        </w:r>
      </w:hyperlink>
    </w:p>
    <w:p w14:paraId="484B2779" w14:textId="187735DC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77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Designer</w:t>
        </w:r>
        <w:r w:rsidR="00D60F93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 xml:space="preserve"> indu</w:t>
        </w:r>
        <w:r w:rsidR="00D60F93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striel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/</w:t>
        </w:r>
        <w:r w:rsidR="000A146E">
          <w:rPr>
            <w:rStyle w:val="Lienhypertexte"/>
            <w:rFonts w:ascii="Arial" w:hAnsi="Arial" w:cs="Arial"/>
            <w:color w:val="00B0F0"/>
            <w:sz w:val="22"/>
            <w:szCs w:val="22"/>
          </w:rPr>
          <w:t xml:space="preserve">designeuse 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industrielle</w:t>
        </w:r>
      </w:hyperlink>
    </w:p>
    <w:p w14:paraId="06361FFB" w14:textId="3A9DD28A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78" w:history="1">
        <w:r w:rsidRPr="000063DE">
          <w:rPr>
            <w:rStyle w:val="Lienhypertexte"/>
            <w:rFonts w:ascii="Arial" w:hAnsi="Arial" w:cs="Arial"/>
            <w:sz w:val="22"/>
            <w:szCs w:val="22"/>
          </w:rPr>
          <w:t>Ingénieur/</w:t>
        </w:r>
        <w:r w:rsidR="0083455E" w:rsidRPr="000063DE">
          <w:rPr>
            <w:rStyle w:val="Lienhypertexte"/>
            <w:rFonts w:ascii="Arial" w:hAnsi="Arial" w:cs="Arial"/>
            <w:sz w:val="22"/>
            <w:szCs w:val="22"/>
          </w:rPr>
          <w:t>i</w:t>
        </w:r>
        <w:r w:rsidR="00D60F93" w:rsidRPr="000063DE">
          <w:rPr>
            <w:rStyle w:val="Lienhypertexte"/>
            <w:rFonts w:ascii="Arial" w:hAnsi="Arial" w:cs="Arial"/>
            <w:sz w:val="22"/>
            <w:szCs w:val="22"/>
          </w:rPr>
          <w:t>ngénieur</w:t>
        </w:r>
        <w:r w:rsidRPr="000063DE">
          <w:rPr>
            <w:rStyle w:val="Lienhypertexte"/>
            <w:rFonts w:ascii="Arial" w:hAnsi="Arial" w:cs="Arial"/>
            <w:sz w:val="22"/>
            <w:szCs w:val="22"/>
          </w:rPr>
          <w:t>e</w:t>
        </w:r>
        <w:r w:rsidRPr="000063DE">
          <w:rPr>
            <w:rStyle w:val="Lienhypertexte"/>
            <w:rFonts w:ascii="Arial" w:hAnsi="Arial" w:cs="Arial"/>
            <w:sz w:val="22"/>
            <w:szCs w:val="22"/>
          </w:rPr>
          <w:t xml:space="preserve"> e</w:t>
        </w:r>
        <w:r w:rsidR="00D60F93" w:rsidRPr="000063DE">
          <w:rPr>
            <w:rStyle w:val="Lienhypertexte"/>
            <w:rFonts w:ascii="Arial" w:hAnsi="Arial" w:cs="Arial"/>
            <w:sz w:val="22"/>
            <w:szCs w:val="22"/>
          </w:rPr>
          <w:t>n acoustique</w:t>
        </w:r>
      </w:hyperlink>
    </w:p>
    <w:p w14:paraId="65759D8C" w14:textId="1A3450F3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79" w:history="1">
        <w:r w:rsidRPr="000063DE">
          <w:rPr>
            <w:rStyle w:val="Lienhypertexte"/>
            <w:rFonts w:ascii="Arial" w:hAnsi="Arial" w:cs="Arial"/>
            <w:sz w:val="22"/>
            <w:szCs w:val="22"/>
          </w:rPr>
          <w:t>Mécanicien/</w:t>
        </w:r>
        <w:r w:rsidR="0083455E" w:rsidRPr="000063DE">
          <w:rPr>
            <w:rStyle w:val="Lienhypertexte"/>
            <w:rFonts w:ascii="Arial" w:hAnsi="Arial" w:cs="Arial"/>
            <w:sz w:val="22"/>
            <w:szCs w:val="22"/>
          </w:rPr>
          <w:t>m</w:t>
        </w:r>
        <w:r w:rsidR="00D60F93" w:rsidRPr="000063DE">
          <w:rPr>
            <w:rStyle w:val="Lienhypertexte"/>
            <w:rFonts w:ascii="Arial" w:hAnsi="Arial" w:cs="Arial"/>
            <w:sz w:val="22"/>
            <w:szCs w:val="22"/>
          </w:rPr>
          <w:t>éc</w:t>
        </w:r>
        <w:r w:rsidR="00D60F93" w:rsidRPr="000063DE">
          <w:rPr>
            <w:rStyle w:val="Lienhypertexte"/>
            <w:rFonts w:ascii="Arial" w:hAnsi="Arial" w:cs="Arial"/>
            <w:sz w:val="22"/>
            <w:szCs w:val="22"/>
          </w:rPr>
          <w:t>anicienne</w:t>
        </w:r>
        <w:r w:rsidR="0083455E" w:rsidRPr="000063DE">
          <w:rPr>
            <w:rStyle w:val="Lienhypertexte"/>
            <w:rFonts w:ascii="Arial" w:hAnsi="Arial" w:cs="Arial"/>
            <w:sz w:val="22"/>
            <w:szCs w:val="22"/>
          </w:rPr>
          <w:t>,</w:t>
        </w:r>
        <w:r w:rsidR="00D60F93" w:rsidRPr="000063DE">
          <w:rPr>
            <w:rStyle w:val="Lienhypertexte"/>
            <w:rFonts w:ascii="Arial" w:hAnsi="Arial" w:cs="Arial"/>
            <w:sz w:val="22"/>
            <w:szCs w:val="22"/>
          </w:rPr>
          <w:t xml:space="preserve"> </w:t>
        </w:r>
        <w:r w:rsidR="0083455E" w:rsidRPr="000063DE">
          <w:rPr>
            <w:rStyle w:val="Lienhypertexte"/>
            <w:rFonts w:ascii="Arial" w:hAnsi="Arial" w:cs="Arial"/>
            <w:sz w:val="22"/>
            <w:szCs w:val="22"/>
          </w:rPr>
          <w:t>t</w:t>
        </w:r>
        <w:r w:rsidR="00D60F93" w:rsidRPr="000063DE">
          <w:rPr>
            <w:rStyle w:val="Lienhypertexte"/>
            <w:rFonts w:ascii="Arial" w:hAnsi="Arial" w:cs="Arial"/>
            <w:sz w:val="22"/>
            <w:szCs w:val="22"/>
          </w:rPr>
          <w:t>echnicien/</w:t>
        </w:r>
        <w:r w:rsidR="00A16C1E" w:rsidRPr="000063DE">
          <w:rPr>
            <w:rStyle w:val="Lienhypertexte"/>
            <w:rFonts w:ascii="Arial" w:hAnsi="Arial" w:cs="Arial"/>
            <w:sz w:val="22"/>
            <w:szCs w:val="22"/>
          </w:rPr>
          <w:t>t</w:t>
        </w:r>
        <w:r w:rsidR="00D60F93" w:rsidRPr="000063DE">
          <w:rPr>
            <w:rStyle w:val="Lienhypertexte"/>
            <w:rFonts w:ascii="Arial" w:hAnsi="Arial" w:cs="Arial"/>
            <w:sz w:val="22"/>
            <w:szCs w:val="22"/>
          </w:rPr>
          <w:t>echnicien</w:t>
        </w:r>
        <w:r w:rsidRPr="000063DE">
          <w:rPr>
            <w:rStyle w:val="Lienhypertexte"/>
            <w:rFonts w:ascii="Arial" w:hAnsi="Arial" w:cs="Arial"/>
            <w:sz w:val="22"/>
            <w:szCs w:val="22"/>
          </w:rPr>
          <w:t>ne</w:t>
        </w:r>
        <w:r w:rsidR="00D60F93" w:rsidRPr="000063DE">
          <w:rPr>
            <w:rStyle w:val="Lienhypertexte"/>
            <w:rFonts w:ascii="Arial" w:hAnsi="Arial" w:cs="Arial"/>
            <w:sz w:val="22"/>
            <w:szCs w:val="22"/>
          </w:rPr>
          <w:t xml:space="preserve"> moto</w:t>
        </w:r>
      </w:hyperlink>
    </w:p>
    <w:p w14:paraId="6C29FAFE" w14:textId="287AB666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80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Sellier/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s</w:t>
        </w:r>
        <w:r w:rsidR="00D60F93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elli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ère</w:t>
        </w:r>
      </w:hyperlink>
    </w:p>
    <w:p w14:paraId="218EDB23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007980BF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 w:rsidRPr="000063DE">
        <w:rPr>
          <w:rFonts w:ascii="Arial" w:hAnsi="Arial" w:cs="Arial"/>
          <w:b/>
          <w:bCs/>
          <w:sz w:val="22"/>
          <w:szCs w:val="22"/>
        </w:rPr>
        <w:t>Bâtiment, travaux publics</w:t>
      </w:r>
    </w:p>
    <w:p w14:paraId="504CC73F" w14:textId="253FB820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81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Carreleur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-mosaïste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</w:t>
        </w:r>
        <w:r w:rsidR="00D60F93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</w:t>
        </w:r>
        <w:r w:rsidR="00D60F93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rrel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euse-mosaïste</w:t>
        </w:r>
      </w:hyperlink>
    </w:p>
    <w:p w14:paraId="2C84AE01" w14:textId="1C058808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82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Charpentier/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</w:t>
        </w:r>
        <w:r w:rsidR="00D60F93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harpenti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ère bois</w:t>
        </w:r>
      </w:hyperlink>
      <w:r w:rsidRPr="000063DE">
        <w:rPr>
          <w:rFonts w:ascii="Arial" w:hAnsi="Arial" w:cs="Arial"/>
          <w:color w:val="00B0F0"/>
          <w:sz w:val="22"/>
          <w:szCs w:val="22"/>
        </w:rPr>
        <w:t xml:space="preserve"> </w:t>
      </w:r>
    </w:p>
    <w:p w14:paraId="791433CD" w14:textId="108CAEED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83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Charpentier/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</w:t>
        </w:r>
        <w:r w:rsidR="00D60F93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harpenti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ère métallique</w:t>
        </w:r>
      </w:hyperlink>
    </w:p>
    <w:p w14:paraId="17143EB4" w14:textId="537312C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84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Dessinateur-p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rojeteur/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d</w:t>
        </w:r>
        <w:r w:rsidR="00D60F93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essinatrice-projet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euse</w:t>
        </w:r>
      </w:hyperlink>
    </w:p>
    <w:p w14:paraId="7EB64359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85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Géomètre topo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graphe</w:t>
        </w:r>
      </w:hyperlink>
    </w:p>
    <w:p w14:paraId="3142A3DF" w14:textId="36B216EE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86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Grutier/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g</w:t>
        </w:r>
        <w:r w:rsidR="00D60F93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ruti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è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re</w:t>
        </w:r>
      </w:hyperlink>
    </w:p>
    <w:p w14:paraId="64956346" w14:textId="395CCEFA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87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Maçon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/m</w:t>
        </w:r>
        <w:r w:rsidR="00D60F93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açon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ne</w:t>
        </w:r>
      </w:hyperlink>
    </w:p>
    <w:p w14:paraId="520E5649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88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 xml:space="preserve">Peintre 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en bâtiment</w:t>
        </w:r>
      </w:hyperlink>
    </w:p>
    <w:p w14:paraId="0B1110E7" w14:textId="79EE3989" w:rsidR="009C5A32" w:rsidRPr="000063DE" w:rsidRDefault="000A146E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89" w:history="1">
        <w:r w:rsidR="009C5A32" w:rsidRPr="000A146E">
          <w:rPr>
            <w:rStyle w:val="Lienhypertexte"/>
            <w:rFonts w:ascii="Arial" w:hAnsi="Arial" w:cs="Arial"/>
            <w:sz w:val="22"/>
            <w:szCs w:val="22"/>
          </w:rPr>
          <w:t>Plâtrier/</w:t>
        </w:r>
        <w:r w:rsidR="00A16C1E" w:rsidRPr="000A146E">
          <w:rPr>
            <w:rStyle w:val="Lienhypertexte"/>
            <w:rFonts w:ascii="Arial" w:hAnsi="Arial" w:cs="Arial"/>
            <w:sz w:val="22"/>
            <w:szCs w:val="22"/>
          </w:rPr>
          <w:t>p</w:t>
        </w:r>
        <w:r w:rsidR="00D60F93" w:rsidRPr="000A146E">
          <w:rPr>
            <w:rStyle w:val="Lienhypertexte"/>
            <w:rFonts w:ascii="Arial" w:hAnsi="Arial" w:cs="Arial"/>
            <w:sz w:val="22"/>
            <w:szCs w:val="22"/>
          </w:rPr>
          <w:t>lât</w:t>
        </w:r>
        <w:r w:rsidR="00D60F93" w:rsidRPr="000A146E">
          <w:rPr>
            <w:rStyle w:val="Lienhypertexte"/>
            <w:rFonts w:ascii="Arial" w:hAnsi="Arial" w:cs="Arial"/>
            <w:sz w:val="22"/>
            <w:szCs w:val="22"/>
          </w:rPr>
          <w:t>rièr</w:t>
        </w:r>
        <w:r w:rsidR="00D60F93" w:rsidRPr="000A146E">
          <w:rPr>
            <w:rStyle w:val="Lienhypertexte"/>
            <w:rFonts w:ascii="Arial" w:hAnsi="Arial" w:cs="Arial"/>
            <w:sz w:val="22"/>
            <w:szCs w:val="22"/>
          </w:rPr>
          <w:t>e</w:t>
        </w:r>
        <w:r w:rsidRPr="000A146E">
          <w:rPr>
            <w:rStyle w:val="Lienhypertexte"/>
            <w:rFonts w:ascii="Arial" w:hAnsi="Arial" w:cs="Arial"/>
            <w:sz w:val="22"/>
            <w:szCs w:val="22"/>
          </w:rPr>
          <w:t xml:space="preserve"> plaquiste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28C2345A" w14:textId="4629D45F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90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Solier-moq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uettiste</w:t>
        </w:r>
      </w:hyperlink>
      <w:r w:rsidR="00D60F93" w:rsidRPr="000063DE">
        <w:rPr>
          <w:rStyle w:val="Lienhypertexte"/>
          <w:rFonts w:ascii="Arial" w:hAnsi="Arial" w:cs="Arial"/>
          <w:color w:val="00B0F0"/>
          <w:sz w:val="22"/>
          <w:szCs w:val="22"/>
        </w:rPr>
        <w:t>/</w:t>
      </w:r>
      <w:r w:rsidR="00A16C1E" w:rsidRPr="000063DE">
        <w:rPr>
          <w:rStyle w:val="Lienhypertexte"/>
          <w:rFonts w:ascii="Arial" w:hAnsi="Arial" w:cs="Arial"/>
          <w:color w:val="00B0F0"/>
          <w:sz w:val="22"/>
          <w:szCs w:val="22"/>
        </w:rPr>
        <w:t>s</w:t>
      </w:r>
      <w:r w:rsidR="00D60F93" w:rsidRPr="000063DE">
        <w:rPr>
          <w:rStyle w:val="Lienhypertexte"/>
          <w:rFonts w:ascii="Arial" w:hAnsi="Arial" w:cs="Arial"/>
          <w:color w:val="00B0F0"/>
          <w:sz w:val="22"/>
          <w:szCs w:val="22"/>
        </w:rPr>
        <w:t>olière-moquettiste</w:t>
      </w:r>
    </w:p>
    <w:p w14:paraId="3D5F30A5" w14:textId="03783349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91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Staffeu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r</w:t>
        </w:r>
      </w:hyperlink>
      <w:r w:rsidR="00D60F93" w:rsidRPr="000063DE">
        <w:rPr>
          <w:rStyle w:val="Lienhypertexte"/>
          <w:rFonts w:ascii="Arial" w:hAnsi="Arial" w:cs="Arial"/>
          <w:color w:val="00B0F0"/>
          <w:sz w:val="22"/>
          <w:szCs w:val="22"/>
        </w:rPr>
        <w:t>/</w:t>
      </w:r>
      <w:r w:rsidR="00A16C1E" w:rsidRPr="000063DE">
        <w:rPr>
          <w:rStyle w:val="Lienhypertexte"/>
          <w:rFonts w:ascii="Arial" w:hAnsi="Arial" w:cs="Arial"/>
          <w:color w:val="00B0F0"/>
          <w:sz w:val="22"/>
          <w:szCs w:val="22"/>
        </w:rPr>
        <w:t>s</w:t>
      </w:r>
      <w:r w:rsidR="00D60F93" w:rsidRPr="000063DE">
        <w:rPr>
          <w:rStyle w:val="Lienhypertexte"/>
          <w:rFonts w:ascii="Arial" w:hAnsi="Arial" w:cs="Arial"/>
          <w:color w:val="00B0F0"/>
          <w:sz w:val="22"/>
          <w:szCs w:val="22"/>
        </w:rPr>
        <w:t>taffeuse</w:t>
      </w:r>
      <w:r w:rsidR="00A16C1E" w:rsidRPr="000063DE">
        <w:rPr>
          <w:rStyle w:val="Lienhypertexte"/>
          <w:rFonts w:ascii="Arial" w:hAnsi="Arial" w:cs="Arial"/>
          <w:color w:val="00B0F0"/>
          <w:sz w:val="22"/>
          <w:szCs w:val="22"/>
        </w:rPr>
        <w:t xml:space="preserve"> </w:t>
      </w:r>
      <w:r w:rsidR="00D60F93" w:rsidRPr="000063DE">
        <w:rPr>
          <w:rStyle w:val="Lienhypertexte"/>
          <w:rFonts w:ascii="Arial" w:hAnsi="Arial" w:cs="Arial"/>
          <w:color w:val="00B0F0"/>
          <w:sz w:val="22"/>
          <w:szCs w:val="22"/>
        </w:rPr>
        <w:t>ornemaniste</w:t>
      </w:r>
    </w:p>
    <w:p w14:paraId="07D9FC84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50B90DDF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 w:rsidRPr="000063DE">
        <w:rPr>
          <w:rFonts w:ascii="Arial" w:hAnsi="Arial" w:cs="Arial"/>
          <w:b/>
          <w:bCs/>
          <w:sz w:val="22"/>
          <w:szCs w:val="22"/>
        </w:rPr>
        <w:t>Commerce</w:t>
      </w:r>
    </w:p>
    <w:p w14:paraId="66560D82" w14:textId="77E2D73D" w:rsidR="009C5A32" w:rsidRPr="000063DE" w:rsidRDefault="00A16C1E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92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É</w:t>
        </w:r>
        <w:r w:rsidR="009C5A3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talagis</w:t>
        </w:r>
        <w:r w:rsidR="009C5A3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te</w:t>
        </w:r>
      </w:hyperlink>
    </w:p>
    <w:p w14:paraId="0E512AD7" w14:textId="2A814E54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93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Marchandiseur/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m</w:t>
        </w:r>
        <w:r w:rsidR="00D60F93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arc</w:t>
        </w:r>
        <w:r w:rsidR="00D60F93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handis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euse</w:t>
        </w:r>
      </w:hyperlink>
    </w:p>
    <w:p w14:paraId="5AE5422F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2828FB3D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 w:rsidRPr="000063DE">
        <w:rPr>
          <w:rFonts w:ascii="Arial" w:hAnsi="Arial" w:cs="Arial"/>
          <w:b/>
          <w:bCs/>
          <w:sz w:val="22"/>
          <w:szCs w:val="22"/>
        </w:rPr>
        <w:t>Communication</w:t>
      </w:r>
    </w:p>
    <w:p w14:paraId="473B17CB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94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Desi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gner graphique</w:t>
        </w:r>
      </w:hyperlink>
      <w:r w:rsidRPr="000063DE">
        <w:rPr>
          <w:rFonts w:ascii="Arial" w:hAnsi="Arial" w:cs="Arial"/>
          <w:color w:val="00B0F0"/>
          <w:sz w:val="22"/>
          <w:szCs w:val="22"/>
        </w:rPr>
        <w:t xml:space="preserve"> </w:t>
      </w:r>
    </w:p>
    <w:p w14:paraId="410CAF45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95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Iconogr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aphe</w:t>
        </w:r>
      </w:hyperlink>
    </w:p>
    <w:p w14:paraId="1EACD2D2" w14:textId="3E1DB062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96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Illustrateur/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i</w:t>
        </w:r>
        <w:r w:rsidR="00D60F93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llus</w:t>
        </w:r>
        <w:r w:rsidR="00D60F93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tra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trice</w:t>
        </w:r>
      </w:hyperlink>
    </w:p>
    <w:p w14:paraId="67207337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  <w:u w:val="single"/>
        </w:rPr>
      </w:pPr>
      <w:hyperlink r:id="rId97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Maquet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tiste</w:t>
        </w:r>
      </w:hyperlink>
    </w:p>
    <w:p w14:paraId="62F0F645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  <w:u w:val="single"/>
        </w:rPr>
      </w:pPr>
      <w:hyperlink r:id="rId98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Sérigra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phe</w:t>
        </w:r>
      </w:hyperlink>
    </w:p>
    <w:p w14:paraId="5124A77B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99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Webdesign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er</w:t>
        </w:r>
      </w:hyperlink>
    </w:p>
    <w:p w14:paraId="7A59B52A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5E8808A3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 w:rsidRPr="000063DE">
        <w:rPr>
          <w:rFonts w:ascii="Arial" w:hAnsi="Arial" w:cs="Arial"/>
          <w:b/>
          <w:bCs/>
          <w:sz w:val="22"/>
          <w:szCs w:val="22"/>
        </w:rPr>
        <w:t>Construction aéronautique, ferroviaire, navale</w:t>
      </w:r>
    </w:p>
    <w:p w14:paraId="23C04323" w14:textId="0A2C9BCE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00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Aérodynamicien/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</w:t>
        </w:r>
        <w:r w:rsidR="00D60F93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érodynamicienne en aéronau</w:t>
        </w:r>
        <w:r w:rsidR="00D60F93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tiqu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</w:t>
        </w:r>
      </w:hyperlink>
    </w:p>
    <w:p w14:paraId="21DC5B1A" w14:textId="0F974235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01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Architecte naval/</w:t>
        </w:r>
        <w:r w:rsidR="00D60F93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n</w:t>
        </w:r>
        <w:r w:rsidR="00D60F93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aval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</w:t>
        </w:r>
      </w:hyperlink>
    </w:p>
    <w:p w14:paraId="1D9FAF91" w14:textId="02442948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02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Dessinateur/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d</w:t>
        </w:r>
        <w:r w:rsidR="00D60F93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essina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trice en co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nstruction mécanique</w:t>
        </w:r>
      </w:hyperlink>
    </w:p>
    <w:p w14:paraId="121F0D38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4C4AD205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 w:rsidRPr="000063DE">
        <w:rPr>
          <w:rFonts w:ascii="Arial" w:hAnsi="Arial" w:cs="Arial"/>
          <w:b/>
          <w:bCs/>
          <w:sz w:val="22"/>
          <w:szCs w:val="22"/>
        </w:rPr>
        <w:t>Culture et patrimoine</w:t>
      </w:r>
    </w:p>
    <w:p w14:paraId="6D67D7E4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03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Antiqu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aire</w:t>
        </w:r>
      </w:hyperlink>
    </w:p>
    <w:p w14:paraId="43D22A02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04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Arché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ologue</w:t>
        </w:r>
      </w:hyperlink>
    </w:p>
    <w:p w14:paraId="70A26305" w14:textId="1FB9F5E4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05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Restaurateur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r</w:t>
        </w:r>
        <w:r w:rsidR="00D60F93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estaura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trice d’œuvres d’art</w:t>
        </w:r>
      </w:hyperlink>
    </w:p>
    <w:p w14:paraId="20BD9DEC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256017D0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 w:rsidRPr="000063DE">
        <w:rPr>
          <w:rFonts w:ascii="Arial" w:hAnsi="Arial" w:cs="Arial"/>
          <w:b/>
          <w:bCs/>
          <w:sz w:val="22"/>
          <w:szCs w:val="22"/>
        </w:rPr>
        <w:t>Défense</w:t>
      </w:r>
    </w:p>
    <w:p w14:paraId="727E5F6D" w14:textId="7025AFD0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06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Contrôleur</w:t>
        </w:r>
        <w:r w:rsidR="00D60F93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 xml:space="preserve"> aéri</w:t>
        </w:r>
        <w:r w:rsidR="00D60F93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en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</w:t>
        </w:r>
        <w:r w:rsidR="00D60F93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ontrôl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euse aérienne</w:t>
        </w:r>
      </w:hyperlink>
    </w:p>
    <w:p w14:paraId="751FC2C5" w14:textId="76F17316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07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Gardien/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g</w:t>
        </w:r>
        <w:r w:rsidR="00D60F93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ardie</w:t>
        </w:r>
        <w:r w:rsidR="00D60F93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n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ne de la paix</w:t>
        </w:r>
      </w:hyperlink>
    </w:p>
    <w:p w14:paraId="5E7FE83D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08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Gendar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me</w:t>
        </w:r>
      </w:hyperlink>
    </w:p>
    <w:p w14:paraId="72C8CDC0" w14:textId="15A03298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09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Technicien/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</w:t>
        </w:r>
        <w:r w:rsidR="006C6A4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echnicien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ne de police techniq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ue et scientifique</w:t>
        </w:r>
      </w:hyperlink>
    </w:p>
    <w:p w14:paraId="1C8A2CAC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7BE087F1" w14:textId="74CCA0ED" w:rsidR="009C5A32" w:rsidRPr="000063DE" w:rsidRDefault="00A16C1E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 w:rsidRPr="000063DE">
        <w:rPr>
          <w:rFonts w:ascii="Arial" w:hAnsi="Arial" w:cs="Arial"/>
          <w:b/>
          <w:bCs/>
          <w:sz w:val="22"/>
          <w:szCs w:val="22"/>
        </w:rPr>
        <w:t>É</w:t>
      </w:r>
      <w:r w:rsidR="009C5A32" w:rsidRPr="000063DE">
        <w:rPr>
          <w:rFonts w:ascii="Arial" w:hAnsi="Arial" w:cs="Arial"/>
          <w:b/>
          <w:bCs/>
          <w:sz w:val="22"/>
          <w:szCs w:val="22"/>
        </w:rPr>
        <w:t>dition</w:t>
      </w:r>
      <w:r w:rsidRPr="000063DE">
        <w:rPr>
          <w:rFonts w:ascii="Arial" w:hAnsi="Arial" w:cs="Arial"/>
          <w:b/>
          <w:bCs/>
          <w:sz w:val="22"/>
          <w:szCs w:val="22"/>
        </w:rPr>
        <w:t>, l</w:t>
      </w:r>
      <w:r w:rsidR="009C5A32" w:rsidRPr="000063DE">
        <w:rPr>
          <w:rFonts w:ascii="Arial" w:hAnsi="Arial" w:cs="Arial"/>
          <w:b/>
          <w:bCs/>
          <w:sz w:val="22"/>
          <w:szCs w:val="22"/>
        </w:rPr>
        <w:t>ibrairie</w:t>
      </w:r>
      <w:r w:rsidRPr="000063DE">
        <w:rPr>
          <w:rFonts w:ascii="Arial" w:hAnsi="Arial" w:cs="Arial"/>
          <w:b/>
          <w:bCs/>
          <w:sz w:val="22"/>
          <w:szCs w:val="22"/>
        </w:rPr>
        <w:t>, b</w:t>
      </w:r>
      <w:r w:rsidR="009C5A32" w:rsidRPr="000063DE">
        <w:rPr>
          <w:rFonts w:ascii="Arial" w:hAnsi="Arial" w:cs="Arial"/>
          <w:b/>
          <w:bCs/>
          <w:sz w:val="22"/>
          <w:szCs w:val="22"/>
        </w:rPr>
        <w:t>ibliothèque</w:t>
      </w:r>
    </w:p>
    <w:p w14:paraId="6FCC1100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color w:val="00B0F0"/>
          <w:sz w:val="22"/>
          <w:szCs w:val="22"/>
        </w:rPr>
      </w:pPr>
      <w:hyperlink r:id="rId110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 xml:space="preserve">Designer 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graphique</w:t>
        </w:r>
      </w:hyperlink>
    </w:p>
    <w:p w14:paraId="02B50EEF" w14:textId="51BEA1E6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11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Dessinateu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r/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d</w:t>
        </w:r>
        <w:r w:rsidR="00FF4A0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essina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trice de BD</w:t>
        </w:r>
      </w:hyperlink>
      <w:r w:rsidRPr="000063DE">
        <w:rPr>
          <w:rFonts w:ascii="Arial" w:hAnsi="Arial" w:cs="Arial"/>
          <w:color w:val="00B0F0"/>
          <w:sz w:val="22"/>
          <w:szCs w:val="22"/>
        </w:rPr>
        <w:t xml:space="preserve"> </w:t>
      </w:r>
    </w:p>
    <w:p w14:paraId="770AA9E2" w14:textId="0AFE7453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12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Illust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rateur/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i</w:t>
        </w:r>
        <w:r w:rsidR="00FF4A0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llustra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trice</w:t>
        </w:r>
      </w:hyperlink>
    </w:p>
    <w:p w14:paraId="6F2432BF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13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Maquettis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te</w:t>
        </w:r>
      </w:hyperlink>
    </w:p>
    <w:p w14:paraId="5ABBACAA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6CDBE985" w14:textId="39640BF6" w:rsidR="009C5A32" w:rsidRPr="000063DE" w:rsidRDefault="00A16C1E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 w:rsidRPr="000063DE">
        <w:rPr>
          <w:rFonts w:ascii="Arial" w:hAnsi="Arial" w:cs="Arial"/>
          <w:b/>
          <w:bCs/>
          <w:sz w:val="22"/>
          <w:szCs w:val="22"/>
        </w:rPr>
        <w:t>É</w:t>
      </w:r>
      <w:r w:rsidR="009C5A32" w:rsidRPr="000063DE">
        <w:rPr>
          <w:rFonts w:ascii="Arial" w:hAnsi="Arial" w:cs="Arial"/>
          <w:b/>
          <w:bCs/>
          <w:sz w:val="22"/>
          <w:szCs w:val="22"/>
        </w:rPr>
        <w:t>lectronique</w:t>
      </w:r>
    </w:p>
    <w:p w14:paraId="4B9A8582" w14:textId="7C4214B6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14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Ingénieur/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i</w:t>
        </w:r>
        <w:r w:rsidR="00FF4A0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ng</w:t>
        </w:r>
        <w:r w:rsidR="00FF4A0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énieur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 en photonique</w:t>
        </w:r>
      </w:hyperlink>
    </w:p>
    <w:p w14:paraId="02009F2D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6CE737BE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 w:rsidRPr="000063DE">
        <w:rPr>
          <w:rFonts w:ascii="Arial" w:hAnsi="Arial" w:cs="Arial"/>
          <w:b/>
          <w:bCs/>
          <w:sz w:val="22"/>
          <w:szCs w:val="22"/>
        </w:rPr>
        <w:t xml:space="preserve">Espace </w:t>
      </w:r>
    </w:p>
    <w:p w14:paraId="7D526F48" w14:textId="3474439D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15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Astrophys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icien/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</w:t>
        </w:r>
        <w:r w:rsidR="00FF4A0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strophysicien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ne</w:t>
        </w:r>
      </w:hyperlink>
    </w:p>
    <w:p w14:paraId="5E840647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09F1CC01" w14:textId="28450BDE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 w:rsidRPr="000063DE">
        <w:rPr>
          <w:rFonts w:ascii="Arial" w:hAnsi="Arial" w:cs="Arial"/>
          <w:b/>
          <w:bCs/>
          <w:sz w:val="22"/>
          <w:szCs w:val="22"/>
        </w:rPr>
        <w:t>Esthétique</w:t>
      </w:r>
      <w:r w:rsidR="00A16C1E" w:rsidRPr="000063DE">
        <w:rPr>
          <w:rFonts w:ascii="Arial" w:hAnsi="Arial" w:cs="Arial"/>
          <w:b/>
          <w:bCs/>
          <w:sz w:val="22"/>
          <w:szCs w:val="22"/>
        </w:rPr>
        <w:t xml:space="preserve">, </w:t>
      </w:r>
      <w:r w:rsidRPr="000063DE">
        <w:rPr>
          <w:rFonts w:ascii="Arial" w:hAnsi="Arial" w:cs="Arial"/>
          <w:b/>
          <w:bCs/>
          <w:sz w:val="22"/>
          <w:szCs w:val="22"/>
        </w:rPr>
        <w:t>cosmétique</w:t>
      </w:r>
    </w:p>
    <w:p w14:paraId="1C2BFFA8" w14:textId="1B732695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16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Coiffeur/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</w:t>
        </w:r>
        <w:r w:rsidR="00FF4A0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oiff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use</w:t>
        </w:r>
      </w:hyperlink>
    </w:p>
    <w:p w14:paraId="5EFB99D6" w14:textId="0F965C05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17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Esthéticien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-</w:t>
        </w:r>
        <w:r w:rsidR="00FF4A0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</w:t>
        </w:r>
        <w:r w:rsidR="00FF4A0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osméticien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</w:t>
        </w:r>
        <w:r w:rsidR="00FF4A0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sthéticien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ne-cosméticienne</w:t>
        </w:r>
      </w:hyperlink>
    </w:p>
    <w:p w14:paraId="1F5B0B5D" w14:textId="6C2DFFD5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  <w:u w:val="single"/>
        </w:rPr>
      </w:pPr>
      <w:hyperlink r:id="rId118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Parfumeur/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par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fum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euse</w:t>
        </w:r>
      </w:hyperlink>
    </w:p>
    <w:p w14:paraId="1A74785F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013A952E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 w:rsidRPr="000063DE">
        <w:rPr>
          <w:rFonts w:ascii="Arial" w:hAnsi="Arial" w:cs="Arial"/>
          <w:b/>
          <w:bCs/>
          <w:sz w:val="22"/>
          <w:szCs w:val="22"/>
        </w:rPr>
        <w:t>Filière bois </w:t>
      </w:r>
    </w:p>
    <w:p w14:paraId="3F79AFD2" w14:textId="3172FC2C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19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Agenceur/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</w:t>
        </w:r>
        <w:r w:rsidR="006C6A4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ge</w:t>
        </w:r>
        <w:r w:rsidR="006C6A4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nc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euse de cuisine et salle</w:t>
        </w:r>
        <w:r w:rsidR="006C6A4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s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 xml:space="preserve"> de bains</w:t>
        </w:r>
      </w:hyperlink>
    </w:p>
    <w:p w14:paraId="3A5AE847" w14:textId="0F2B3B44" w:rsidR="009C5A32" w:rsidRPr="000063DE" w:rsidRDefault="00A16C1E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20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É</w:t>
        </w:r>
        <w:r w:rsidR="009C5A3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bénist</w:t>
        </w:r>
        <w:r w:rsidR="009C5A3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</w:t>
        </w:r>
      </w:hyperlink>
    </w:p>
    <w:p w14:paraId="4C8DBAB1" w14:textId="342F55AE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  <w:u w:val="single"/>
        </w:rPr>
      </w:pPr>
      <w:hyperlink r:id="rId121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Menuisier/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m</w:t>
        </w:r>
        <w:r w:rsidR="006C6A4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enuisi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ère</w:t>
        </w:r>
      </w:hyperlink>
    </w:p>
    <w:p w14:paraId="743FFC67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sz w:val="22"/>
          <w:szCs w:val="22"/>
        </w:rPr>
      </w:pPr>
    </w:p>
    <w:p w14:paraId="55C2EF08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 w:rsidRPr="000063DE">
        <w:rPr>
          <w:rFonts w:ascii="Arial" w:hAnsi="Arial" w:cs="Arial"/>
          <w:b/>
          <w:bCs/>
          <w:sz w:val="22"/>
          <w:szCs w:val="22"/>
        </w:rPr>
        <w:t>Hôtellerie-restauration </w:t>
      </w:r>
    </w:p>
    <w:p w14:paraId="3258EA3D" w14:textId="1559F9C0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22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Barman</w:t>
        </w:r>
        <w:r w:rsidR="00FF4A0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b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ar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maid</w:t>
        </w:r>
      </w:hyperlink>
    </w:p>
    <w:p w14:paraId="181EE1F5" w14:textId="1B2DFADF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23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Boucher/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b</w:t>
        </w:r>
        <w:r w:rsidR="00FF4A0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o</w:t>
        </w:r>
        <w:r w:rsidR="00FF4A0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uch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ère </w:t>
        </w:r>
      </w:hyperlink>
    </w:p>
    <w:p w14:paraId="73CF2587" w14:textId="22FF9193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24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Charcutier</w:t>
        </w:r>
        <w:r w:rsidR="00FF4A0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-trait</w:t>
        </w:r>
        <w:r w:rsidR="00FF4A0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eur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</w:t>
        </w:r>
        <w:r w:rsidR="00FF4A0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harcutière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-traiteuse</w:t>
        </w:r>
      </w:hyperlink>
    </w:p>
    <w:p w14:paraId="6CDFAEB7" w14:textId="78937816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25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Chocolatier</w:t>
        </w:r>
        <w:r w:rsidR="00FF4A0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-con</w:t>
        </w:r>
        <w:r w:rsidR="00FF4A0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fiseur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</w:t>
        </w:r>
        <w:r w:rsidR="00FF4A0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hocolati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ère-confiseuse</w:t>
        </w:r>
      </w:hyperlink>
      <w:r w:rsidRPr="000063DE">
        <w:rPr>
          <w:rFonts w:ascii="Arial" w:hAnsi="Arial" w:cs="Arial"/>
          <w:color w:val="00B0F0"/>
          <w:sz w:val="22"/>
          <w:szCs w:val="22"/>
        </w:rPr>
        <w:t xml:space="preserve"> </w:t>
      </w:r>
    </w:p>
    <w:p w14:paraId="5C3E9A4A" w14:textId="54D38859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26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</w:t>
        </w:r>
        <w:r w:rsidR="000A146E">
          <w:rPr>
            <w:rStyle w:val="Lienhypertexte"/>
            <w:rFonts w:ascii="Arial" w:hAnsi="Arial" w:cs="Arial"/>
            <w:color w:val="00B0F0"/>
            <w:sz w:val="22"/>
            <w:szCs w:val="22"/>
          </w:rPr>
          <w:t>hef de c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uisin</w:t>
        </w:r>
        <w:r w:rsidR="000A146E">
          <w:rPr>
            <w:rStyle w:val="Lienhypertexte"/>
            <w:rFonts w:ascii="Arial" w:hAnsi="Arial" w:cs="Arial"/>
            <w:color w:val="00B0F0"/>
            <w:sz w:val="22"/>
            <w:szCs w:val="22"/>
          </w:rPr>
          <w:t>e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/</w:t>
        </w:r>
        <w:r w:rsidR="000A146E">
          <w:rPr>
            <w:rStyle w:val="Lienhypertexte"/>
            <w:rFonts w:ascii="Arial" w:hAnsi="Arial" w:cs="Arial"/>
            <w:color w:val="00B0F0"/>
            <w:sz w:val="22"/>
            <w:szCs w:val="22"/>
          </w:rPr>
          <w:t xml:space="preserve">cheffe de 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</w:t>
        </w:r>
        <w:r w:rsidR="00FF4A0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u</w:t>
        </w:r>
        <w:r w:rsidR="00FF4A0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isin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 </w:t>
        </w:r>
      </w:hyperlink>
    </w:p>
    <w:p w14:paraId="68B1F3CE" w14:textId="64021DC0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27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Gouve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rnant</w:t>
        </w:r>
        <w:r w:rsidR="000A146E">
          <w:rPr>
            <w:rStyle w:val="Lienhypertexte"/>
            <w:rFonts w:ascii="Arial" w:hAnsi="Arial" w:cs="Arial"/>
            <w:color w:val="00B0F0"/>
            <w:sz w:val="22"/>
            <w:szCs w:val="22"/>
          </w:rPr>
          <w:t>/gouvernant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</w:t>
        </w:r>
      </w:hyperlink>
    </w:p>
    <w:p w14:paraId="0DE30765" w14:textId="78EE98F6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28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Pât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issier/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p</w:t>
        </w:r>
        <w:r w:rsidR="00FF4A0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âtissi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ère</w:t>
        </w:r>
      </w:hyperlink>
    </w:p>
    <w:p w14:paraId="599F7433" w14:textId="65FFC3BF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29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Poissonnier/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p</w:t>
        </w:r>
        <w:r w:rsidR="00FF4A0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o</w:t>
        </w:r>
        <w:r w:rsidR="00FF4A0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issonni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ère</w:t>
        </w:r>
      </w:hyperlink>
    </w:p>
    <w:p w14:paraId="55399F71" w14:textId="0BC8DA5C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  <w:u w:val="single"/>
        </w:rPr>
      </w:pPr>
      <w:hyperlink r:id="rId130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Sommelier/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s</w:t>
        </w:r>
        <w:r w:rsidR="00FF4A0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ommeli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ère</w:t>
        </w:r>
      </w:hyperlink>
    </w:p>
    <w:p w14:paraId="1EA6A6DE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sz w:val="22"/>
          <w:szCs w:val="22"/>
          <w:u w:val="single"/>
        </w:rPr>
      </w:pPr>
    </w:p>
    <w:p w14:paraId="7A5C4CF0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 w:rsidRPr="000063DE">
        <w:rPr>
          <w:rFonts w:ascii="Arial" w:hAnsi="Arial" w:cs="Arial"/>
          <w:b/>
          <w:bCs/>
          <w:sz w:val="22"/>
          <w:szCs w:val="22"/>
        </w:rPr>
        <w:t>Industrie alimentaire </w:t>
      </w:r>
    </w:p>
    <w:p w14:paraId="42009F87" w14:textId="12BBB524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31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Ingénieur aro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maticien/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i</w:t>
        </w:r>
        <w:r w:rsidR="00FF4A0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ngénieure aromaticien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ne</w:t>
        </w:r>
      </w:hyperlink>
    </w:p>
    <w:p w14:paraId="2CF4E020" w14:textId="78C7C5E8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  <w:u w:val="single"/>
        </w:rPr>
      </w:pPr>
      <w:hyperlink r:id="rId132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Ingénieur/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i</w:t>
        </w:r>
        <w:r w:rsidR="00FF4A0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ngénieur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 xml:space="preserve">e 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recherche et développement en agroalimentaire</w:t>
        </w:r>
      </w:hyperlink>
    </w:p>
    <w:p w14:paraId="4946FC8C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4353674B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 w:rsidRPr="000063DE">
        <w:rPr>
          <w:rFonts w:ascii="Arial" w:hAnsi="Arial" w:cs="Arial"/>
          <w:b/>
          <w:bCs/>
          <w:sz w:val="22"/>
          <w:szCs w:val="22"/>
        </w:rPr>
        <w:t>Industrie chimique</w:t>
      </w:r>
    </w:p>
    <w:p w14:paraId="71AE7951" w14:textId="5BD42AB6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  <w:u w:val="single"/>
        </w:rPr>
      </w:pPr>
      <w:hyperlink r:id="rId133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Formulateur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f</w:t>
        </w:r>
        <w:r w:rsidR="00FF4A0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ormula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trice</w:t>
        </w:r>
      </w:hyperlink>
    </w:p>
    <w:p w14:paraId="4D7106CB" w14:textId="00F59A2C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  <w:u w:val="single"/>
        </w:rPr>
      </w:pPr>
      <w:hyperlink r:id="rId134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Parfumeur</w:t>
        </w:r>
        <w:r w:rsidR="00FF4A0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p</w:t>
        </w:r>
        <w:r w:rsidR="00FF4A0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arfu</w:t>
        </w:r>
        <w:r w:rsidR="00FF4A0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m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euse</w:t>
        </w:r>
      </w:hyperlink>
    </w:p>
    <w:p w14:paraId="041E8905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227B2E2E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 w:rsidRPr="000063DE">
        <w:rPr>
          <w:rFonts w:ascii="Arial" w:hAnsi="Arial" w:cs="Arial"/>
          <w:b/>
          <w:bCs/>
          <w:sz w:val="22"/>
          <w:szCs w:val="22"/>
        </w:rPr>
        <w:t>Jeu vidéo</w:t>
      </w:r>
    </w:p>
    <w:p w14:paraId="6AA75860" w14:textId="3D4D2B04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35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Animateur/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</w:t>
        </w:r>
        <w:r w:rsidR="006C6A4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nima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tr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ice 2D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 xml:space="preserve"> et 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3D</w:t>
        </w:r>
      </w:hyperlink>
    </w:p>
    <w:p w14:paraId="30F64786" w14:textId="2BE3C89E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  <w:u w:val="single"/>
        </w:rPr>
      </w:pPr>
      <w:hyperlink r:id="rId136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Concepteur/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</w:t>
        </w:r>
        <w:r w:rsidR="006C6A4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oncep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trice de jeux v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idéo</w:t>
        </w:r>
      </w:hyperlink>
    </w:p>
    <w:p w14:paraId="7322A1B0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37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Designer graphi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que</w:t>
        </w:r>
      </w:hyperlink>
      <w:r w:rsidRPr="000063DE">
        <w:rPr>
          <w:rFonts w:ascii="Arial" w:hAnsi="Arial" w:cs="Arial"/>
          <w:color w:val="00B0F0"/>
          <w:sz w:val="22"/>
          <w:szCs w:val="22"/>
        </w:rPr>
        <w:t xml:space="preserve"> </w:t>
      </w:r>
    </w:p>
    <w:p w14:paraId="12A1DE1E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38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Designer so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nore</w:t>
        </w:r>
      </w:hyperlink>
    </w:p>
    <w:p w14:paraId="66D2DE11" w14:textId="778D852C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39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Testeur/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test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use en informatique</w:t>
        </w:r>
      </w:hyperlink>
    </w:p>
    <w:p w14:paraId="429E22B8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47A6BFF0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 w:rsidRPr="000063DE">
        <w:rPr>
          <w:rFonts w:ascii="Arial" w:hAnsi="Arial" w:cs="Arial"/>
          <w:b/>
          <w:bCs/>
          <w:sz w:val="22"/>
          <w:szCs w:val="22"/>
        </w:rPr>
        <w:t>Journalisme</w:t>
      </w:r>
    </w:p>
    <w:p w14:paraId="631E44E2" w14:textId="0B3AD2B6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  <w:u w:val="single"/>
        </w:rPr>
      </w:pPr>
      <w:hyperlink r:id="rId140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Journaliste rep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orter d’imag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</w:t>
        </w:r>
      </w:hyperlink>
      <w:r w:rsidR="00A16C1E" w:rsidRPr="000063DE">
        <w:rPr>
          <w:rStyle w:val="Lienhypertexte"/>
          <w:rFonts w:ascii="Arial" w:hAnsi="Arial" w:cs="Arial"/>
          <w:color w:val="00B0F0"/>
          <w:sz w:val="22"/>
          <w:szCs w:val="22"/>
        </w:rPr>
        <w:t>s</w:t>
      </w:r>
    </w:p>
    <w:p w14:paraId="1B45851E" w14:textId="08DE261C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color w:val="00B0F0"/>
          <w:sz w:val="22"/>
          <w:szCs w:val="22"/>
        </w:rPr>
      </w:pPr>
      <w:hyperlink r:id="rId141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Rep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orter photograph</w:t>
        </w:r>
        <w:r w:rsidR="001F6037">
          <w:rPr>
            <w:rStyle w:val="Lienhypertexte"/>
            <w:rFonts w:ascii="Arial" w:hAnsi="Arial" w:cs="Arial"/>
            <w:color w:val="00B0F0"/>
            <w:sz w:val="22"/>
            <w:szCs w:val="22"/>
          </w:rPr>
          <w:t>e/reportrice photograph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</w:t>
        </w:r>
      </w:hyperlink>
    </w:p>
    <w:p w14:paraId="5510A2C5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sz w:val="22"/>
          <w:szCs w:val="22"/>
        </w:rPr>
      </w:pPr>
    </w:p>
    <w:p w14:paraId="7A41355B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 w:rsidRPr="000063DE">
        <w:rPr>
          <w:rFonts w:ascii="Arial" w:hAnsi="Arial" w:cs="Arial"/>
          <w:b/>
          <w:bCs/>
          <w:sz w:val="22"/>
          <w:szCs w:val="22"/>
        </w:rPr>
        <w:t>Marketing, publicité</w:t>
      </w:r>
    </w:p>
    <w:p w14:paraId="32A8E370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  <w:u w:val="single"/>
        </w:rPr>
      </w:pPr>
      <w:hyperlink r:id="rId142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Designer gra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phique</w:t>
        </w:r>
      </w:hyperlink>
    </w:p>
    <w:p w14:paraId="142A1170" w14:textId="558CDC3B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43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Directeur</w:t>
        </w:r>
        <w:r w:rsidR="006C6A4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d</w:t>
        </w:r>
        <w:r w:rsidR="006C6A4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irect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rice artistique</w:t>
        </w:r>
      </w:hyperlink>
    </w:p>
    <w:p w14:paraId="2CEBAFAF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44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Maquet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tiste</w:t>
        </w:r>
      </w:hyperlink>
    </w:p>
    <w:p w14:paraId="19045D57" w14:textId="7063B05C" w:rsidR="009C5A32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r w:rsidRPr="000063DE">
        <w:rPr>
          <w:rFonts w:ascii="Arial" w:hAnsi="Arial" w:cs="Arial"/>
          <w:sz w:val="22"/>
          <w:szCs w:val="22"/>
        </w:rPr>
        <w:fldChar w:fldCharType="begin"/>
      </w:r>
      <w:r w:rsidRPr="000063DE">
        <w:rPr>
          <w:rFonts w:ascii="Arial" w:hAnsi="Arial" w:cs="Arial"/>
          <w:sz w:val="22"/>
          <w:szCs w:val="22"/>
        </w:rPr>
        <w:instrText>HYPERLINK "https://www.onisep.fr/Ressources/Univers-Metier/Metiers/webdesigner"</w:instrText>
      </w:r>
      <w:r w:rsidRPr="000063DE">
        <w:rPr>
          <w:rFonts w:ascii="Arial" w:hAnsi="Arial" w:cs="Arial"/>
          <w:sz w:val="22"/>
          <w:szCs w:val="22"/>
        </w:rPr>
      </w:r>
      <w:r w:rsidRPr="000063DE">
        <w:rPr>
          <w:rFonts w:ascii="Arial" w:hAnsi="Arial" w:cs="Arial"/>
          <w:sz w:val="22"/>
          <w:szCs w:val="22"/>
        </w:rPr>
        <w:fldChar w:fldCharType="separate"/>
      </w:r>
      <w:r w:rsidRPr="000063DE">
        <w:rPr>
          <w:rStyle w:val="Lienhypertexte"/>
          <w:rFonts w:ascii="Arial" w:hAnsi="Arial" w:cs="Arial"/>
          <w:color w:val="00B0F0"/>
          <w:sz w:val="22"/>
          <w:szCs w:val="22"/>
        </w:rPr>
        <w:t>Webdesigner</w:t>
      </w:r>
      <w:r w:rsidRPr="000063DE">
        <w:rPr>
          <w:rFonts w:ascii="Arial" w:hAnsi="Arial" w:cs="Arial"/>
          <w:sz w:val="22"/>
          <w:szCs w:val="22"/>
        </w:rPr>
        <w:fldChar w:fldCharType="end"/>
      </w:r>
    </w:p>
    <w:p w14:paraId="126FBD88" w14:textId="77777777" w:rsidR="000063DE" w:rsidRPr="000063DE" w:rsidRDefault="000063DE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</w:p>
    <w:p w14:paraId="577D9B0F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 w:rsidRPr="000063DE">
        <w:rPr>
          <w:rFonts w:ascii="Arial" w:hAnsi="Arial" w:cs="Arial"/>
          <w:b/>
          <w:bCs/>
          <w:sz w:val="22"/>
          <w:szCs w:val="22"/>
        </w:rPr>
        <w:t>Mécanique</w:t>
      </w:r>
    </w:p>
    <w:p w14:paraId="08B28118" w14:textId="7C0EEC63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45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Dessinateur/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d</w:t>
        </w:r>
        <w:r w:rsidR="006C6A4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essina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trice en construction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 xml:space="preserve"> mécanique</w:t>
        </w:r>
      </w:hyperlink>
    </w:p>
    <w:p w14:paraId="430F25BF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3727FAC9" w14:textId="4100B714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 w:rsidRPr="000063DE">
        <w:rPr>
          <w:rFonts w:ascii="Arial" w:hAnsi="Arial" w:cs="Arial"/>
          <w:b/>
          <w:bCs/>
          <w:sz w:val="22"/>
          <w:szCs w:val="22"/>
        </w:rPr>
        <w:t>Médical</w:t>
      </w:r>
      <w:r w:rsidR="00A16C1E" w:rsidRPr="000063DE">
        <w:rPr>
          <w:rFonts w:ascii="Arial" w:hAnsi="Arial" w:cs="Arial"/>
          <w:b/>
          <w:bCs/>
          <w:sz w:val="22"/>
          <w:szCs w:val="22"/>
        </w:rPr>
        <w:t xml:space="preserve">, </w:t>
      </w:r>
      <w:r w:rsidRPr="000063DE">
        <w:rPr>
          <w:rFonts w:ascii="Arial" w:hAnsi="Arial" w:cs="Arial"/>
          <w:b/>
          <w:bCs/>
          <w:sz w:val="22"/>
          <w:szCs w:val="22"/>
        </w:rPr>
        <w:t>paramédical</w:t>
      </w:r>
    </w:p>
    <w:p w14:paraId="13CCC82A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46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Audioproth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ésiste</w:t>
        </w:r>
      </w:hyperlink>
    </w:p>
    <w:p w14:paraId="3227B040" w14:textId="61F5D586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47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Chirurgien/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</w:t>
        </w:r>
        <w:r w:rsidR="006C6A4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hir</w:t>
        </w:r>
        <w:r w:rsidR="006C6A4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urgien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ne</w:t>
        </w:r>
      </w:hyperlink>
    </w:p>
    <w:p w14:paraId="37A15B8C" w14:textId="305C68B3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48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Diététicien/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d</w:t>
        </w:r>
        <w:r w:rsidR="006C6A4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iété</w:t>
        </w:r>
        <w:r w:rsidR="006C6A4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ticien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ne</w:t>
        </w:r>
      </w:hyperlink>
      <w:r w:rsidRPr="000063DE">
        <w:rPr>
          <w:rFonts w:ascii="Arial" w:hAnsi="Arial" w:cs="Arial"/>
          <w:color w:val="00B0F0"/>
          <w:sz w:val="22"/>
          <w:szCs w:val="22"/>
        </w:rPr>
        <w:t xml:space="preserve"> </w:t>
      </w:r>
    </w:p>
    <w:p w14:paraId="4441CA99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49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Ergothérap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eute</w:t>
        </w:r>
      </w:hyperlink>
    </w:p>
    <w:p w14:paraId="2B062706" w14:textId="5BD47F52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50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Manipulateur/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manipula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tr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ice en électroradiologie médicale</w:t>
        </w:r>
      </w:hyperlink>
    </w:p>
    <w:p w14:paraId="2613EA0C" w14:textId="41790E0E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51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Masseur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mass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euse-kinésithérapeute</w:t>
        </w:r>
      </w:hyperlink>
    </w:p>
    <w:p w14:paraId="6506922B" w14:textId="46519F7F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  <w:u w:val="single"/>
        </w:rPr>
      </w:pPr>
      <w:hyperlink r:id="rId152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Opticien</w:t>
        </w:r>
        <w:r w:rsidR="00B75AB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 xml:space="preserve"> lunetier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o</w:t>
        </w:r>
        <w:r w:rsidR="00B75AB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ptici</w:t>
        </w:r>
        <w:r w:rsidR="00B75AB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en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 xml:space="preserve">ne </w:t>
        </w:r>
        <w:r w:rsidR="00B75AB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l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unetière</w:t>
        </w:r>
      </w:hyperlink>
    </w:p>
    <w:p w14:paraId="48226439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  <w:u w:val="single"/>
        </w:rPr>
      </w:pPr>
      <w:hyperlink r:id="rId153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Orthopho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niste</w:t>
        </w:r>
      </w:hyperlink>
    </w:p>
    <w:p w14:paraId="6A6BA80F" w14:textId="77777777" w:rsidR="009C5A32" w:rsidRPr="000063DE" w:rsidRDefault="009C5A32" w:rsidP="009C5A32">
      <w:pPr>
        <w:spacing w:after="160" w:line="254" w:lineRule="auto"/>
        <w:rPr>
          <w:rFonts w:ascii="Arial" w:hAnsi="Arial" w:cs="Arial"/>
          <w:sz w:val="22"/>
          <w:szCs w:val="22"/>
        </w:rPr>
      </w:pPr>
      <w:hyperlink r:id="rId154" w:history="1">
        <w:r w:rsidRPr="000063DE">
          <w:rPr>
            <w:rStyle w:val="Lienhypertexte"/>
            <w:rFonts w:ascii="Arial" w:hAnsi="Arial" w:cs="Arial"/>
            <w:sz w:val="22"/>
            <w:szCs w:val="22"/>
          </w:rPr>
          <w:t>Orth</w:t>
        </w:r>
        <w:r w:rsidRPr="000063DE">
          <w:rPr>
            <w:rStyle w:val="Lienhypertexte"/>
            <w:rFonts w:ascii="Arial" w:hAnsi="Arial" w:cs="Arial"/>
            <w:sz w:val="22"/>
            <w:szCs w:val="22"/>
          </w:rPr>
          <w:t>optiste</w:t>
        </w:r>
      </w:hyperlink>
    </w:p>
    <w:p w14:paraId="3F1B40FC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55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Ostéopath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</w:t>
        </w:r>
      </w:hyperlink>
    </w:p>
    <w:p w14:paraId="1398CEDA" w14:textId="4D1B602B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56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Pédicure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-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podologue</w:t>
        </w:r>
      </w:hyperlink>
    </w:p>
    <w:p w14:paraId="684449B9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  <w:u w:val="single"/>
        </w:rPr>
      </w:pPr>
      <w:hyperlink r:id="rId157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 xml:space="preserve">Prothésiste 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dentaire</w:t>
        </w:r>
      </w:hyperlink>
    </w:p>
    <w:p w14:paraId="1ECD37D1" w14:textId="314A60E4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58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Psychomotricie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n/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p</w:t>
        </w:r>
        <w:r w:rsidR="00B75AB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sychomotricien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ne</w:t>
        </w:r>
      </w:hyperlink>
    </w:p>
    <w:p w14:paraId="41E31F32" w14:textId="2F6384F6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59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Technicien/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</w:t>
        </w:r>
        <w:r w:rsidR="00B75AB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echnicien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ne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 xml:space="preserve"> d’analyse</w:t>
        </w:r>
        <w:r w:rsidR="00B75AB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s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 xml:space="preserve"> biomédicales</w:t>
        </w:r>
      </w:hyperlink>
    </w:p>
    <w:p w14:paraId="0340E9D0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6C5678F2" w14:textId="3AF1B1A1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 w:rsidRPr="000063DE">
        <w:rPr>
          <w:rFonts w:ascii="Arial" w:hAnsi="Arial" w:cs="Arial"/>
          <w:b/>
          <w:bCs/>
          <w:sz w:val="22"/>
          <w:szCs w:val="22"/>
        </w:rPr>
        <w:t>Métiers du jeu (</w:t>
      </w:r>
      <w:r w:rsidR="00A16C1E" w:rsidRPr="000063DE">
        <w:rPr>
          <w:rFonts w:ascii="Arial" w:hAnsi="Arial" w:cs="Arial"/>
          <w:b/>
          <w:bCs/>
          <w:sz w:val="22"/>
          <w:szCs w:val="22"/>
        </w:rPr>
        <w:t>casino, par exemple)</w:t>
      </w:r>
      <w:r w:rsidRPr="000063D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C6AD872" w14:textId="3D0FBEDC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60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Croupier/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croupi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ère</w:t>
        </w:r>
      </w:hyperlink>
    </w:p>
    <w:p w14:paraId="39FE79FC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729A99F3" w14:textId="4792CD1A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 w:rsidRPr="000063DE">
        <w:rPr>
          <w:rFonts w:ascii="Arial" w:hAnsi="Arial" w:cs="Arial"/>
          <w:b/>
          <w:bCs/>
          <w:sz w:val="22"/>
          <w:szCs w:val="22"/>
        </w:rPr>
        <w:t>Mode</w:t>
      </w:r>
      <w:r w:rsidR="006C305B" w:rsidRPr="000063DE">
        <w:rPr>
          <w:rFonts w:ascii="Arial" w:hAnsi="Arial" w:cs="Arial"/>
          <w:b/>
          <w:bCs/>
          <w:sz w:val="22"/>
          <w:szCs w:val="22"/>
        </w:rPr>
        <w:t xml:space="preserve">, </w:t>
      </w:r>
      <w:r w:rsidRPr="000063DE">
        <w:rPr>
          <w:rFonts w:ascii="Arial" w:hAnsi="Arial" w:cs="Arial"/>
          <w:b/>
          <w:bCs/>
          <w:sz w:val="22"/>
          <w:szCs w:val="22"/>
        </w:rPr>
        <w:t>luxe</w:t>
      </w:r>
    </w:p>
    <w:p w14:paraId="30110493" w14:textId="1A042AB0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61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Bottier/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b</w:t>
        </w:r>
        <w:r w:rsidR="006C6A4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ott</w:t>
        </w:r>
        <w:r w:rsidR="006C6A4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i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ère</w:t>
        </w:r>
      </w:hyperlink>
    </w:p>
    <w:p w14:paraId="17E95AA4" w14:textId="1D0B424D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62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Brodeur/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b</w:t>
        </w:r>
        <w:r w:rsidR="006C6A4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rod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euse</w:t>
        </w:r>
      </w:hyperlink>
    </w:p>
    <w:p w14:paraId="6E46F3E2" w14:textId="57B1087A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63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Cordonnier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/c</w:t>
        </w:r>
        <w:r w:rsidR="006C6A4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ordo</w:t>
        </w:r>
        <w:r w:rsidR="006C6A4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nni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ère</w:t>
        </w:r>
      </w:hyperlink>
    </w:p>
    <w:p w14:paraId="330708AF" w14:textId="1B2183E0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  <w:u w:val="single"/>
        </w:rPr>
      </w:pPr>
      <w:hyperlink r:id="rId164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Maroq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uinier/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m</w:t>
        </w:r>
        <w:r w:rsidR="006C6A4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aroquini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ère</w:t>
        </w:r>
      </w:hyperlink>
    </w:p>
    <w:p w14:paraId="2FE4E47D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65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Modél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iste</w:t>
        </w:r>
      </w:hyperlink>
    </w:p>
    <w:p w14:paraId="7B1E4AC0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66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Modist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</w:t>
        </w:r>
      </w:hyperlink>
    </w:p>
    <w:p w14:paraId="5426A28E" w14:textId="6537F769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67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Plumassier/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p</w:t>
        </w:r>
        <w:r w:rsidR="006C6A4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lumas</w:t>
        </w:r>
        <w:r w:rsidR="006C6A4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si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ère</w:t>
        </w:r>
      </w:hyperlink>
    </w:p>
    <w:p w14:paraId="693716B2" w14:textId="45D649FE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  <w:u w:val="single"/>
        </w:rPr>
      </w:pPr>
      <w:hyperlink r:id="rId168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Sellier/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s</w:t>
        </w:r>
        <w:r w:rsidR="006C6A4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ell</w:t>
        </w:r>
        <w:r w:rsidR="006C6A4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i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ère</w:t>
        </w:r>
      </w:hyperlink>
    </w:p>
    <w:p w14:paraId="016EA733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69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Styli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ste</w:t>
        </w:r>
      </w:hyperlink>
    </w:p>
    <w:p w14:paraId="0D10FEA9" w14:textId="0B6ABD78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70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Tailleur</w:t>
        </w:r>
        <w:r w:rsidR="006C6A4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-cout</w:t>
        </w:r>
        <w:r w:rsidR="006C6A4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urier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</w:t>
        </w:r>
        <w:r w:rsidR="006C6A4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aill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euse-couturière</w:t>
        </w:r>
      </w:hyperlink>
    </w:p>
    <w:p w14:paraId="60065689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6E32B380" w14:textId="4BB16EC3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 w:rsidRPr="000063DE">
        <w:rPr>
          <w:rFonts w:ascii="Arial" w:hAnsi="Arial" w:cs="Arial"/>
          <w:b/>
          <w:bCs/>
          <w:sz w:val="22"/>
          <w:szCs w:val="22"/>
        </w:rPr>
        <w:t>Papiers</w:t>
      </w:r>
      <w:r w:rsidR="00A16C1E" w:rsidRPr="000063DE">
        <w:rPr>
          <w:rFonts w:ascii="Arial" w:hAnsi="Arial" w:cs="Arial"/>
          <w:b/>
          <w:bCs/>
          <w:sz w:val="22"/>
          <w:szCs w:val="22"/>
        </w:rPr>
        <w:t>-</w:t>
      </w:r>
      <w:r w:rsidRPr="000063DE">
        <w:rPr>
          <w:rFonts w:ascii="Arial" w:hAnsi="Arial" w:cs="Arial"/>
          <w:b/>
          <w:bCs/>
          <w:sz w:val="22"/>
          <w:szCs w:val="22"/>
        </w:rPr>
        <w:t xml:space="preserve">cartons </w:t>
      </w:r>
    </w:p>
    <w:p w14:paraId="2A1D230C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71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Col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oriste</w:t>
        </w:r>
      </w:hyperlink>
    </w:p>
    <w:p w14:paraId="3AD64C6A" w14:textId="0318E3F1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  <w:u w:val="single"/>
        </w:rPr>
      </w:pPr>
      <w:hyperlink r:id="rId172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Concepteur/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co</w:t>
        </w:r>
        <w:r w:rsidR="006C6A4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ncep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trice designer packagi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ng</w:t>
        </w:r>
      </w:hyperlink>
    </w:p>
    <w:p w14:paraId="4A3E5C2B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5562B968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 w:rsidRPr="000063DE">
        <w:rPr>
          <w:rFonts w:ascii="Arial" w:hAnsi="Arial" w:cs="Arial"/>
          <w:b/>
          <w:bCs/>
          <w:sz w:val="22"/>
          <w:szCs w:val="22"/>
        </w:rPr>
        <w:t>Sécurité</w:t>
      </w:r>
    </w:p>
    <w:p w14:paraId="476FB82D" w14:textId="677234E3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73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Agent/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</w:t>
        </w:r>
        <w:r w:rsidR="006C6A4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gent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 d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 sécurité</w:t>
        </w:r>
      </w:hyperlink>
    </w:p>
    <w:p w14:paraId="23F977AE" w14:textId="46416F13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74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Enquê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teur</w:t>
        </w:r>
        <w:r w:rsidR="006C6A4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 xml:space="preserve"> privé/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</w:t>
        </w:r>
        <w:r w:rsidR="006C6A44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nquêtrice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 xml:space="preserve"> privée</w:t>
        </w:r>
      </w:hyperlink>
    </w:p>
    <w:p w14:paraId="3471262E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  <w:u w:val="single"/>
        </w:rPr>
      </w:pPr>
      <w:hyperlink r:id="rId175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Sapeur-po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mpier</w:t>
        </w:r>
      </w:hyperlink>
    </w:p>
    <w:p w14:paraId="73D26FA0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6B1140D0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 w:rsidRPr="000063DE">
        <w:rPr>
          <w:rFonts w:ascii="Arial" w:hAnsi="Arial" w:cs="Arial"/>
          <w:b/>
          <w:bCs/>
          <w:sz w:val="22"/>
          <w:szCs w:val="22"/>
        </w:rPr>
        <w:t>Sport</w:t>
      </w:r>
    </w:p>
    <w:p w14:paraId="0FF056CA" w14:textId="0F064B6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  <w:u w:val="single"/>
        </w:rPr>
      </w:pPr>
      <w:hyperlink r:id="rId176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Animateur/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</w:t>
        </w:r>
        <w:r w:rsidR="00B75AB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nima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trice nature</w:t>
        </w:r>
      </w:hyperlink>
    </w:p>
    <w:p w14:paraId="123E342A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77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Guide de hau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te montagne</w:t>
        </w:r>
      </w:hyperlink>
    </w:p>
    <w:p w14:paraId="7763EC3F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sz w:val="22"/>
          <w:szCs w:val="22"/>
        </w:rPr>
      </w:pPr>
    </w:p>
    <w:p w14:paraId="4F6B278B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 w:rsidRPr="000063DE">
        <w:rPr>
          <w:rFonts w:ascii="Arial" w:hAnsi="Arial" w:cs="Arial"/>
          <w:b/>
          <w:bCs/>
          <w:sz w:val="22"/>
          <w:szCs w:val="22"/>
        </w:rPr>
        <w:t>Traduction, interprétation</w:t>
      </w:r>
    </w:p>
    <w:p w14:paraId="5CD8E6AC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78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Lingui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ste</w:t>
        </w:r>
      </w:hyperlink>
    </w:p>
    <w:p w14:paraId="081632E6" w14:textId="4F79E860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  <w:u w:val="single"/>
        </w:rPr>
      </w:pPr>
      <w:hyperlink r:id="rId179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Traducteur/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</w:t>
        </w:r>
        <w:r w:rsidR="00B75AB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ra</w:t>
        </w:r>
        <w:r w:rsidR="00B75AB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duc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trice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 xml:space="preserve"> 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interprète</w:t>
        </w:r>
      </w:hyperlink>
    </w:p>
    <w:p w14:paraId="56AB4FEF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05266E60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sz w:val="22"/>
          <w:szCs w:val="22"/>
        </w:rPr>
      </w:pPr>
      <w:r w:rsidRPr="000063DE">
        <w:rPr>
          <w:rFonts w:ascii="Arial" w:hAnsi="Arial" w:cs="Arial"/>
          <w:b/>
          <w:bCs/>
          <w:sz w:val="22"/>
          <w:szCs w:val="22"/>
        </w:rPr>
        <w:t>Transport</w:t>
      </w:r>
    </w:p>
    <w:p w14:paraId="2E651797" w14:textId="00DCB0A9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80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Cond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ucteur/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</w:t>
        </w:r>
        <w:r w:rsidR="00B75AB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onduc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trice de bus ou d’autocar</w:t>
        </w:r>
      </w:hyperlink>
    </w:p>
    <w:p w14:paraId="7746D6F7" w14:textId="090CEFB2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81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Conducteur/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</w:t>
        </w:r>
        <w:r w:rsidR="00B75AB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onduc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trice d’engins de travaux publi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cs</w:t>
        </w:r>
      </w:hyperlink>
    </w:p>
    <w:p w14:paraId="73B1BD22" w14:textId="4A22235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82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Conducteur/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</w:t>
        </w:r>
        <w:r w:rsidR="00B75AB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ond</w:t>
        </w:r>
        <w:r w:rsidR="00B75AB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uc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trice de machines agricoles</w:t>
        </w:r>
      </w:hyperlink>
    </w:p>
    <w:p w14:paraId="04B1C7DA" w14:textId="4FF30390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83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Conducteur/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</w:t>
        </w:r>
        <w:r w:rsidR="00B75AB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o</w:t>
        </w:r>
        <w:r w:rsidR="00B75AB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nduc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trice de métro</w:t>
        </w:r>
      </w:hyperlink>
    </w:p>
    <w:p w14:paraId="334CAB78" w14:textId="7D23EF66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84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Conducteur/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</w:t>
        </w:r>
        <w:r w:rsidR="00B75AB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onduc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trice de train</w:t>
        </w:r>
      </w:hyperlink>
    </w:p>
    <w:p w14:paraId="1F5AFA0E" w14:textId="41417D46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85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Conducteur</w:t>
        </w:r>
        <w:r w:rsidR="00B75AB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 xml:space="preserve"> </w:t>
        </w:r>
        <w:r w:rsidR="00B75AB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routier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</w:t>
        </w:r>
        <w:r w:rsidR="00B75AB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onduc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trice routière</w:t>
        </w:r>
      </w:hyperlink>
    </w:p>
    <w:p w14:paraId="0037AE4D" w14:textId="3FD723C5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86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Contrôleur</w:t>
        </w:r>
        <w:r w:rsidR="00B75AB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 xml:space="preserve"> aérien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</w:t>
        </w:r>
        <w:r w:rsidR="00B75AB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on</w:t>
        </w:r>
        <w:r w:rsidR="00B75AB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trôl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euse aérienne</w:t>
        </w:r>
      </w:hyperlink>
    </w:p>
    <w:p w14:paraId="732670D3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sz w:val="22"/>
          <w:szCs w:val="22"/>
        </w:rPr>
      </w:pPr>
    </w:p>
    <w:p w14:paraId="24C338FB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 w:rsidRPr="000063DE">
        <w:rPr>
          <w:rFonts w:ascii="Arial" w:hAnsi="Arial" w:cs="Arial"/>
          <w:b/>
          <w:bCs/>
          <w:sz w:val="22"/>
          <w:szCs w:val="22"/>
        </w:rPr>
        <w:t>Verre, béton, céramique</w:t>
      </w:r>
    </w:p>
    <w:p w14:paraId="706DAD74" w14:textId="566D0170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87" w:history="1">
        <w:r w:rsidRPr="000063DE">
          <w:rPr>
            <w:rStyle w:val="Lienhypertexte"/>
            <w:rFonts w:ascii="Arial" w:hAnsi="Arial" w:cs="Arial"/>
            <w:sz w:val="22"/>
            <w:szCs w:val="22"/>
          </w:rPr>
          <w:t>Carreleur/</w:t>
        </w:r>
        <w:r w:rsidR="00A16C1E" w:rsidRPr="000063DE"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B75AB2" w:rsidRPr="000063DE">
          <w:rPr>
            <w:rStyle w:val="Lienhypertexte"/>
            <w:rFonts w:ascii="Arial" w:hAnsi="Arial" w:cs="Arial"/>
            <w:sz w:val="22"/>
            <w:szCs w:val="22"/>
          </w:rPr>
          <w:t>arrel</w:t>
        </w:r>
        <w:r w:rsidRPr="000063DE">
          <w:rPr>
            <w:rStyle w:val="Lienhypertexte"/>
            <w:rFonts w:ascii="Arial" w:hAnsi="Arial" w:cs="Arial"/>
            <w:sz w:val="22"/>
            <w:szCs w:val="22"/>
          </w:rPr>
          <w:t>eu</w:t>
        </w:r>
        <w:r w:rsidRPr="000063DE">
          <w:rPr>
            <w:rStyle w:val="Lienhypertexte"/>
            <w:rFonts w:ascii="Arial" w:hAnsi="Arial" w:cs="Arial"/>
            <w:sz w:val="22"/>
            <w:szCs w:val="22"/>
          </w:rPr>
          <w:t>se</w:t>
        </w:r>
        <w:r w:rsidR="00B75AB2" w:rsidRPr="000063DE">
          <w:rPr>
            <w:rStyle w:val="Lienhypertexte"/>
            <w:rFonts w:ascii="Arial" w:hAnsi="Arial" w:cs="Arial"/>
            <w:sz w:val="22"/>
            <w:szCs w:val="22"/>
          </w:rPr>
          <w:t xml:space="preserve"> mosaïste</w:t>
        </w:r>
      </w:hyperlink>
    </w:p>
    <w:p w14:paraId="3AA424CA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88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Céramis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te</w:t>
        </w:r>
      </w:hyperlink>
    </w:p>
    <w:p w14:paraId="462437B8" w14:textId="6F241123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89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Maçon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/</w:t>
        </w:r>
        <w:r w:rsidR="00A16C1E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m</w:t>
        </w:r>
        <w:r w:rsidR="00B75AB2"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açon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ne</w:t>
        </w:r>
      </w:hyperlink>
    </w:p>
    <w:p w14:paraId="767A5B9E" w14:textId="341D3F28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90" w:history="1">
        <w:r w:rsidRPr="000063DE">
          <w:rPr>
            <w:rStyle w:val="Lienhypertexte"/>
            <w:rFonts w:ascii="Arial" w:hAnsi="Arial" w:cs="Arial"/>
            <w:sz w:val="22"/>
            <w:szCs w:val="22"/>
          </w:rPr>
          <w:t>Verrier/</w:t>
        </w:r>
        <w:r w:rsidR="00A16C1E" w:rsidRPr="000063DE">
          <w:rPr>
            <w:rStyle w:val="Lienhypertexte"/>
            <w:rFonts w:ascii="Arial" w:hAnsi="Arial" w:cs="Arial"/>
            <w:sz w:val="22"/>
            <w:szCs w:val="22"/>
          </w:rPr>
          <w:t>v</w:t>
        </w:r>
        <w:r w:rsidR="00B75AB2" w:rsidRPr="000063DE">
          <w:rPr>
            <w:rStyle w:val="Lienhypertexte"/>
            <w:rFonts w:ascii="Arial" w:hAnsi="Arial" w:cs="Arial"/>
            <w:sz w:val="22"/>
            <w:szCs w:val="22"/>
          </w:rPr>
          <w:t>e</w:t>
        </w:r>
        <w:r w:rsidR="00B75AB2" w:rsidRPr="000063DE">
          <w:rPr>
            <w:rStyle w:val="Lienhypertexte"/>
            <w:rFonts w:ascii="Arial" w:hAnsi="Arial" w:cs="Arial"/>
            <w:sz w:val="22"/>
            <w:szCs w:val="22"/>
          </w:rPr>
          <w:t>rri</w:t>
        </w:r>
        <w:r w:rsidRPr="000063DE">
          <w:rPr>
            <w:rStyle w:val="Lienhypertexte"/>
            <w:rFonts w:ascii="Arial" w:hAnsi="Arial" w:cs="Arial"/>
            <w:sz w:val="22"/>
            <w:szCs w:val="22"/>
          </w:rPr>
          <w:t>ère</w:t>
        </w:r>
        <w:r w:rsidR="00B75AB2" w:rsidRPr="000063DE">
          <w:rPr>
            <w:rStyle w:val="Lienhypertexte"/>
            <w:rFonts w:ascii="Arial" w:hAnsi="Arial" w:cs="Arial"/>
            <w:sz w:val="22"/>
            <w:szCs w:val="22"/>
          </w:rPr>
          <w:t xml:space="preserve"> au chalumeau</w:t>
        </w:r>
      </w:hyperlink>
    </w:p>
    <w:p w14:paraId="4F19AB11" w14:textId="77777777" w:rsidR="009C5A32" w:rsidRPr="000063DE" w:rsidRDefault="009C5A32" w:rsidP="009C5A32">
      <w:pPr>
        <w:spacing w:after="160" w:line="256" w:lineRule="auto"/>
        <w:rPr>
          <w:rFonts w:ascii="Arial" w:hAnsi="Arial" w:cs="Arial"/>
          <w:color w:val="00B0F0"/>
          <w:sz w:val="22"/>
          <w:szCs w:val="22"/>
        </w:rPr>
      </w:pPr>
      <w:hyperlink r:id="rId191" w:history="1"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Vitrail</w:t>
        </w:r>
        <w:r w:rsidRPr="000063DE">
          <w:rPr>
            <w:rStyle w:val="Lienhypertexte"/>
            <w:rFonts w:ascii="Arial" w:hAnsi="Arial" w:cs="Arial"/>
            <w:color w:val="00B0F0"/>
            <w:sz w:val="22"/>
            <w:szCs w:val="22"/>
          </w:rPr>
          <w:t>liste</w:t>
        </w:r>
      </w:hyperlink>
    </w:p>
    <w:p w14:paraId="26C48FF5" w14:textId="77777777" w:rsidR="009C5A32" w:rsidRPr="000063DE" w:rsidRDefault="009C5A32" w:rsidP="009C5A32">
      <w:pPr>
        <w:rPr>
          <w:rFonts w:ascii="Arial" w:hAnsi="Arial" w:cs="Arial"/>
          <w:sz w:val="22"/>
          <w:szCs w:val="22"/>
        </w:rPr>
      </w:pPr>
    </w:p>
    <w:p w14:paraId="49C623A9" w14:textId="77777777" w:rsidR="009C5A32" w:rsidRPr="000063DE" w:rsidRDefault="009C5A32" w:rsidP="009C5A32">
      <w:pPr>
        <w:rPr>
          <w:rFonts w:ascii="Arial" w:hAnsi="Arial" w:cs="Arial"/>
          <w:sz w:val="22"/>
          <w:szCs w:val="22"/>
        </w:rPr>
      </w:pPr>
    </w:p>
    <w:sectPr w:rsidR="009C5A32" w:rsidRPr="000063DE" w:rsidSect="007817F8">
      <w:type w:val="continuous"/>
      <w:pgSz w:w="11910" w:h="16840"/>
      <w:pgMar w:top="-2480" w:right="800" w:bottom="280" w:left="800" w:header="0" w:footer="343" w:gutter="0"/>
      <w:cols w:num="2"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99C76" w14:textId="77777777" w:rsidR="00380704" w:rsidRDefault="00380704" w:rsidP="00597604">
      <w:r>
        <w:separator/>
      </w:r>
    </w:p>
  </w:endnote>
  <w:endnote w:type="continuationSeparator" w:id="0">
    <w:p w14:paraId="6875B128" w14:textId="77777777" w:rsidR="00380704" w:rsidRDefault="00380704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0B15D" w14:textId="77777777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1FC9CF00" wp14:editId="1C16F16B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4508B" w14:textId="77777777" w:rsidR="00380704" w:rsidRDefault="00380704" w:rsidP="00597604">
      <w:r>
        <w:separator/>
      </w:r>
    </w:p>
  </w:footnote>
  <w:footnote w:type="continuationSeparator" w:id="0">
    <w:p w14:paraId="769097CA" w14:textId="77777777" w:rsidR="00380704" w:rsidRDefault="00380704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CD7D9" w14:textId="77777777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0B1428AD" wp14:editId="1F692554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A32"/>
    <w:rsid w:val="000063DE"/>
    <w:rsid w:val="00015489"/>
    <w:rsid w:val="000468D4"/>
    <w:rsid w:val="000A146E"/>
    <w:rsid w:val="0012196C"/>
    <w:rsid w:val="0016582E"/>
    <w:rsid w:val="00194ED9"/>
    <w:rsid w:val="001F6037"/>
    <w:rsid w:val="002C6A70"/>
    <w:rsid w:val="0030597F"/>
    <w:rsid w:val="00380704"/>
    <w:rsid w:val="00463F02"/>
    <w:rsid w:val="004C60D4"/>
    <w:rsid w:val="00594335"/>
    <w:rsid w:val="00597604"/>
    <w:rsid w:val="0063538A"/>
    <w:rsid w:val="006733A0"/>
    <w:rsid w:val="006C305B"/>
    <w:rsid w:val="006C6A44"/>
    <w:rsid w:val="006E7956"/>
    <w:rsid w:val="007817F8"/>
    <w:rsid w:val="007829AD"/>
    <w:rsid w:val="007E4693"/>
    <w:rsid w:val="00824615"/>
    <w:rsid w:val="0083455E"/>
    <w:rsid w:val="008A7DF9"/>
    <w:rsid w:val="00914CA3"/>
    <w:rsid w:val="0095548B"/>
    <w:rsid w:val="00960DD8"/>
    <w:rsid w:val="009C5A32"/>
    <w:rsid w:val="009D02AF"/>
    <w:rsid w:val="00A16C1E"/>
    <w:rsid w:val="00B24F63"/>
    <w:rsid w:val="00B52A67"/>
    <w:rsid w:val="00B75AB2"/>
    <w:rsid w:val="00C178C8"/>
    <w:rsid w:val="00CD2682"/>
    <w:rsid w:val="00D60F93"/>
    <w:rsid w:val="00E166D3"/>
    <w:rsid w:val="00E23ABD"/>
    <w:rsid w:val="00E42018"/>
    <w:rsid w:val="00E94C26"/>
    <w:rsid w:val="00F027C2"/>
    <w:rsid w:val="00FF4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25F8B4"/>
  <w15:docId w15:val="{8B991D65-4729-4F89-9473-A31835B3A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C5A32"/>
    <w:pPr>
      <w:widowControl/>
      <w:autoSpaceDE/>
      <w:autoSpaceDN/>
    </w:pPr>
    <w:rPr>
      <w:sz w:val="24"/>
      <w:szCs w:val="24"/>
      <w:lang w:val="fr-FR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widowControl w:val="0"/>
      <w:autoSpaceDE w:val="0"/>
      <w:autoSpaceDN w:val="0"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17"/>
      <w:szCs w:val="17"/>
      <w:lang w:val="ca-ES"/>
    </w:rPr>
  </w:style>
  <w:style w:type="paragraph" w:styleId="Titre">
    <w:name w:val="Title"/>
    <w:basedOn w:val="Normal"/>
    <w:uiPriority w:val="10"/>
    <w:qFormat/>
    <w:pPr>
      <w:widowControl w:val="0"/>
      <w:autoSpaceDE w:val="0"/>
      <w:autoSpaceDN w:val="0"/>
      <w:spacing w:before="223"/>
      <w:ind w:left="730"/>
    </w:pPr>
    <w:rPr>
      <w:rFonts w:ascii="Arial" w:eastAsia="Marianne" w:hAnsi="Arial" w:cs="Marianne"/>
      <w:b/>
      <w:bCs/>
      <w:sz w:val="28"/>
      <w:szCs w:val="28"/>
      <w:lang w:val="ca-ES"/>
    </w:rPr>
  </w:style>
  <w:style w:type="paragraph" w:styleId="Paragraphedeliste">
    <w:name w:val="List Paragraph"/>
    <w:basedOn w:val="Normal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widowControl w:val="0"/>
      <w:autoSpaceDE w:val="0"/>
      <w:autoSpaceDN w:val="0"/>
      <w:spacing w:before="177"/>
      <w:ind w:left="730"/>
    </w:pPr>
    <w:rPr>
      <w:rFonts w:ascii="Arial" w:eastAsia="Marianne" w:hAnsi="Arial" w:cs="Marianne"/>
      <w:b/>
      <w:color w:val="231F20"/>
      <w:sz w:val="18"/>
      <w:szCs w:val="22"/>
      <w:lang w:val="ca-ES"/>
    </w:rPr>
  </w:style>
  <w:style w:type="paragraph" w:customStyle="1" w:styleId="Fichelve">
    <w:name w:val="Fiche élève"/>
    <w:basedOn w:val="Normal"/>
    <w:qFormat/>
    <w:rsid w:val="00594335"/>
    <w:pPr>
      <w:widowControl w:val="0"/>
      <w:autoSpaceDE w:val="0"/>
      <w:autoSpaceDN w:val="0"/>
      <w:ind w:left="730"/>
    </w:pPr>
    <w:rPr>
      <w:rFonts w:ascii="Arial" w:eastAsia="Marianne" w:hAnsi="Arial" w:cs="Marianne"/>
      <w:b/>
      <w:color w:val="231F20"/>
      <w:spacing w:val="-2"/>
      <w:sz w:val="20"/>
      <w:szCs w:val="22"/>
      <w:lang w:val="ca-ES"/>
    </w:rPr>
  </w:style>
  <w:style w:type="paragraph" w:customStyle="1" w:styleId="Titre3tmoin">
    <w:name w:val="Titre 3 témoin"/>
    <w:basedOn w:val="Normal"/>
    <w:qFormat/>
    <w:rsid w:val="00594335"/>
    <w:pPr>
      <w:widowControl w:val="0"/>
      <w:autoSpaceDE w:val="0"/>
      <w:autoSpaceDN w:val="0"/>
      <w:spacing w:before="207"/>
      <w:ind w:left="730"/>
      <w:jc w:val="both"/>
    </w:pPr>
    <w:rPr>
      <w:rFonts w:ascii="Arial" w:eastAsia="Marianne" w:hAnsi="Arial" w:cs="Marianne"/>
      <w:b/>
      <w:color w:val="231F20"/>
      <w:sz w:val="16"/>
      <w:szCs w:val="22"/>
      <w:lang w:val="ca-ES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widowControl w:val="0"/>
      <w:autoSpaceDE w:val="0"/>
      <w:autoSpaceDN w:val="0"/>
      <w:spacing w:before="200" w:after="160"/>
      <w:ind w:left="864" w:right="864"/>
      <w:jc w:val="both"/>
    </w:pPr>
    <w:rPr>
      <w:rFonts w:ascii="Arial" w:eastAsia="Marianne" w:hAnsi="Arial" w:cs="Marianne"/>
      <w:i/>
      <w:iCs/>
      <w:color w:val="404040" w:themeColor="text1" w:themeTint="BF"/>
      <w:sz w:val="18"/>
      <w:szCs w:val="22"/>
      <w:lang w:val="ca-ES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character" w:styleId="Lienhypertexte">
    <w:name w:val="Hyperlink"/>
    <w:basedOn w:val="Policepardfaut"/>
    <w:uiPriority w:val="99"/>
    <w:unhideWhenUsed/>
    <w:rsid w:val="009C5A32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015489"/>
    <w:rPr>
      <w:color w:val="800080" w:themeColor="followed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154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33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onisep.fr/Ressources/Univers-Metier/Metiers/estheticien-cosmeticien-estheticienne-cosmeticienne" TargetMode="External"/><Relationship Id="rId21" Type="http://schemas.openxmlformats.org/officeDocument/2006/relationships/hyperlink" Target="https://www.onisep.fr/Ressources/Univers-Metier/Metiers/maraicher-maraichere" TargetMode="External"/><Relationship Id="rId42" Type="http://schemas.openxmlformats.org/officeDocument/2006/relationships/hyperlink" Target="https://oniseptv.onisep.fr/onv/artiste-peintre-fresquiste-ou-muraliste" TargetMode="External"/><Relationship Id="rId63" Type="http://schemas.openxmlformats.org/officeDocument/2006/relationships/hyperlink" Target="https://www.onisep.fr/Ressources/Univers-Metier/Metiers/metteur-metteuse-en-scene" TargetMode="External"/><Relationship Id="rId84" Type="http://schemas.openxmlformats.org/officeDocument/2006/relationships/hyperlink" Target="https://www.onisep.fr/Ressources/Univers-Metier/Metiers/dessinateur-projeteur-dessinatrice-projeteuse" TargetMode="External"/><Relationship Id="rId138" Type="http://schemas.openxmlformats.org/officeDocument/2006/relationships/hyperlink" Target="https://www.onisep.fr/Ressources/Univers-Metier/Metiers/designer-sonore" TargetMode="External"/><Relationship Id="rId159" Type="http://schemas.openxmlformats.org/officeDocument/2006/relationships/hyperlink" Target="https://www.onisep.fr/Ressources/Univers-Metier/Metiers/technicien-technicienne-d-analyses-biomedicales" TargetMode="External"/><Relationship Id="rId170" Type="http://schemas.openxmlformats.org/officeDocument/2006/relationships/hyperlink" Target="https://www.onisep.fr/Ressources/Univers-Metier/Metiers/tailleur-couturier-tailleuse-couturiere" TargetMode="External"/><Relationship Id="rId191" Type="http://schemas.openxmlformats.org/officeDocument/2006/relationships/hyperlink" Target="https://www.onisep.fr/Ressources/Univers-Metier/Metiers/vitrailliste" TargetMode="External"/><Relationship Id="rId107" Type="http://schemas.openxmlformats.org/officeDocument/2006/relationships/hyperlink" Target="https://www.onisep.fr/Ressources/Univers-Metier/Metiers/gardien-gardienne-de-la-paix" TargetMode="External"/><Relationship Id="rId11" Type="http://schemas.openxmlformats.org/officeDocument/2006/relationships/footer" Target="footer1.xml"/><Relationship Id="rId32" Type="http://schemas.openxmlformats.org/officeDocument/2006/relationships/hyperlink" Target="https://www.onisep.fr/Ressources/Univers-Metier/Metiers/designer-industriel-designeuse-industrielle" TargetMode="External"/><Relationship Id="rId53" Type="http://schemas.openxmlformats.org/officeDocument/2006/relationships/hyperlink" Target="https://www.onisep.fr/Ressources/Univers-Metier/Metiers/souffleur-souffleuse-de-verre" TargetMode="External"/><Relationship Id="rId74" Type="http://schemas.openxmlformats.org/officeDocument/2006/relationships/hyperlink" Target="https://www.onisep.fr/Ressources/Univers-Metier/Metiers/scripte" TargetMode="External"/><Relationship Id="rId128" Type="http://schemas.openxmlformats.org/officeDocument/2006/relationships/hyperlink" Target="https://www.onisep.fr/Ressources/Univers-Metier/Metiers/patissier-patissiere" TargetMode="External"/><Relationship Id="rId149" Type="http://schemas.openxmlformats.org/officeDocument/2006/relationships/hyperlink" Target="https://www.onisep.fr/Ressources/Univers-Metier/Metiers/ergotherapeute" TargetMode="External"/><Relationship Id="rId5" Type="http://schemas.openxmlformats.org/officeDocument/2006/relationships/styles" Target="styles.xml"/><Relationship Id="rId95" Type="http://schemas.openxmlformats.org/officeDocument/2006/relationships/hyperlink" Target="https://www.onisep.fr/Ressources/Univers-Metier/Metiers/iconographe" TargetMode="External"/><Relationship Id="rId160" Type="http://schemas.openxmlformats.org/officeDocument/2006/relationships/hyperlink" Target="https://oniseptv.onisep.fr/onv/croupiere" TargetMode="External"/><Relationship Id="rId181" Type="http://schemas.openxmlformats.org/officeDocument/2006/relationships/hyperlink" Target="https://www.onisep.fr/Ressources/Univers-Metier/Metiers/conducteur-conductrice-d-engins-de-travaux-publics" TargetMode="External"/><Relationship Id="rId22" Type="http://schemas.openxmlformats.org/officeDocument/2006/relationships/hyperlink" Target="https://www.onisep.fr/Ressources/Univers-Metier/Metiers/oenologue" TargetMode="External"/><Relationship Id="rId43" Type="http://schemas.openxmlformats.org/officeDocument/2006/relationships/hyperlink" Target="https://www.onisep.fr/Ressources/Univers-Metier/Metiers/bijoutier-joaillier-bijoutiere-joailliere" TargetMode="External"/><Relationship Id="rId64" Type="http://schemas.openxmlformats.org/officeDocument/2006/relationships/hyperlink" Target="https://www.onisep.fr/Ressources/Univers-Metier/Metiers/musicien-musicienne" TargetMode="External"/><Relationship Id="rId118" Type="http://schemas.openxmlformats.org/officeDocument/2006/relationships/hyperlink" Target="https://www.onisep.fr/Ressources/Univers-Metier/Metiers/parfumeur-parfumeuse" TargetMode="External"/><Relationship Id="rId139" Type="http://schemas.openxmlformats.org/officeDocument/2006/relationships/hyperlink" Target="https://www.onisep.fr/Ressources/Univers-Metier/Metiers/testeur-testeuse-en-informatique" TargetMode="External"/><Relationship Id="rId85" Type="http://schemas.openxmlformats.org/officeDocument/2006/relationships/hyperlink" Target="https://www.onisep.fr/Ressources/Univers-Metier/Metiers/geometre-topographe" TargetMode="External"/><Relationship Id="rId150" Type="http://schemas.openxmlformats.org/officeDocument/2006/relationships/hyperlink" Target="https://www.onisep.fr/Ressources/Univers-Metier/Metiers/manipulateur-manipulatrice-en-electroradiologie-medicale" TargetMode="External"/><Relationship Id="rId171" Type="http://schemas.openxmlformats.org/officeDocument/2006/relationships/hyperlink" Target="https://www.onisep.fr/Ressources/Univers-Metier/Metiers/coloriste-papier-carton" TargetMode="External"/><Relationship Id="rId192" Type="http://schemas.openxmlformats.org/officeDocument/2006/relationships/fontTable" Target="fontTable.xml"/><Relationship Id="rId12" Type="http://schemas.openxmlformats.org/officeDocument/2006/relationships/hyperlink" Target="https://www.onisep.fr/Ressources/Univers-Metier/Metiers/agent-agente-arboricole" TargetMode="External"/><Relationship Id="rId33" Type="http://schemas.openxmlformats.org/officeDocument/2006/relationships/hyperlink" Target="https://www.onisep.fr/Ressources/Univers-Metier/Metiers/dessinateur-dessinatrice-de-bd" TargetMode="External"/><Relationship Id="rId108" Type="http://schemas.openxmlformats.org/officeDocument/2006/relationships/hyperlink" Target="https://www.onisep.fr/Ressources/Univers-Metier/Metiers/gendarme" TargetMode="External"/><Relationship Id="rId129" Type="http://schemas.openxmlformats.org/officeDocument/2006/relationships/hyperlink" Target="https://www.onisep.fr/Ressources/Univers-Metier/Metiers/poissonnier-poissonniere" TargetMode="External"/><Relationship Id="rId54" Type="http://schemas.openxmlformats.org/officeDocument/2006/relationships/hyperlink" Target="https://www.onisep.fr/Ressources/Univers-Metier/Metiers/tailleur-tailleuse-de-pierre" TargetMode="External"/><Relationship Id="rId75" Type="http://schemas.openxmlformats.org/officeDocument/2006/relationships/hyperlink" Target="https://www.onisep.fr/Ressources/Univers-Metier/Metiers/technicien-realisateur-technicienne-realisatrice-radio" TargetMode="External"/><Relationship Id="rId96" Type="http://schemas.openxmlformats.org/officeDocument/2006/relationships/hyperlink" Target="https://www.onisep.fr/Ressources/Univers-Metier/Metiers/illustrateur-illustratrice" TargetMode="External"/><Relationship Id="rId140" Type="http://schemas.openxmlformats.org/officeDocument/2006/relationships/hyperlink" Target="https://www.onisep.fr/Ressources/Univers-Metier/Metiers/journaliste-reporter" TargetMode="External"/><Relationship Id="rId161" Type="http://schemas.openxmlformats.org/officeDocument/2006/relationships/hyperlink" Target="https://www.onisep.fr/Ressources/Univers-Metier/Metiers/bottier-bottiere" TargetMode="External"/><Relationship Id="rId182" Type="http://schemas.openxmlformats.org/officeDocument/2006/relationships/hyperlink" Target="https://www.onisep.fr/Ressources/Univers-Metier/Metiers/conducteur-conductrice-de-machines-agricoles" TargetMode="External"/><Relationship Id="rId6" Type="http://schemas.openxmlformats.org/officeDocument/2006/relationships/settings" Target="settings.xml"/><Relationship Id="rId23" Type="http://schemas.openxmlformats.org/officeDocument/2006/relationships/hyperlink" Target="https://www.onisep.fr/Ressources/Univers-Metier/Metiers/viticulteur-viticultrice" TargetMode="External"/><Relationship Id="rId119" Type="http://schemas.openxmlformats.org/officeDocument/2006/relationships/hyperlink" Target="https://www.onisep.fr/Ressources/Univers-Metier/Metiers/agenceur-agenceuse-de-cuisines-et-salles-de-bains" TargetMode="External"/><Relationship Id="rId44" Type="http://schemas.openxmlformats.org/officeDocument/2006/relationships/hyperlink" Target="https://www.onisep.fr/Ressources/Univers-Metier/Metiers/bronzier-bronziere" TargetMode="External"/><Relationship Id="rId65" Type="http://schemas.openxmlformats.org/officeDocument/2006/relationships/hyperlink" Target="https://www.onisep.fr/Ressources/Univers-Metier/Metiers/regisseur-regisseuse-lumiere" TargetMode="External"/><Relationship Id="rId86" Type="http://schemas.openxmlformats.org/officeDocument/2006/relationships/hyperlink" Target="https://www.onisep.fr/Ressources/Univers-Metier/Metiers/grutier-grutiere" TargetMode="External"/><Relationship Id="rId130" Type="http://schemas.openxmlformats.org/officeDocument/2006/relationships/hyperlink" Target="https://www.onisep.fr/Ressources/Univers-Metier/Metiers/sommelier-sommeliere" TargetMode="External"/><Relationship Id="rId151" Type="http://schemas.openxmlformats.org/officeDocument/2006/relationships/hyperlink" Target="https://www.onisep.fr/Ressources/Univers-Metier/Metiers/masseur-masseuse-kinesitherapeute" TargetMode="External"/><Relationship Id="rId172" Type="http://schemas.openxmlformats.org/officeDocument/2006/relationships/hyperlink" Target="https://www.onisep.fr/Ressources/Univers-Metier/Metiers/concepteur-conceptrice-designer-packaging" TargetMode="External"/><Relationship Id="rId193" Type="http://schemas.openxmlformats.org/officeDocument/2006/relationships/theme" Target="theme/theme1.xml"/><Relationship Id="rId13" Type="http://schemas.openxmlformats.org/officeDocument/2006/relationships/hyperlink" Target="https://www.onisep.fr/Ressources/Univers-Metier/Metiers/apiculteur-apicultrice" TargetMode="External"/><Relationship Id="rId109" Type="http://schemas.openxmlformats.org/officeDocument/2006/relationships/hyperlink" Target="https://www.onisep.fr/Ressources/Univers-Metier/Metiers/technicien-technicienne-de-police-technique-et-scientifique" TargetMode="External"/><Relationship Id="rId34" Type="http://schemas.openxmlformats.org/officeDocument/2006/relationships/hyperlink" Target="https://www.onisep.fr/Ressources/Univers-Metier/Metiers/illustrateur-illustratrice" TargetMode="External"/><Relationship Id="rId50" Type="http://schemas.openxmlformats.org/officeDocument/2006/relationships/hyperlink" Target="https://www.onisep.fr/Ressources/Univers-Metier/Metiers/horloger-horlogere" TargetMode="External"/><Relationship Id="rId55" Type="http://schemas.openxmlformats.org/officeDocument/2006/relationships/hyperlink" Target="https://www.onisep.fr/Ressources/Univers-Metier/Metiers/tapissier-tapissiere-d-ameublement" TargetMode="External"/><Relationship Id="rId76" Type="http://schemas.openxmlformats.org/officeDocument/2006/relationships/hyperlink" Target="https://www.onisep.fr/Ressources/Univers-Metier/Metiers/carrossier-carrossiere" TargetMode="External"/><Relationship Id="rId97" Type="http://schemas.openxmlformats.org/officeDocument/2006/relationships/hyperlink" Target="https://www.onisep.fr/Ressources/Univers-Metier/Metiers/maquettiste" TargetMode="External"/><Relationship Id="rId104" Type="http://schemas.openxmlformats.org/officeDocument/2006/relationships/hyperlink" Target="https://www.onisep.fr/Ressources/Univers-Metier/Metiers/archeologue" TargetMode="External"/><Relationship Id="rId120" Type="http://schemas.openxmlformats.org/officeDocument/2006/relationships/hyperlink" Target="https://www.onisep.fr/Ressources/Univers-Metier/Metiers/ebeniste" TargetMode="External"/><Relationship Id="rId125" Type="http://schemas.openxmlformats.org/officeDocument/2006/relationships/hyperlink" Target="https://www.onisep.fr/Ressources/Univers-Metier/Metiers/chocolatier-confiseur-chocolatiere-confiseuse" TargetMode="External"/><Relationship Id="rId141" Type="http://schemas.openxmlformats.org/officeDocument/2006/relationships/hyperlink" Target="https://www.onisep.fr/Ressources/Univers-Metier/Metiers/reporter-photographe-reportrice-photographe" TargetMode="External"/><Relationship Id="rId146" Type="http://schemas.openxmlformats.org/officeDocument/2006/relationships/hyperlink" Target="https://www.onisep.fr/Ressources/Univers-Metier/Metiers/audioprothesiste" TargetMode="External"/><Relationship Id="rId167" Type="http://schemas.openxmlformats.org/officeDocument/2006/relationships/hyperlink" Target="https://www.onisep.fr/metier/decouvrir-le-monde-professionnel/artisanat-d-art/metiers-d-art-portraits-d-artisans-createurs/maxime-leroy-plumassier" TargetMode="External"/><Relationship Id="rId188" Type="http://schemas.openxmlformats.org/officeDocument/2006/relationships/hyperlink" Target="https://www.onisep.fr/Ressources/Univers-Metier/Metiers/ceramiste" TargetMode="External"/><Relationship Id="rId7" Type="http://schemas.openxmlformats.org/officeDocument/2006/relationships/webSettings" Target="webSettings.xml"/><Relationship Id="rId71" Type="http://schemas.openxmlformats.org/officeDocument/2006/relationships/hyperlink" Target="https://www.onisep.fr/Ressources/Univers-Metier/Metiers/maquilleur-maquilleuse-artistique" TargetMode="External"/><Relationship Id="rId92" Type="http://schemas.openxmlformats.org/officeDocument/2006/relationships/hyperlink" Target="https://www.onisep.fr/Ressources/Univers-Metier/Metiers/etalagiste" TargetMode="External"/><Relationship Id="rId162" Type="http://schemas.openxmlformats.org/officeDocument/2006/relationships/hyperlink" Target="https://www.onisep.fr/Ressources/Univers-Metier/Metiers/brodeur-brodeuse" TargetMode="External"/><Relationship Id="rId183" Type="http://schemas.openxmlformats.org/officeDocument/2006/relationships/hyperlink" Target="https://www.onisep.fr/Ressources/Univers-Metier/Metiers/conducteur-conductrice-de-metro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oniseptv.onisep.fr/onv/artiste-peintre-fresquiste-ou-muraliste" TargetMode="External"/><Relationship Id="rId24" Type="http://schemas.openxmlformats.org/officeDocument/2006/relationships/hyperlink" Target="https://www.onisep.fr/Ressources/Univers-Metier/Metiers/marechal-ferrant-marechale-ferrante" TargetMode="External"/><Relationship Id="rId40" Type="http://schemas.openxmlformats.org/officeDocument/2006/relationships/hyperlink" Target="https://www.onisep.fr/Ressources/Univers-Metier/Metiers/architecte-d-interieur" TargetMode="External"/><Relationship Id="rId45" Type="http://schemas.openxmlformats.org/officeDocument/2006/relationships/hyperlink" Target="https://www.onisep.fr/Ressources/Univers-Metier/Metiers/ceramiste" TargetMode="External"/><Relationship Id="rId66" Type="http://schemas.openxmlformats.org/officeDocument/2006/relationships/hyperlink" Target="https://www.onisep.fr/Ressources/Univers-Metier/Metiers/accessoiriste" TargetMode="External"/><Relationship Id="rId87" Type="http://schemas.openxmlformats.org/officeDocument/2006/relationships/hyperlink" Target="https://www.onisep.fr/Ressources/Univers-Metier/Metiers/macon-maconne" TargetMode="External"/><Relationship Id="rId110" Type="http://schemas.openxmlformats.org/officeDocument/2006/relationships/hyperlink" Target="https://www.onisep.fr/Ressources/Univers-Metier/Metiers/designer-graphique" TargetMode="External"/><Relationship Id="rId115" Type="http://schemas.openxmlformats.org/officeDocument/2006/relationships/hyperlink" Target="https://www.onisep.fr/Ressources/Univers-Metier/Metiers/astrophysicien-astrophysicienne" TargetMode="External"/><Relationship Id="rId131" Type="http://schemas.openxmlformats.org/officeDocument/2006/relationships/hyperlink" Target="https://www.onisep.fr/Ressources/Univers-Metier/Metiers/ingenieur-aromaticien-ingenieure-aromaticienne" TargetMode="External"/><Relationship Id="rId136" Type="http://schemas.openxmlformats.org/officeDocument/2006/relationships/hyperlink" Target="https://www.onisep.fr/Ressources/Univers-Metier/Metiers/concepteur-conceptrice-de-jeux-video" TargetMode="External"/><Relationship Id="rId157" Type="http://schemas.openxmlformats.org/officeDocument/2006/relationships/hyperlink" Target="https://www.onisep.fr/Ressources/Univers-Metier/Metiers/prothesiste-dentaire" TargetMode="External"/><Relationship Id="rId178" Type="http://schemas.openxmlformats.org/officeDocument/2006/relationships/hyperlink" Target="https://www.onisep.fr/Ressources/Univers-Metier/Metiers/linguiste" TargetMode="External"/><Relationship Id="rId61" Type="http://schemas.openxmlformats.org/officeDocument/2006/relationships/hyperlink" Target="https://www.onisep.fr/Ressources/Univers-Metier/Metiers/eclairagiste" TargetMode="External"/><Relationship Id="rId82" Type="http://schemas.openxmlformats.org/officeDocument/2006/relationships/hyperlink" Target="https://www.onisep.fr/Ressources/Univers-Metier/Metiers/charpentier-charpentiere-bois" TargetMode="External"/><Relationship Id="rId152" Type="http://schemas.openxmlformats.org/officeDocument/2006/relationships/hyperlink" Target="https://www.onisep.fr/Ressources/Univers-Metier/Metiers/opticien-lunetier-opticienne-lunetiere" TargetMode="External"/><Relationship Id="rId173" Type="http://schemas.openxmlformats.org/officeDocument/2006/relationships/hyperlink" Target="https://www.onisep.fr/Ressources/Univers-Metier/Metiers/agent-agente-de-securite" TargetMode="External"/><Relationship Id="rId19" Type="http://schemas.openxmlformats.org/officeDocument/2006/relationships/hyperlink" Target="https://www.onisep.fr/Ressources/Univers-Metier/Metiers/horticulteur-horticultrice" TargetMode="External"/><Relationship Id="rId14" Type="http://schemas.openxmlformats.org/officeDocument/2006/relationships/hyperlink" Target="https://www.onisep.fr/Ressources/Univers-Metier/Metiers/botaniste" TargetMode="External"/><Relationship Id="rId30" Type="http://schemas.openxmlformats.org/officeDocument/2006/relationships/hyperlink" Target="https://www.onisep.fr/Ressources/Univers-Metier/Metiers/decorateur-decoratrice-scenographe" TargetMode="External"/><Relationship Id="rId35" Type="http://schemas.openxmlformats.org/officeDocument/2006/relationships/hyperlink" Target="https://www.onisep.fr/Ressources/Univers-Metier/Metiers/maquettiste" TargetMode="External"/><Relationship Id="rId56" Type="http://schemas.openxmlformats.org/officeDocument/2006/relationships/hyperlink" Target="https://www.onisep.fr/Ressources/Univers-Metier/Metiers/vitrailliste" TargetMode="External"/><Relationship Id="rId77" Type="http://schemas.openxmlformats.org/officeDocument/2006/relationships/hyperlink" Target="https://www.onisep.fr/Ressources/Univers-Metier/Metiers/designer-industriel-designeuse-industrielle" TargetMode="External"/><Relationship Id="rId100" Type="http://schemas.openxmlformats.org/officeDocument/2006/relationships/hyperlink" Target="https://www.onisep.fr/Ressources/Univers-Metier/Metiers/aerodynamicien-aerodynamicienne-en-aeronautique" TargetMode="External"/><Relationship Id="rId105" Type="http://schemas.openxmlformats.org/officeDocument/2006/relationships/hyperlink" Target="https://www.onisep.fr/Ressources/Univers-Metier/Metiers/restaurateur-restauratrice-d-oeuvres-d-art" TargetMode="External"/><Relationship Id="rId126" Type="http://schemas.openxmlformats.org/officeDocument/2006/relationships/hyperlink" Target="https://www.onisep.fr/Ressources/Univers-Metier/Metiers/cuisinier-cuisiniere" TargetMode="External"/><Relationship Id="rId147" Type="http://schemas.openxmlformats.org/officeDocument/2006/relationships/hyperlink" Target="https://www.onisep.fr/Ressources/Univers-Metier/Metiers/chirurgien-chirurgienne" TargetMode="External"/><Relationship Id="rId168" Type="http://schemas.openxmlformats.org/officeDocument/2006/relationships/hyperlink" Target="https://www.onisep.fr/Ressources/Univers-Metier/Metiers/sellier-selliere" TargetMode="External"/><Relationship Id="rId8" Type="http://schemas.openxmlformats.org/officeDocument/2006/relationships/footnotes" Target="footnotes.xml"/><Relationship Id="rId51" Type="http://schemas.openxmlformats.org/officeDocument/2006/relationships/hyperlink" Target="https://www.onisep.fr/Ressources/Univers-Metier/Metiers/orfevre" TargetMode="External"/><Relationship Id="rId72" Type="http://schemas.openxmlformats.org/officeDocument/2006/relationships/hyperlink" Target="https://www.onisep.fr/Ressources/Univers-Metier/Metiers/mixeur-mixeuse-son" TargetMode="External"/><Relationship Id="rId93" Type="http://schemas.openxmlformats.org/officeDocument/2006/relationships/hyperlink" Target="https://www.onisep.fr/Ressources/Univers-Metier/Metiers/marchandiseur-marchandiseuse" TargetMode="External"/><Relationship Id="rId98" Type="http://schemas.openxmlformats.org/officeDocument/2006/relationships/hyperlink" Target="https://www.onisep.fr/Ressources/Univers-Metier/Metiers/serigraphe" TargetMode="External"/><Relationship Id="rId121" Type="http://schemas.openxmlformats.org/officeDocument/2006/relationships/hyperlink" Target="https://www.onisep.fr/Ressources/Univers-Metier/Metiers/menuisier-menuisiere" TargetMode="External"/><Relationship Id="rId142" Type="http://schemas.openxmlformats.org/officeDocument/2006/relationships/hyperlink" Target="https://www.onisep.fr/Ressources/Univers-Metier/Metiers/designer-graphique" TargetMode="External"/><Relationship Id="rId163" Type="http://schemas.openxmlformats.org/officeDocument/2006/relationships/hyperlink" Target="https://www.onisep.fr/Ressources/Univers-Metier/Metiers/cordonnier-cordonniere" TargetMode="External"/><Relationship Id="rId184" Type="http://schemas.openxmlformats.org/officeDocument/2006/relationships/hyperlink" Target="https://www.onisep.fr/Ressources/Univers-Metier/Metiers/conducteur-conductrice-de-train" TargetMode="External"/><Relationship Id="rId189" Type="http://schemas.openxmlformats.org/officeDocument/2006/relationships/hyperlink" Target="https://www.onisep.fr/Ressources/Univers-Metier/Metiers/macon-maconne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https://www.onisep.fr/Ressources/Univers-Metier/Metiers/palefrenier-palefreniere" TargetMode="External"/><Relationship Id="rId46" Type="http://schemas.openxmlformats.org/officeDocument/2006/relationships/hyperlink" Target="https://www.onisep.fr/Ressources/Univers-Metier/Metiers/ebeniste" TargetMode="External"/><Relationship Id="rId67" Type="http://schemas.openxmlformats.org/officeDocument/2006/relationships/hyperlink" Target="https://www.onisep.fr/Ressources/Univers-Metier/Metiers/cadreur-cadreuse" TargetMode="External"/><Relationship Id="rId116" Type="http://schemas.openxmlformats.org/officeDocument/2006/relationships/hyperlink" Target="https://www.onisep.fr/Ressources/Univers-Metier/Metiers/coiffeur-coiffeuse" TargetMode="External"/><Relationship Id="rId137" Type="http://schemas.openxmlformats.org/officeDocument/2006/relationships/hyperlink" Target="https://www.onisep.fr/Ressources/Univers-Metier/Metiers/designer-graphique" TargetMode="External"/><Relationship Id="rId158" Type="http://schemas.openxmlformats.org/officeDocument/2006/relationships/hyperlink" Target="https://www.onisep.fr/Ressources/Univers-Metier/Metiers/psychomotricien-psychomotricienne" TargetMode="External"/><Relationship Id="rId20" Type="http://schemas.openxmlformats.org/officeDocument/2006/relationships/hyperlink" Target="https://www.onisep.fr/Ressources/Univers-Metier/Metiers/paysagiste" TargetMode="External"/><Relationship Id="rId41" Type="http://schemas.openxmlformats.org/officeDocument/2006/relationships/hyperlink" Target="https://www.onisep.fr/Ressources/Univers-Metier/Metiers/paysagiste" TargetMode="External"/><Relationship Id="rId62" Type="http://schemas.openxmlformats.org/officeDocument/2006/relationships/hyperlink" Target="https://www.onisep.fr/Ressources/Univers-Metier/Metiers/maquilleur-maquilleuse-artistique" TargetMode="External"/><Relationship Id="rId83" Type="http://schemas.openxmlformats.org/officeDocument/2006/relationships/hyperlink" Target="https://www.onisep.fr/Ressources/Univers-Metier/Metiers/charpentier-charpentiere-metallique" TargetMode="External"/><Relationship Id="rId88" Type="http://schemas.openxmlformats.org/officeDocument/2006/relationships/hyperlink" Target="https://www.onisep.fr/Ressources/Univers-Metier/Metiers/peintre-en-batiment" TargetMode="External"/><Relationship Id="rId111" Type="http://schemas.openxmlformats.org/officeDocument/2006/relationships/hyperlink" Target="https://www.onisep.fr/Ressources/Univers-Metier/Metiers/dessinateur-dessinatrice-de-bd" TargetMode="External"/><Relationship Id="rId132" Type="http://schemas.openxmlformats.org/officeDocument/2006/relationships/hyperlink" Target="https://www.onisep.fr/Ressources/Univers-Metier/Metiers/ingenieur-ingenieure-recherche-et-developpement-en-agroalimentaire" TargetMode="External"/><Relationship Id="rId153" Type="http://schemas.openxmlformats.org/officeDocument/2006/relationships/hyperlink" Target="https://www.onisep.fr/Ressources/Univers-Metier/Metiers/orthophoniste" TargetMode="External"/><Relationship Id="rId174" Type="http://schemas.openxmlformats.org/officeDocument/2006/relationships/hyperlink" Target="https://www.onisep.fr/Ressources/Univers-Metier/Metiers/enqueteur-prive-enquetrice-privee" TargetMode="External"/><Relationship Id="rId179" Type="http://schemas.openxmlformats.org/officeDocument/2006/relationships/hyperlink" Target="https://www.onisep.fr/Ressources/Univers-Metier/Metiers/traducteur-interprete-traductrice-interprete" TargetMode="External"/><Relationship Id="rId190" Type="http://schemas.openxmlformats.org/officeDocument/2006/relationships/hyperlink" Target="https://www.onisep.fr/Ressources/Univers-Metier/Metiers/verrier-verriere-au-chalumeau" TargetMode="External"/><Relationship Id="rId15" Type="http://schemas.openxmlformats.org/officeDocument/2006/relationships/hyperlink" Target="https://www.onisep.fr/Ressources/Univers-Metier/Metiers/chef-cheffe-de-cultures-legumieres" TargetMode="External"/><Relationship Id="rId36" Type="http://schemas.openxmlformats.org/officeDocument/2006/relationships/hyperlink" Target="https://www.onisep.fr/Ressources/Univers-Metier/Metiers/restaurateur-restauratrice-d-oeuvres-d-art" TargetMode="External"/><Relationship Id="rId57" Type="http://schemas.openxmlformats.org/officeDocument/2006/relationships/hyperlink" Target="https://www.onisep.fr/Ressources/Univers-Metier/Metiers/artiste-de-cirque" TargetMode="External"/><Relationship Id="rId106" Type="http://schemas.openxmlformats.org/officeDocument/2006/relationships/hyperlink" Target="https://www.onisep.fr/Ressources/Univers-Metier/Metiers/controleur-aerien-controleuse-aerienne" TargetMode="External"/><Relationship Id="rId127" Type="http://schemas.openxmlformats.org/officeDocument/2006/relationships/hyperlink" Target="https://www.onisep.fr/Ressources/Univers-Metier/Metiers/gouvernante" TargetMode="External"/><Relationship Id="rId10" Type="http://schemas.openxmlformats.org/officeDocument/2006/relationships/header" Target="header1.xml"/><Relationship Id="rId31" Type="http://schemas.openxmlformats.org/officeDocument/2006/relationships/hyperlink" Target="https://www.onisep.fr/Ressources/Univers-Metier/Metiers/designer-graphique" TargetMode="External"/><Relationship Id="rId52" Type="http://schemas.openxmlformats.org/officeDocument/2006/relationships/hyperlink" Target="https://www.onisep.fr/Ressources/Univers-Metier/Metiers/relieur-doreur-relieuse-doreuse" TargetMode="External"/><Relationship Id="rId73" Type="http://schemas.openxmlformats.org/officeDocument/2006/relationships/hyperlink" Target="https://www.onisep.fr/Ressources/Univers-Metier/Metiers/photographe" TargetMode="External"/><Relationship Id="rId78" Type="http://schemas.openxmlformats.org/officeDocument/2006/relationships/hyperlink" Target="https://www.onisep.fr/Ressources/Univers-Metier/Metiers/ingenieur-ingenieure-en-acoustique" TargetMode="External"/><Relationship Id="rId94" Type="http://schemas.openxmlformats.org/officeDocument/2006/relationships/hyperlink" Target="https://www.onisep.fr/Ressources/Univers-Metier/Metiers/designer-graphique" TargetMode="External"/><Relationship Id="rId99" Type="http://schemas.openxmlformats.org/officeDocument/2006/relationships/hyperlink" Target="https://www.onisep.fr/Ressources/Univers-Metier/Metiers/webdesigner" TargetMode="External"/><Relationship Id="rId101" Type="http://schemas.openxmlformats.org/officeDocument/2006/relationships/hyperlink" Target="https://www.onisep.fr/Ressources/Univers-Metier/Metiers/architecte-naval-navale" TargetMode="External"/><Relationship Id="rId122" Type="http://schemas.openxmlformats.org/officeDocument/2006/relationships/hyperlink" Target="https://www.onisep.fr/Ressources/Univers-Metier/Metiers/barman-barmaid" TargetMode="External"/><Relationship Id="rId143" Type="http://schemas.openxmlformats.org/officeDocument/2006/relationships/hyperlink" Target="https://www.onisep.fr/Ressources/Univers-Metier/Metiers/directeur-directrice-artistique" TargetMode="External"/><Relationship Id="rId148" Type="http://schemas.openxmlformats.org/officeDocument/2006/relationships/hyperlink" Target="https://www.onisep.fr/Ressources/Univers-Metier/Metiers/dieteticien-dieteticienne" TargetMode="External"/><Relationship Id="rId164" Type="http://schemas.openxmlformats.org/officeDocument/2006/relationships/hyperlink" Target="https://www.onisep.fr/Ressources/Univers-Metier/Metiers/maroquinier-maroquiniere" TargetMode="External"/><Relationship Id="rId169" Type="http://schemas.openxmlformats.org/officeDocument/2006/relationships/hyperlink" Target="https://www.onisep.fr/Ressources/Univers-Metier/Metiers/styliste" TargetMode="External"/><Relationship Id="rId185" Type="http://schemas.openxmlformats.org/officeDocument/2006/relationships/hyperlink" Target="https://www.onisep.fr/Ressources/Univers-Metier/Metiers/conducteur-routier-conductrice-routier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80" Type="http://schemas.openxmlformats.org/officeDocument/2006/relationships/hyperlink" Target="https://www.onisep.fr/Ressources/Univers-Metier/Metiers/conducteur-conductrice-de-bus-ou-d-autocar" TargetMode="External"/><Relationship Id="rId26" Type="http://schemas.openxmlformats.org/officeDocument/2006/relationships/hyperlink" Target="https://www.onisep.fr/Ressources/Univers-Metier/Metiers/toiletteur-toiletteuse-d-animaux" TargetMode="External"/><Relationship Id="rId47" Type="http://schemas.openxmlformats.org/officeDocument/2006/relationships/hyperlink" Target="https://www.onisep.fr/Ressources/Univers-Metier/Metiers/encadreur-encadreuse" TargetMode="External"/><Relationship Id="rId68" Type="http://schemas.openxmlformats.org/officeDocument/2006/relationships/hyperlink" Target="https://www.onisep.fr/Ressources/Univers-Metier/Metiers/chef-monteur-cheffe-monteuse" TargetMode="External"/><Relationship Id="rId89" Type="http://schemas.openxmlformats.org/officeDocument/2006/relationships/hyperlink" Target="https://www.onisep.fr/Ressources/Univers-Metier/Metiers/platrier-platriere" TargetMode="External"/><Relationship Id="rId112" Type="http://schemas.openxmlformats.org/officeDocument/2006/relationships/hyperlink" Target="https://www.onisep.fr/Ressources/Univers-Metier/Metiers/illustrateur-illustratrice" TargetMode="External"/><Relationship Id="rId133" Type="http://schemas.openxmlformats.org/officeDocument/2006/relationships/hyperlink" Target="https://www.onisep.fr/Ressources/Univers-Metier/Metiers/formulateur-formulatrice" TargetMode="External"/><Relationship Id="rId154" Type="http://schemas.openxmlformats.org/officeDocument/2006/relationships/hyperlink" Target="https://www.onisep.fr/Ressources/Univers-Metier/Metiers/orthoptiste" TargetMode="External"/><Relationship Id="rId175" Type="http://schemas.openxmlformats.org/officeDocument/2006/relationships/hyperlink" Target="https://www.onisep.fr/Ressources/Univers-Metier/Metiers/sapeur-pompier" TargetMode="External"/><Relationship Id="rId16" Type="http://schemas.openxmlformats.org/officeDocument/2006/relationships/hyperlink" Target="https://www.onisep.fr/Ressources/Univers-Metier/Metiers/employe-employee-de-chai" TargetMode="External"/><Relationship Id="rId37" Type="http://schemas.openxmlformats.org/officeDocument/2006/relationships/hyperlink" Target="https://www.onisep.fr/Ressources/Univers-Metier/Metiers/styliste" TargetMode="External"/><Relationship Id="rId58" Type="http://schemas.openxmlformats.org/officeDocument/2006/relationships/hyperlink" Target="https://www.onisep.fr/Ressources/Univers-Metier/Metiers/chanteur-chanteuse" TargetMode="External"/><Relationship Id="rId79" Type="http://schemas.openxmlformats.org/officeDocument/2006/relationships/hyperlink" Target="https://www.onisep.fr/Ressources/Univers-Metier/Metiers/mecanicien-mecanicienne-et-technicien-technicienne-moto" TargetMode="External"/><Relationship Id="rId102" Type="http://schemas.openxmlformats.org/officeDocument/2006/relationships/hyperlink" Target="https://www.onisep.fr/Ressources/Univers-Metier/Metiers/dessinateur-dessinatrice-en-construction-mecanique" TargetMode="External"/><Relationship Id="rId123" Type="http://schemas.openxmlformats.org/officeDocument/2006/relationships/hyperlink" Target="https://www.onisep.fr/Ressources/Univers-Metier/Metiers/boucher-bouchere" TargetMode="External"/><Relationship Id="rId144" Type="http://schemas.openxmlformats.org/officeDocument/2006/relationships/hyperlink" Target="https://www.onisep.fr/Ressources/Univers-Metier/Metiers/maquettiste" TargetMode="External"/><Relationship Id="rId90" Type="http://schemas.openxmlformats.org/officeDocument/2006/relationships/hyperlink" Target="https://www.onisep.fr/Ressources/Univers-Metier/Metiers/solier-moquettiste-soliere-moquettiste" TargetMode="External"/><Relationship Id="rId165" Type="http://schemas.openxmlformats.org/officeDocument/2006/relationships/hyperlink" Target="https://www.onisep.fr/Ressources/Univers-Metier/Metiers/modeliste" TargetMode="External"/><Relationship Id="rId186" Type="http://schemas.openxmlformats.org/officeDocument/2006/relationships/hyperlink" Target="https://www.onisep.fr/Ressources/Univers-Metier/Metiers/controleur-aerien-controleuse-aerienne" TargetMode="External"/><Relationship Id="rId27" Type="http://schemas.openxmlformats.org/officeDocument/2006/relationships/hyperlink" Target="https://www.onisep.fr/Ressources/Univers-Metier/Metiers/veterinaire" TargetMode="External"/><Relationship Id="rId48" Type="http://schemas.openxmlformats.org/officeDocument/2006/relationships/hyperlink" Target="https://www.onisep.fr/Ressources/Univers-Metier/Metiers/facteur-factrice-d-instruments" TargetMode="External"/><Relationship Id="rId69" Type="http://schemas.openxmlformats.org/officeDocument/2006/relationships/hyperlink" Target="https://www.onisep.fr/Ressources/Univers-Metier/Metiers/designer-sonore" TargetMode="External"/><Relationship Id="rId113" Type="http://schemas.openxmlformats.org/officeDocument/2006/relationships/hyperlink" Target="https://www.onisep.fr/Ressources/Univers-Metier/Metiers/maquettiste" TargetMode="External"/><Relationship Id="rId134" Type="http://schemas.openxmlformats.org/officeDocument/2006/relationships/hyperlink" Target="https://www.onisep.fr/Ressources/Univers-Metier/Metiers/parfumeur-parfumeuse" TargetMode="External"/><Relationship Id="rId80" Type="http://schemas.openxmlformats.org/officeDocument/2006/relationships/hyperlink" Target="https://www.onisep.fr/Ressources/Univers-Metier/Metiers/sellier-selliere" TargetMode="External"/><Relationship Id="rId155" Type="http://schemas.openxmlformats.org/officeDocument/2006/relationships/hyperlink" Target="https://www.onisep.fr/Ressources/Univers-Metier/Metiers/osteopathe" TargetMode="External"/><Relationship Id="rId176" Type="http://schemas.openxmlformats.org/officeDocument/2006/relationships/hyperlink" Target="https://www.onisep.fr/Ressources/Univers-Metier/Metiers/animateur-nature-animatrice-nature" TargetMode="External"/><Relationship Id="rId17" Type="http://schemas.openxmlformats.org/officeDocument/2006/relationships/hyperlink" Target="https://www.onisep.fr/Ressources/Univers-Metier/Metiers/fleuriste" TargetMode="External"/><Relationship Id="rId38" Type="http://schemas.openxmlformats.org/officeDocument/2006/relationships/hyperlink" Target="https://www.onisep.fr/Ressources/Univers-Metier/Metiers/webdesigner" TargetMode="External"/><Relationship Id="rId59" Type="http://schemas.openxmlformats.org/officeDocument/2006/relationships/hyperlink" Target="https://www.onisep.fr/Ressources/Univers-Metier/Metiers/costumier-costumiere" TargetMode="External"/><Relationship Id="rId103" Type="http://schemas.openxmlformats.org/officeDocument/2006/relationships/hyperlink" Target="https://www.onisep.fr/Ressources/Univers-Metier/Metiers/antiquaire" TargetMode="External"/><Relationship Id="rId124" Type="http://schemas.openxmlformats.org/officeDocument/2006/relationships/hyperlink" Target="https://www.onisep.fr/Ressources/Univers-Metier/Metiers/charcutier-traiteur-charcutiere-traiteuse" TargetMode="External"/><Relationship Id="rId70" Type="http://schemas.openxmlformats.org/officeDocument/2006/relationships/hyperlink" Target="https://www.onisep.fr/Ressources/Univers-Metier/Metiers/ingenieur-ingenieure-du-son" TargetMode="External"/><Relationship Id="rId91" Type="http://schemas.openxmlformats.org/officeDocument/2006/relationships/hyperlink" Target="https://www.onisep.fr/Ressources/Univers-Metier/Metiers/staffeur-ornemaniste-staffeuse-ornemaniste" TargetMode="External"/><Relationship Id="rId145" Type="http://schemas.openxmlformats.org/officeDocument/2006/relationships/hyperlink" Target="https://www.onisep.fr/Ressources/Univers-Metier/Metiers/dessinateur-dessinatrice-en-construction-mecanique" TargetMode="External"/><Relationship Id="rId166" Type="http://schemas.openxmlformats.org/officeDocument/2006/relationships/hyperlink" Target="https://www.onisep.fr/Ressources/Univers-Metier/Metiers/modiste" TargetMode="External"/><Relationship Id="rId187" Type="http://schemas.openxmlformats.org/officeDocument/2006/relationships/hyperlink" Target="https://www.onisep.fr/Ressources/Univers-Metier/Metiers/carreleur-carreleuse-mosaiste" TargetMode="External"/><Relationship Id="rId1" Type="http://schemas.openxmlformats.org/officeDocument/2006/relationships/customXml" Target="../customXml/item1.xml"/><Relationship Id="rId28" Type="http://schemas.openxmlformats.org/officeDocument/2006/relationships/hyperlink" Target="https://www.onisep.fr/Ressources/Univers-Metier/Metiers/animateur-animatrice-2d-et-3d" TargetMode="External"/><Relationship Id="rId49" Type="http://schemas.openxmlformats.org/officeDocument/2006/relationships/hyperlink" Target="https://www.onisep.fr/Ressources/Univers-Metier/Metiers/ferronnier-ferronniere-d-art" TargetMode="External"/><Relationship Id="rId114" Type="http://schemas.openxmlformats.org/officeDocument/2006/relationships/hyperlink" Target="https://www.onisep.fr/Ressources/Univers-Metier/Metiers/ingenieur-ingenieure-en-photonique" TargetMode="External"/><Relationship Id="rId60" Type="http://schemas.openxmlformats.org/officeDocument/2006/relationships/hyperlink" Target="https://www.onisep.fr/Ressources/Univers-Metier/Metiers/decorateur-decoratrice-scenographe" TargetMode="External"/><Relationship Id="rId81" Type="http://schemas.openxmlformats.org/officeDocument/2006/relationships/hyperlink" Target="https://www.onisep.fr/Ressources/Univers-Metier/Metiers/carreleur-carreleuse-mosaiste" TargetMode="External"/><Relationship Id="rId135" Type="http://schemas.openxmlformats.org/officeDocument/2006/relationships/hyperlink" Target="https://www.onisep.fr/ressources/univers-metier/metiers/animateur-animatrice-2d-et-3d" TargetMode="External"/><Relationship Id="rId156" Type="http://schemas.openxmlformats.org/officeDocument/2006/relationships/hyperlink" Target="https://www.onisep.fr/Ressources/Univers-Metier/Metiers/pedicure-podologue" TargetMode="External"/><Relationship Id="rId177" Type="http://schemas.openxmlformats.org/officeDocument/2006/relationships/hyperlink" Target="https://www.onisep.fr/Ressources/Univers-Metier/Metiers/guide-de-haute-montagne" TargetMode="External"/><Relationship Id="rId18" Type="http://schemas.openxmlformats.org/officeDocument/2006/relationships/hyperlink" Target="https://www.onisep.fr/Ressources/Univers-Metier/Metiers/fromager-fromagere" TargetMode="External"/><Relationship Id="rId39" Type="http://schemas.openxmlformats.org/officeDocument/2006/relationships/hyperlink" Target="https://www.onisep.fr/Ressources/Univers-Metier/Metiers/architecte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bault\Desktop\travail\TITI\Gabarit%20RESO_A4_P%20-%20Copi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Gabarit RESO_A4_P - Copie</Template>
  <TotalTime>134</TotalTime>
  <Pages>1</Pages>
  <Words>3533</Words>
  <Characters>19433</Characters>
  <Application>Microsoft Office Word</Application>
  <DocSecurity>0</DocSecurity>
  <Lines>161</Lines>
  <Paragraphs>45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</dc:creator>
  <cp:lastModifiedBy>séverine maestri</cp:lastModifiedBy>
  <cp:revision>7</cp:revision>
  <cp:lastPrinted>2023-07-05T08:50:00Z</cp:lastPrinted>
  <dcterms:created xsi:type="dcterms:W3CDTF">2023-08-22T21:17:00Z</dcterms:created>
  <dcterms:modified xsi:type="dcterms:W3CDTF">2025-02-27T16:54:00Z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