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11086" w:type="dxa"/>
        <w:tblInd w:w="-147" w:type="dxa"/>
        <w:tblLook w:val="04A0" w:firstRow="1" w:lastRow="0" w:firstColumn="1" w:lastColumn="0" w:noHBand="0" w:noVBand="1"/>
      </w:tblPr>
      <w:tblGrid>
        <w:gridCol w:w="2334"/>
        <w:gridCol w:w="1749"/>
        <w:gridCol w:w="3347"/>
        <w:gridCol w:w="3656"/>
      </w:tblGrid>
      <w:tr w:rsidR="00A37223" w14:paraId="59AA46BF" w14:textId="77777777" w:rsidTr="00920B6B">
        <w:trPr>
          <w:trHeight w:val="383"/>
        </w:trPr>
        <w:tc>
          <w:tcPr>
            <w:tcW w:w="7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4C1A7423" w14:textId="77777777" w:rsidR="00A37223" w:rsidRDefault="00A37223" w:rsidP="00920B6B">
            <w:pPr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  <w:color w:val="000000" w:themeColor="text1"/>
              </w:rPr>
              <w:t>Les grandes familles de métiers dans les Travaux Publics</w:t>
            </w:r>
          </w:p>
        </w:tc>
        <w:tc>
          <w:tcPr>
            <w:tcW w:w="3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4CBD" w14:textId="77777777" w:rsidR="00A37223" w:rsidRDefault="00A37223" w:rsidP="00920B6B">
            <w:pPr>
              <w:rPr>
                <w:rFonts w:ascii="Arial" w:eastAsia="Calibri" w:hAnsi="Arial" w:cs="Arial"/>
                <w:b/>
                <w:bCs/>
              </w:rPr>
            </w:pPr>
          </w:p>
          <w:p w14:paraId="771AC952" w14:textId="77777777" w:rsidR="00A37223" w:rsidRDefault="00A37223" w:rsidP="00920B6B">
            <w:pPr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Fonctions supports</w:t>
            </w:r>
          </w:p>
        </w:tc>
      </w:tr>
      <w:tr w:rsidR="00920B6B" w14:paraId="0C2918F9" w14:textId="77777777" w:rsidTr="00920B6B">
        <w:trPr>
          <w:trHeight w:val="1179"/>
        </w:trPr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9063E" w14:textId="77777777" w:rsidR="00A37223" w:rsidRDefault="00A37223" w:rsidP="00920B6B">
            <w:pPr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Étude et</w:t>
            </w:r>
          </w:p>
          <w:p w14:paraId="7C217833" w14:textId="77777777" w:rsidR="00A37223" w:rsidRDefault="00A37223" w:rsidP="00920B6B">
            <w:pPr>
              <w:rPr>
                <w:rFonts w:ascii="Arial" w:eastAsia="Calibri" w:hAnsi="Arial" w:cs="Arial"/>
                <w:b/>
                <w:bCs/>
              </w:rPr>
            </w:pPr>
            <w:proofErr w:type="gramStart"/>
            <w:r>
              <w:rPr>
                <w:rFonts w:ascii="Arial" w:eastAsia="Calibri" w:hAnsi="Arial" w:cs="Arial"/>
                <w:b/>
                <w:bCs/>
              </w:rPr>
              <w:t>conception</w:t>
            </w:r>
            <w:proofErr w:type="gramEnd"/>
            <w:r>
              <w:rPr>
                <w:rFonts w:ascii="Arial" w:eastAsia="Calibri" w:hAnsi="Arial" w:cs="Arial"/>
                <w:b/>
                <w:bCs/>
              </w:rPr>
              <w:t xml:space="preserve"> </w:t>
            </w:r>
          </w:p>
          <w:p w14:paraId="2B0D2A26" w14:textId="77777777" w:rsidR="00A37223" w:rsidRDefault="00A37223" w:rsidP="00920B6B">
            <w:pPr>
              <w:rPr>
                <w:rFonts w:ascii="Arial" w:eastAsia="Calibri" w:hAnsi="Arial" w:cs="Arial"/>
                <w:b/>
                <w:bCs/>
              </w:rPr>
            </w:pPr>
            <w:proofErr w:type="gramStart"/>
            <w:r>
              <w:rPr>
                <w:rFonts w:ascii="Arial" w:eastAsia="Calibri" w:hAnsi="Arial" w:cs="Arial"/>
                <w:b/>
                <w:bCs/>
              </w:rPr>
              <w:t>du</w:t>
            </w:r>
            <w:proofErr w:type="gramEnd"/>
            <w:r>
              <w:rPr>
                <w:rFonts w:ascii="Arial" w:eastAsia="Calibri" w:hAnsi="Arial" w:cs="Arial"/>
                <w:b/>
                <w:bCs/>
              </w:rPr>
              <w:t xml:space="preserve"> chantier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6C3C1" w14:textId="77777777" w:rsidR="00A37223" w:rsidRDefault="00A37223" w:rsidP="00920B6B">
            <w:pPr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Encadrement</w:t>
            </w:r>
          </w:p>
          <w:p w14:paraId="0B6095B0" w14:textId="77777777" w:rsidR="00A37223" w:rsidRDefault="00A37223" w:rsidP="00920B6B">
            <w:pPr>
              <w:rPr>
                <w:rFonts w:ascii="Arial" w:eastAsia="Calibri" w:hAnsi="Arial" w:cs="Arial"/>
                <w:b/>
                <w:bCs/>
              </w:rPr>
            </w:pPr>
            <w:proofErr w:type="gramStart"/>
            <w:r>
              <w:rPr>
                <w:rFonts w:ascii="Arial" w:eastAsia="Calibri" w:hAnsi="Arial" w:cs="Arial"/>
                <w:b/>
                <w:bCs/>
              </w:rPr>
              <w:t>du</w:t>
            </w:r>
            <w:proofErr w:type="gramEnd"/>
            <w:r>
              <w:rPr>
                <w:rFonts w:ascii="Arial" w:eastAsia="Calibri" w:hAnsi="Arial" w:cs="Arial"/>
                <w:b/>
                <w:bCs/>
              </w:rPr>
              <w:t xml:space="preserve"> chantier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3ADC" w14:textId="77777777" w:rsidR="00A37223" w:rsidRDefault="00A37223" w:rsidP="00920B6B">
            <w:pPr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Exécution</w:t>
            </w:r>
          </w:p>
          <w:p w14:paraId="2DEDCD0F" w14:textId="77777777" w:rsidR="00A37223" w:rsidRDefault="00A37223" w:rsidP="00920B6B">
            <w:pPr>
              <w:rPr>
                <w:rFonts w:ascii="Arial" w:eastAsia="Calibri" w:hAnsi="Arial" w:cs="Arial"/>
                <w:b/>
                <w:bCs/>
              </w:rPr>
            </w:pPr>
            <w:proofErr w:type="gramStart"/>
            <w:r>
              <w:rPr>
                <w:rFonts w:ascii="Arial" w:eastAsia="Calibri" w:hAnsi="Arial" w:cs="Arial"/>
                <w:b/>
                <w:bCs/>
              </w:rPr>
              <w:t>du</w:t>
            </w:r>
            <w:proofErr w:type="gramEnd"/>
            <w:r>
              <w:rPr>
                <w:rFonts w:ascii="Arial" w:eastAsia="Calibri" w:hAnsi="Arial" w:cs="Arial"/>
                <w:b/>
                <w:bCs/>
              </w:rPr>
              <w:t xml:space="preserve"> chantier </w:t>
            </w:r>
          </w:p>
          <w:p w14:paraId="16E088B3" w14:textId="77777777" w:rsidR="00A37223" w:rsidRDefault="00A37223" w:rsidP="00920B6B">
            <w:pPr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3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9031C" w14:textId="77777777" w:rsidR="00A37223" w:rsidRDefault="00A37223" w:rsidP="00920B6B">
            <w:pPr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920B6B" w14:paraId="11363E6C" w14:textId="77777777" w:rsidTr="00920B6B">
        <w:trPr>
          <w:trHeight w:val="10969"/>
        </w:trPr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CD18" w14:textId="77777777" w:rsidR="00A37223" w:rsidRDefault="00A37223" w:rsidP="00920B6B">
            <w:pPr>
              <w:rPr>
                <w:rFonts w:ascii="Arial" w:hAnsi="Arial" w:cs="Arial"/>
              </w:rPr>
            </w:pPr>
          </w:p>
          <w:p w14:paraId="365BD3E2" w14:textId="77777777" w:rsidR="00A37223" w:rsidRDefault="00A37223" w:rsidP="00920B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Dessinateur-projeteur</w:t>
            </w:r>
          </w:p>
          <w:p w14:paraId="7BDC477C" w14:textId="77777777" w:rsidR="00A37223" w:rsidRDefault="00A37223" w:rsidP="00920B6B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ou</w:t>
            </w:r>
            <w:proofErr w:type="gramEnd"/>
            <w:r>
              <w:rPr>
                <w:rFonts w:ascii="Arial" w:hAnsi="Arial" w:cs="Arial"/>
              </w:rPr>
              <w:t xml:space="preserve"> dessinatrice-projeteuse</w:t>
            </w:r>
          </w:p>
          <w:p w14:paraId="4CAF5DB4" w14:textId="77777777" w:rsidR="00A37223" w:rsidRDefault="00A37223" w:rsidP="00920B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Géomètre-topographe</w:t>
            </w:r>
          </w:p>
          <w:p w14:paraId="7EAA8D64" w14:textId="77777777" w:rsidR="00A37223" w:rsidRDefault="00A37223" w:rsidP="00920B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BIM Manager</w:t>
            </w:r>
          </w:p>
          <w:p w14:paraId="6FFF2EB6" w14:textId="77777777" w:rsidR="00A37223" w:rsidRDefault="00A37223" w:rsidP="00920B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Chargé ou chargée d’études de prix</w:t>
            </w:r>
          </w:p>
          <w:p w14:paraId="2BAFDFD9" w14:textId="77777777" w:rsidR="00A37223" w:rsidRDefault="00A37223" w:rsidP="00920B6B">
            <w:pPr>
              <w:rPr>
                <w:rFonts w:ascii="Arial" w:hAnsi="Arial" w:cs="Arial"/>
              </w:rPr>
            </w:pPr>
          </w:p>
          <w:p w14:paraId="152B58AF" w14:textId="77777777" w:rsidR="00A37223" w:rsidRDefault="00A37223" w:rsidP="00920B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Chargé ou chargée d’études techniques</w:t>
            </w:r>
          </w:p>
          <w:p w14:paraId="3AF5E4AD" w14:textId="77777777" w:rsidR="00A37223" w:rsidRDefault="00A37223" w:rsidP="00920B6B">
            <w:pPr>
              <w:rPr>
                <w:rFonts w:ascii="Arial" w:hAnsi="Arial" w:cs="Arial"/>
              </w:rPr>
            </w:pPr>
          </w:p>
          <w:p w14:paraId="0652960C" w14:textId="77777777" w:rsidR="00A37223" w:rsidRDefault="00A37223" w:rsidP="00920B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Chargé ou chargée de méthodes</w:t>
            </w:r>
          </w:p>
          <w:p w14:paraId="2952EBA1" w14:textId="77777777" w:rsidR="00A37223" w:rsidRDefault="00A37223" w:rsidP="00920B6B">
            <w:pPr>
              <w:rPr>
                <w:rFonts w:ascii="Arial" w:hAnsi="Arial" w:cs="Arial"/>
              </w:rPr>
            </w:pPr>
          </w:p>
          <w:p w14:paraId="6D264BD6" w14:textId="77777777" w:rsidR="00A37223" w:rsidRDefault="00A37223" w:rsidP="00920B6B">
            <w:pPr>
              <w:rPr>
                <w:rFonts w:ascii="Arial" w:eastAsia="Calibri" w:hAnsi="Arial" w:cs="Arial"/>
              </w:rPr>
            </w:pPr>
          </w:p>
          <w:p w14:paraId="71385477" w14:textId="77777777" w:rsidR="00A37223" w:rsidRDefault="00A37223" w:rsidP="00920B6B">
            <w:pPr>
              <w:rPr>
                <w:rFonts w:ascii="Arial" w:eastAsia="Calibri" w:hAnsi="Arial" w:cs="Arial"/>
              </w:rPr>
            </w:pPr>
          </w:p>
          <w:p w14:paraId="190D3FA9" w14:textId="77777777" w:rsidR="00A37223" w:rsidRDefault="00A37223" w:rsidP="00920B6B">
            <w:pPr>
              <w:rPr>
                <w:rFonts w:ascii="Arial" w:eastAsia="Calibri" w:hAnsi="Arial" w:cs="Arial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F590" w14:textId="77777777" w:rsidR="00A37223" w:rsidRDefault="00A37223" w:rsidP="00920B6B">
            <w:pPr>
              <w:rPr>
                <w:rFonts w:ascii="Arial" w:eastAsia="Calibri" w:hAnsi="Arial" w:cs="Arial"/>
              </w:rPr>
            </w:pPr>
          </w:p>
          <w:p w14:paraId="128C4D83" w14:textId="77777777" w:rsidR="00A37223" w:rsidRDefault="00A37223" w:rsidP="00920B6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Chargé ou chargée d’affaires TP </w:t>
            </w:r>
          </w:p>
          <w:p w14:paraId="2B8656E9" w14:textId="77777777" w:rsidR="00A37223" w:rsidRDefault="00A37223" w:rsidP="00920B6B">
            <w:pPr>
              <w:rPr>
                <w:rFonts w:ascii="Arial" w:eastAsia="Calibri" w:hAnsi="Arial" w:cs="Arial"/>
              </w:rPr>
            </w:pPr>
          </w:p>
          <w:p w14:paraId="5BC0E496" w14:textId="77777777" w:rsidR="00A37223" w:rsidRDefault="00A37223" w:rsidP="00920B6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Chef ou cheffe d’équipe</w:t>
            </w:r>
          </w:p>
          <w:p w14:paraId="120E3453" w14:textId="77777777" w:rsidR="00A37223" w:rsidRDefault="00A37223" w:rsidP="00920B6B">
            <w:pPr>
              <w:rPr>
                <w:rFonts w:ascii="Arial" w:eastAsia="Calibri" w:hAnsi="Arial" w:cs="Arial"/>
              </w:rPr>
            </w:pPr>
          </w:p>
          <w:p w14:paraId="45FA01DC" w14:textId="77777777" w:rsidR="00A37223" w:rsidRDefault="00A37223" w:rsidP="00920B6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Chef ou cheffe de chantier</w:t>
            </w:r>
          </w:p>
          <w:p w14:paraId="2326271F" w14:textId="77777777" w:rsidR="00A37223" w:rsidRDefault="00A37223" w:rsidP="00920B6B">
            <w:pPr>
              <w:rPr>
                <w:rFonts w:ascii="Arial" w:eastAsia="Calibri" w:hAnsi="Arial" w:cs="Arial"/>
              </w:rPr>
            </w:pPr>
          </w:p>
          <w:p w14:paraId="09B78DB5" w14:textId="77777777" w:rsidR="00A37223" w:rsidRDefault="00A37223" w:rsidP="00920B6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Conducteur ou conductrice de Travaux </w:t>
            </w:r>
          </w:p>
          <w:p w14:paraId="61C40A21" w14:textId="77777777" w:rsidR="00A37223" w:rsidRDefault="00A37223" w:rsidP="00920B6B">
            <w:pPr>
              <w:rPr>
                <w:rFonts w:ascii="Arial" w:eastAsia="Calibri" w:hAnsi="Arial" w:cs="Arial"/>
              </w:rPr>
            </w:pPr>
          </w:p>
          <w:p w14:paraId="38C588BA" w14:textId="77777777" w:rsidR="00A37223" w:rsidRDefault="00A37223" w:rsidP="00920B6B">
            <w:pPr>
              <w:rPr>
                <w:rFonts w:ascii="Arial" w:eastAsia="Calibri" w:hAnsi="Arial" w:cs="Arial"/>
                <w:strike/>
              </w:rPr>
            </w:pPr>
            <w:r>
              <w:rPr>
                <w:rFonts w:ascii="Arial" w:eastAsia="Calibri" w:hAnsi="Arial" w:cs="Arial"/>
              </w:rPr>
              <w:t>Directeur ou directrice de Travaux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2143" w14:textId="77777777" w:rsidR="00A37223" w:rsidRDefault="00A37223" w:rsidP="00920B6B">
            <w:pPr>
              <w:rPr>
                <w:rFonts w:ascii="Arial" w:eastAsia="Calibri" w:hAnsi="Arial" w:cs="Arial"/>
              </w:rPr>
            </w:pPr>
          </w:p>
          <w:p w14:paraId="64D7CB13" w14:textId="77777777" w:rsidR="00A37223" w:rsidRDefault="00A37223" w:rsidP="00920B6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Poseur ou poseuse de voies ferrées</w:t>
            </w:r>
          </w:p>
          <w:p w14:paraId="45967989" w14:textId="77777777" w:rsidR="00A37223" w:rsidRDefault="00A37223" w:rsidP="00920B6B">
            <w:pPr>
              <w:rPr>
                <w:rFonts w:ascii="Arial" w:eastAsia="Calibri" w:hAnsi="Arial" w:cs="Arial"/>
              </w:rPr>
            </w:pPr>
          </w:p>
          <w:p w14:paraId="38C14A3F" w14:textId="77777777" w:rsidR="00A37223" w:rsidRDefault="00A37223" w:rsidP="00920B6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Constructeur ou constructrice en ouvrages d’art</w:t>
            </w:r>
          </w:p>
          <w:p w14:paraId="6A4A25AE" w14:textId="77777777" w:rsidR="00A37223" w:rsidRDefault="00A37223" w:rsidP="00920B6B">
            <w:pPr>
              <w:rPr>
                <w:rFonts w:ascii="Arial" w:eastAsia="Calibri" w:hAnsi="Arial" w:cs="Arial"/>
              </w:rPr>
            </w:pPr>
          </w:p>
          <w:p w14:paraId="39947966" w14:textId="77777777" w:rsidR="00A37223" w:rsidRDefault="00A37223" w:rsidP="00920B6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Constructeur ou constructrice de réseaux de canalisation </w:t>
            </w:r>
          </w:p>
          <w:p w14:paraId="10021B32" w14:textId="77777777" w:rsidR="00A37223" w:rsidRDefault="00A37223" w:rsidP="00920B6B">
            <w:pPr>
              <w:rPr>
                <w:rFonts w:ascii="Arial" w:eastAsia="Calibri" w:hAnsi="Arial" w:cs="Arial"/>
              </w:rPr>
            </w:pPr>
          </w:p>
          <w:p w14:paraId="3BD9F82C" w14:textId="77777777" w:rsidR="00A37223" w:rsidRDefault="00A37223" w:rsidP="00920B6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Constructeur ou constructrice de routes et d’aménagements urbains</w:t>
            </w:r>
          </w:p>
          <w:p w14:paraId="341293DD" w14:textId="77777777" w:rsidR="00A37223" w:rsidRDefault="00A37223" w:rsidP="00920B6B">
            <w:pPr>
              <w:rPr>
                <w:rFonts w:ascii="Arial" w:eastAsia="Calibri" w:hAnsi="Arial" w:cs="Arial"/>
              </w:rPr>
            </w:pPr>
          </w:p>
          <w:p w14:paraId="47BF63FF" w14:textId="77777777" w:rsidR="00A37223" w:rsidRDefault="00A37223" w:rsidP="00920B6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Mécanicien ou mécanicienne d’engins</w:t>
            </w:r>
          </w:p>
          <w:p w14:paraId="146BF7E5" w14:textId="77777777" w:rsidR="00A37223" w:rsidRDefault="00A37223" w:rsidP="00920B6B">
            <w:pPr>
              <w:rPr>
                <w:rFonts w:ascii="Arial" w:eastAsia="Calibri" w:hAnsi="Arial" w:cs="Arial"/>
              </w:rPr>
            </w:pPr>
          </w:p>
          <w:p w14:paraId="0D11BFE5" w14:textId="77777777" w:rsidR="00A37223" w:rsidRDefault="00A37223" w:rsidP="00920B6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Monteur câbleur ou monteuse câbleuse en fibre optique</w:t>
            </w:r>
          </w:p>
          <w:p w14:paraId="7CFB7467" w14:textId="77777777" w:rsidR="00A37223" w:rsidRDefault="00A37223" w:rsidP="00920B6B">
            <w:pPr>
              <w:rPr>
                <w:rFonts w:ascii="Arial" w:eastAsia="Calibri" w:hAnsi="Arial" w:cs="Arial"/>
              </w:rPr>
            </w:pPr>
          </w:p>
          <w:p w14:paraId="55AD86CE" w14:textId="77777777" w:rsidR="00A37223" w:rsidRDefault="00A37223" w:rsidP="00920B6B">
            <w:pPr>
              <w:rPr>
                <w:rFonts w:ascii="Arial" w:eastAsia="Calibri" w:hAnsi="Arial" w:cs="Arial"/>
              </w:rPr>
            </w:pPr>
            <w:bookmarkStart w:id="0" w:name="_Hlk120622922"/>
            <w:r>
              <w:rPr>
                <w:rFonts w:ascii="Arial" w:eastAsia="Calibri" w:hAnsi="Arial" w:cs="Arial"/>
              </w:rPr>
              <w:t>Monteur ou monteuse en réseaux d’énergie</w:t>
            </w:r>
            <w:bookmarkEnd w:id="0"/>
          </w:p>
          <w:p w14:paraId="7D19828B" w14:textId="77777777" w:rsidR="00A37223" w:rsidRDefault="00A37223" w:rsidP="00920B6B">
            <w:pPr>
              <w:rPr>
                <w:rFonts w:ascii="Arial" w:eastAsia="Calibri" w:hAnsi="Arial" w:cs="Arial"/>
              </w:rPr>
            </w:pPr>
          </w:p>
          <w:p w14:paraId="56B21C69" w14:textId="77777777" w:rsidR="00A37223" w:rsidRDefault="00A37223" w:rsidP="00920B6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Monteur ou monteuse en réseaux de communication</w:t>
            </w:r>
          </w:p>
          <w:p w14:paraId="09F8C330" w14:textId="77777777" w:rsidR="00A37223" w:rsidRDefault="00A37223" w:rsidP="00920B6B">
            <w:pPr>
              <w:rPr>
                <w:rFonts w:ascii="Arial" w:eastAsia="Calibri" w:hAnsi="Arial" w:cs="Arial"/>
              </w:rPr>
            </w:pPr>
          </w:p>
          <w:p w14:paraId="5CC685FB" w14:textId="51C86598" w:rsidR="00A37223" w:rsidRDefault="00A37223" w:rsidP="00920B6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Technicien ou technicienne de laboratoire</w:t>
            </w:r>
          </w:p>
          <w:p w14:paraId="470EE8C4" w14:textId="77777777" w:rsidR="00A37223" w:rsidRDefault="00A37223" w:rsidP="00920B6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Conducteur ou conductrice d’engins de TP </w:t>
            </w:r>
          </w:p>
          <w:p w14:paraId="22048757" w14:textId="77777777" w:rsidR="00A37223" w:rsidRDefault="00A37223" w:rsidP="00920B6B">
            <w:pPr>
              <w:rPr>
                <w:rFonts w:ascii="Arial" w:eastAsia="Calibri" w:hAnsi="Arial" w:cs="Arial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C9CF" w14:textId="77777777" w:rsidR="00A37223" w:rsidRDefault="00A37223" w:rsidP="00920B6B">
            <w:pPr>
              <w:rPr>
                <w:rFonts w:ascii="Arial" w:eastAsia="Calibri" w:hAnsi="Arial" w:cs="Arial"/>
              </w:rPr>
            </w:pPr>
          </w:p>
          <w:p w14:paraId="0BF2BC54" w14:textId="77777777" w:rsidR="00A37223" w:rsidRDefault="00A37223" w:rsidP="00920B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Chauffeur ou chauffeuse poids lourd</w:t>
            </w:r>
          </w:p>
          <w:p w14:paraId="7A2FA9D8" w14:textId="77777777" w:rsidR="00A37223" w:rsidRDefault="00A37223" w:rsidP="00920B6B">
            <w:pPr>
              <w:rPr>
                <w:rFonts w:ascii="Arial" w:hAnsi="Arial" w:cs="Arial"/>
              </w:rPr>
            </w:pPr>
          </w:p>
          <w:p w14:paraId="1193C0AD" w14:textId="77777777" w:rsidR="00A37223" w:rsidRDefault="00A37223" w:rsidP="00920B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Magasinier ou magasinière</w:t>
            </w:r>
          </w:p>
          <w:p w14:paraId="6C537467" w14:textId="77777777" w:rsidR="00A37223" w:rsidRDefault="00A37223" w:rsidP="00920B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Responsable logistique</w:t>
            </w:r>
          </w:p>
          <w:p w14:paraId="58A57F2A" w14:textId="77777777" w:rsidR="00A37223" w:rsidRDefault="00A37223" w:rsidP="00920B6B">
            <w:pPr>
              <w:rPr>
                <w:rFonts w:ascii="Arial" w:hAnsi="Arial" w:cs="Arial"/>
              </w:rPr>
            </w:pPr>
          </w:p>
          <w:p w14:paraId="600C4FE3" w14:textId="77777777" w:rsidR="00A37223" w:rsidRDefault="00A37223" w:rsidP="00920B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 xml:space="preserve">Chargé ou chargée de RSE </w:t>
            </w:r>
            <w:r>
              <w:rPr>
                <w:rFonts w:ascii="Arial" w:hAnsi="Arial" w:cs="Arial"/>
                <w:sz w:val="20"/>
                <w:szCs w:val="20"/>
              </w:rPr>
              <w:t>(Responsabilité Sociétale des Entreprises)</w:t>
            </w:r>
          </w:p>
          <w:p w14:paraId="5361AB4E" w14:textId="77777777" w:rsidR="00A37223" w:rsidRDefault="00A37223" w:rsidP="00920B6B">
            <w:pPr>
              <w:rPr>
                <w:rFonts w:ascii="Arial" w:hAnsi="Arial" w:cs="Arial"/>
              </w:rPr>
            </w:pPr>
          </w:p>
          <w:p w14:paraId="64F5A221" w14:textId="77777777" w:rsidR="00A37223" w:rsidRDefault="00A37223" w:rsidP="00920B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Responsable environnement</w:t>
            </w:r>
          </w:p>
          <w:p w14:paraId="3E59C12D" w14:textId="77777777" w:rsidR="00A37223" w:rsidRDefault="00A37223" w:rsidP="00920B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 xml:space="preserve">Chargé ou chargée de ressources humaines…. </w:t>
            </w:r>
          </w:p>
          <w:p w14:paraId="1454B87D" w14:textId="77777777" w:rsidR="00A37223" w:rsidRDefault="00A37223" w:rsidP="00920B6B">
            <w:pPr>
              <w:rPr>
                <w:rFonts w:ascii="Arial" w:eastAsia="Calibri" w:hAnsi="Arial" w:cs="Arial"/>
              </w:rPr>
            </w:pPr>
          </w:p>
        </w:tc>
      </w:tr>
    </w:tbl>
    <w:p w14:paraId="4E3E7BF1" w14:textId="02ED703B" w:rsidR="006E7956" w:rsidRPr="00A37223" w:rsidRDefault="006E7956" w:rsidP="00920B6B"/>
    <w:sectPr w:rsidR="006E7956" w:rsidRPr="00A37223" w:rsidSect="0030597F">
      <w:headerReference w:type="default" r:id="rId10"/>
      <w:footerReference w:type="default" r:id="rId11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D56243" w14:textId="77777777" w:rsidR="001C4D8C" w:rsidRDefault="001C4D8C" w:rsidP="00597604">
      <w:r>
        <w:separator/>
      </w:r>
    </w:p>
  </w:endnote>
  <w:endnote w:type="continuationSeparator" w:id="0">
    <w:p w14:paraId="0D1B9632" w14:textId="77777777" w:rsidR="001C4D8C" w:rsidRDefault="001C4D8C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3BD1E" w14:textId="77777777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30E3257A" wp14:editId="152194F6">
          <wp:extent cx="7596000" cy="100800"/>
          <wp:effectExtent l="0" t="0" r="0" b="127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09C04" w14:textId="77777777" w:rsidR="001C4D8C" w:rsidRDefault="001C4D8C" w:rsidP="00597604">
      <w:r>
        <w:separator/>
      </w:r>
    </w:p>
  </w:footnote>
  <w:footnote w:type="continuationSeparator" w:id="0">
    <w:p w14:paraId="629CC4ED" w14:textId="77777777" w:rsidR="001C4D8C" w:rsidRDefault="001C4D8C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51193" w14:textId="77777777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41D40276" wp14:editId="7D6F4626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223"/>
    <w:rsid w:val="0012196C"/>
    <w:rsid w:val="0016582E"/>
    <w:rsid w:val="001C4D8C"/>
    <w:rsid w:val="002C6A70"/>
    <w:rsid w:val="0030597F"/>
    <w:rsid w:val="00463F02"/>
    <w:rsid w:val="00594335"/>
    <w:rsid w:val="00597604"/>
    <w:rsid w:val="0063538A"/>
    <w:rsid w:val="006733A0"/>
    <w:rsid w:val="006E7956"/>
    <w:rsid w:val="00824615"/>
    <w:rsid w:val="008A7DF9"/>
    <w:rsid w:val="00914CA3"/>
    <w:rsid w:val="00920B6B"/>
    <w:rsid w:val="0095548B"/>
    <w:rsid w:val="00960DD8"/>
    <w:rsid w:val="00A37223"/>
    <w:rsid w:val="00B24F63"/>
    <w:rsid w:val="00B52A67"/>
    <w:rsid w:val="00C178C8"/>
    <w:rsid w:val="00C34433"/>
    <w:rsid w:val="00E23ABD"/>
    <w:rsid w:val="00E42018"/>
    <w:rsid w:val="00E94C26"/>
    <w:rsid w:val="00F0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074A71"/>
  <w15:docId w15:val="{280706F1-BF68-4B1A-8263-750BAD50B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A37223"/>
    <w:pPr>
      <w:widowControl/>
      <w:autoSpaceDE/>
      <w:autoSpaceDN/>
      <w:spacing w:after="160" w:line="256" w:lineRule="auto"/>
    </w:pPr>
    <w:rPr>
      <w:lang w:val="fr-FR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widowControl w:val="0"/>
      <w:autoSpaceDE w:val="0"/>
      <w:autoSpaceDN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pPr>
      <w:widowControl w:val="0"/>
      <w:autoSpaceDE w:val="0"/>
      <w:autoSpaceDN w:val="0"/>
      <w:spacing w:after="0" w:line="240" w:lineRule="auto"/>
    </w:pPr>
    <w:rPr>
      <w:rFonts w:ascii="Arial" w:eastAsia="Marianne" w:hAnsi="Arial" w:cs="Marianne"/>
      <w:sz w:val="17"/>
      <w:szCs w:val="17"/>
      <w:lang w:val="ca-ES"/>
    </w:rPr>
  </w:style>
  <w:style w:type="paragraph" w:styleId="Titre">
    <w:name w:val="Title"/>
    <w:basedOn w:val="Normal"/>
    <w:uiPriority w:val="10"/>
    <w:qFormat/>
    <w:pPr>
      <w:widowControl w:val="0"/>
      <w:autoSpaceDE w:val="0"/>
      <w:autoSpaceDN w:val="0"/>
      <w:spacing w:before="223" w:after="0" w:line="240" w:lineRule="auto"/>
      <w:ind w:left="730"/>
    </w:pPr>
    <w:rPr>
      <w:rFonts w:ascii="Arial" w:eastAsia="Marianne" w:hAnsi="Arial" w:cs="Marianne"/>
      <w:b/>
      <w:bCs/>
      <w:sz w:val="28"/>
      <w:szCs w:val="28"/>
      <w:lang w:val="ca-ES"/>
    </w:rPr>
  </w:style>
  <w:style w:type="paragraph" w:styleId="Paragraphedeliste">
    <w:name w:val="List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Arial" w:eastAsia="Marianne" w:hAnsi="Arial" w:cs="Marianne"/>
      <w:sz w:val="20"/>
      <w:lang w:val="ca-ES"/>
    </w:rPr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widowControl w:val="0"/>
      <w:autoSpaceDE w:val="0"/>
      <w:autoSpaceDN w:val="0"/>
      <w:spacing w:before="177" w:after="0" w:line="240" w:lineRule="auto"/>
      <w:ind w:left="730"/>
    </w:pPr>
    <w:rPr>
      <w:rFonts w:ascii="Arial" w:eastAsia="Marianne" w:hAnsi="Arial" w:cs="Marianne"/>
      <w:b/>
      <w:color w:val="231F20"/>
      <w:sz w:val="18"/>
      <w:lang w:val="ca-ES"/>
    </w:rPr>
  </w:style>
  <w:style w:type="paragraph" w:customStyle="1" w:styleId="Fichelve">
    <w:name w:val="Fiche élève"/>
    <w:basedOn w:val="Normal"/>
    <w:qFormat/>
    <w:rsid w:val="00594335"/>
    <w:pPr>
      <w:widowControl w:val="0"/>
      <w:autoSpaceDE w:val="0"/>
      <w:autoSpaceDN w:val="0"/>
      <w:spacing w:after="0" w:line="240" w:lineRule="auto"/>
      <w:ind w:left="730"/>
    </w:pPr>
    <w:rPr>
      <w:rFonts w:ascii="Arial" w:eastAsia="Marianne" w:hAnsi="Arial" w:cs="Marianne"/>
      <w:b/>
      <w:color w:val="231F20"/>
      <w:spacing w:val="-2"/>
      <w:sz w:val="20"/>
      <w:lang w:val="ca-ES"/>
    </w:rPr>
  </w:style>
  <w:style w:type="paragraph" w:customStyle="1" w:styleId="Titre3tmoin">
    <w:name w:val="Titre 3 témoin"/>
    <w:basedOn w:val="Normal"/>
    <w:qFormat/>
    <w:rsid w:val="00594335"/>
    <w:pPr>
      <w:widowControl w:val="0"/>
      <w:autoSpaceDE w:val="0"/>
      <w:autoSpaceDN w:val="0"/>
      <w:spacing w:before="207" w:after="0" w:line="240" w:lineRule="auto"/>
      <w:ind w:left="730"/>
      <w:jc w:val="both"/>
    </w:pPr>
    <w:rPr>
      <w:rFonts w:ascii="Arial" w:eastAsia="Marianne" w:hAnsi="Arial" w:cs="Marianne"/>
      <w:b/>
      <w:color w:val="231F20"/>
      <w:sz w:val="16"/>
      <w:lang w:val="ca-ES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widowControl w:val="0"/>
      <w:autoSpaceDE w:val="0"/>
      <w:autoSpaceDN w:val="0"/>
      <w:spacing w:before="200" w:line="240" w:lineRule="auto"/>
      <w:ind w:left="864" w:right="864"/>
      <w:jc w:val="both"/>
    </w:pPr>
    <w:rPr>
      <w:rFonts w:ascii="Arial" w:eastAsia="Marianne" w:hAnsi="Arial" w:cs="Marianne"/>
      <w:i/>
      <w:iCs/>
      <w:color w:val="404040" w:themeColor="text1" w:themeTint="BF"/>
      <w:sz w:val="18"/>
      <w:lang w:val="ca-ES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Arial" w:eastAsia="Marianne" w:hAnsi="Arial" w:cs="Marianne"/>
      <w:sz w:val="20"/>
      <w:lang w:val="ca-ES"/>
    </w:r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Arial" w:eastAsia="Marianne" w:hAnsi="Arial" w:cs="Marianne"/>
      <w:sz w:val="20"/>
      <w:lang w:val="ca-ES"/>
    </w:r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39"/>
    <w:rsid w:val="00A37223"/>
    <w:pPr>
      <w:widowControl/>
      <w:autoSpaceDE/>
      <w:autoSpaceDN/>
    </w:pPr>
    <w:rPr>
      <w:lang w:val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60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bault\Desktop\travail\TITI\Gabarit%20RESO_A4_P%20-%20Copi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Gabarit RESO_A4_P - Copie</Template>
  <TotalTime>0</TotalTime>
  <Pages>1</Pages>
  <Words>188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</dc:creator>
  <cp:lastModifiedBy>Thibault ZANINI</cp:lastModifiedBy>
  <cp:revision>2</cp:revision>
  <cp:lastPrinted>2023-07-05T08:50:00Z</cp:lastPrinted>
  <dcterms:created xsi:type="dcterms:W3CDTF">2023-08-26T00:26:00Z</dcterms:created>
  <dcterms:modified xsi:type="dcterms:W3CDTF">2023-08-26T00:26:00Z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