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B34E4" w14:textId="77777777" w:rsidR="00972336" w:rsidRDefault="00972336" w:rsidP="00972336">
      <w:pPr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</w:pPr>
    </w:p>
    <w:p w14:paraId="4098D76F" w14:textId="4474FBD8" w:rsidR="00972336" w:rsidRDefault="00972336" w:rsidP="00972336">
      <w:pPr>
        <w:pStyle w:val="TITREDENIVEAU1"/>
        <w:rPr>
          <w:color w:val="auto"/>
          <w:sz w:val="24"/>
          <w:szCs w:val="24"/>
          <w:lang w:eastAsia="fr-FR"/>
        </w:rPr>
      </w:pPr>
      <w:r>
        <w:rPr>
          <w:lang w:eastAsia="fr-FR"/>
        </w:rPr>
        <w:t xml:space="preserve">Anticiper l’accueil des ambassadeurs </w:t>
      </w:r>
      <w:r w:rsidR="00166540">
        <w:rPr>
          <w:lang w:eastAsia="fr-FR"/>
        </w:rPr>
        <w:t xml:space="preserve">et ambassadrices </w:t>
      </w:r>
      <w:r>
        <w:rPr>
          <w:lang w:eastAsia="fr-FR"/>
        </w:rPr>
        <w:t>de lycée professionnel en 3</w:t>
      </w:r>
      <w:r>
        <w:rPr>
          <w:vertAlign w:val="superscript"/>
          <w:lang w:eastAsia="fr-FR"/>
        </w:rPr>
        <w:t>e</w:t>
      </w:r>
    </w:p>
    <w:p w14:paraId="428D978A" w14:textId="77777777" w:rsidR="00972336" w:rsidRDefault="00972336" w:rsidP="00972336">
      <w:pPr>
        <w:pStyle w:val="Fichelve"/>
        <w:rPr>
          <w:rFonts w:ascii="Times New Roman" w:hAnsi="Times New Roman" w:cs="Times New Roman"/>
          <w:lang w:eastAsia="fr-FR"/>
        </w:rPr>
      </w:pPr>
      <w:r>
        <w:rPr>
          <w:lang w:eastAsia="fr-FR"/>
        </w:rPr>
        <w:t>Fiche élève</w:t>
      </w:r>
    </w:p>
    <w:p w14:paraId="4CFB5748" w14:textId="77777777" w:rsidR="00972336" w:rsidRPr="00972336" w:rsidRDefault="00972336" w:rsidP="00972336">
      <w:pPr>
        <w:rPr>
          <w:b/>
          <w:bCs/>
          <w:lang w:eastAsia="fr-FR"/>
        </w:rPr>
      </w:pPr>
      <w:r>
        <w:rPr>
          <w:rFonts w:ascii="Times New Roman" w:hAnsi="Times New Roman" w:cs="Times New Roman"/>
          <w:color w:val="000000"/>
          <w:lang w:eastAsia="fr-FR"/>
        </w:rPr>
        <w:br/>
      </w:r>
      <w:r w:rsidRPr="00972336">
        <w:rPr>
          <w:b/>
          <w:bCs/>
          <w:lang w:eastAsia="fr-FR"/>
        </w:rPr>
        <w:t>I. Brainstorming</w:t>
      </w:r>
    </w:p>
    <w:p w14:paraId="6150504D" w14:textId="75F52D29" w:rsidR="00972336" w:rsidRDefault="00972336" w:rsidP="00972336">
      <w:pPr>
        <w:rPr>
          <w:color w:val="000000"/>
          <w:lang w:eastAsia="fr-FR"/>
        </w:rPr>
      </w:pPr>
      <w:r>
        <w:rPr>
          <w:color w:val="000000"/>
          <w:lang w:eastAsia="fr-FR"/>
        </w:rPr>
        <w:t>Savez-vous ce qu’est un lycée professionnel</w:t>
      </w:r>
      <w:r w:rsidR="00166540">
        <w:rPr>
          <w:color w:val="000000"/>
          <w:lang w:eastAsia="fr-FR"/>
        </w:rPr>
        <w:t> </w:t>
      </w:r>
      <w:r>
        <w:rPr>
          <w:color w:val="000000"/>
          <w:lang w:eastAsia="fr-FR"/>
        </w:rPr>
        <w:t>? Quelles formations peut-on y préparer</w:t>
      </w:r>
      <w:r w:rsidR="00166540">
        <w:rPr>
          <w:color w:val="000000"/>
          <w:lang w:eastAsia="fr-FR"/>
        </w:rPr>
        <w:t> </w:t>
      </w:r>
      <w:r>
        <w:rPr>
          <w:color w:val="000000"/>
          <w:lang w:eastAsia="fr-FR"/>
        </w:rPr>
        <w:t xml:space="preserve">? Savez-vous qui peuvent être les ambassadeurs </w:t>
      </w:r>
      <w:r w:rsidR="00166540">
        <w:rPr>
          <w:color w:val="000000"/>
          <w:lang w:eastAsia="fr-FR"/>
        </w:rPr>
        <w:t xml:space="preserve">et ambassadrices </w:t>
      </w:r>
      <w:r>
        <w:rPr>
          <w:color w:val="000000"/>
          <w:lang w:eastAsia="fr-FR"/>
        </w:rPr>
        <w:t>de lycée professionnel</w:t>
      </w:r>
      <w:r w:rsidR="00166540">
        <w:rPr>
          <w:color w:val="000000"/>
          <w:lang w:eastAsia="fr-FR"/>
        </w:rPr>
        <w:t> </w:t>
      </w:r>
      <w:r>
        <w:rPr>
          <w:color w:val="000000"/>
          <w:lang w:eastAsia="fr-FR"/>
        </w:rPr>
        <w:t>? Des professeurs</w:t>
      </w:r>
      <w:r w:rsidR="00166540">
        <w:rPr>
          <w:color w:val="000000"/>
          <w:lang w:eastAsia="fr-FR"/>
        </w:rPr>
        <w:t> </w:t>
      </w:r>
      <w:r>
        <w:rPr>
          <w:color w:val="000000"/>
          <w:lang w:eastAsia="fr-FR"/>
        </w:rPr>
        <w:t>? De quelle discipline</w:t>
      </w:r>
      <w:r w:rsidR="00166540">
        <w:rPr>
          <w:color w:val="000000"/>
          <w:lang w:eastAsia="fr-FR"/>
        </w:rPr>
        <w:t> </w:t>
      </w:r>
      <w:r>
        <w:rPr>
          <w:color w:val="000000"/>
          <w:lang w:eastAsia="fr-FR"/>
        </w:rPr>
        <w:t>? Des élèves</w:t>
      </w:r>
      <w:r w:rsidR="00166540">
        <w:rPr>
          <w:color w:val="000000"/>
          <w:lang w:eastAsia="fr-FR"/>
        </w:rPr>
        <w:t> </w:t>
      </w:r>
      <w:r>
        <w:rPr>
          <w:color w:val="000000"/>
          <w:lang w:eastAsia="fr-FR"/>
        </w:rPr>
        <w:t>? De quelle formation</w:t>
      </w:r>
      <w:r w:rsidR="00166540">
        <w:rPr>
          <w:color w:val="000000"/>
          <w:lang w:eastAsia="fr-FR"/>
        </w:rPr>
        <w:t> </w:t>
      </w:r>
      <w:r>
        <w:rPr>
          <w:color w:val="000000"/>
          <w:lang w:eastAsia="fr-FR"/>
        </w:rPr>
        <w:t>? Notez vos idées ci-dessous</w:t>
      </w:r>
      <w:r w:rsidR="00166540">
        <w:rPr>
          <w:color w:val="000000"/>
          <w:lang w:eastAsia="fr-FR"/>
        </w:rPr>
        <w:t> </w:t>
      </w:r>
      <w:r>
        <w:rPr>
          <w:color w:val="000000"/>
          <w:lang w:eastAsia="fr-FR"/>
        </w:rPr>
        <w:t>:</w:t>
      </w:r>
    </w:p>
    <w:p w14:paraId="6125906F" w14:textId="77777777" w:rsidR="00972336" w:rsidRDefault="00972336" w:rsidP="00972336">
      <w:pPr>
        <w:rPr>
          <w:color w:val="000000"/>
          <w:lang w:eastAsia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0300"/>
      </w:tblGrid>
      <w:tr w:rsidR="00972336" w14:paraId="20C4BD77" w14:textId="77777777" w:rsidTr="00972336">
        <w:tc>
          <w:tcPr>
            <w:tcW w:w="10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D2D4" w14:textId="77777777" w:rsidR="00972336" w:rsidRDefault="00972336" w:rsidP="00972336">
            <w:pPr>
              <w:rPr>
                <w:rStyle w:val="normaltextrun"/>
                <w:bdr w:val="none" w:sz="0" w:space="0" w:color="auto" w:frame="1"/>
              </w:rPr>
            </w:pPr>
          </w:p>
          <w:p w14:paraId="47FF0D6B" w14:textId="77777777" w:rsidR="00972336" w:rsidRDefault="00972336" w:rsidP="00972336">
            <w:pPr>
              <w:rPr>
                <w:rStyle w:val="normaltextrun"/>
                <w:bdr w:val="none" w:sz="0" w:space="0" w:color="auto" w:frame="1"/>
              </w:rPr>
            </w:pPr>
          </w:p>
          <w:p w14:paraId="1EB2AC32" w14:textId="77777777" w:rsidR="00972336" w:rsidRDefault="00972336" w:rsidP="00972336">
            <w:pPr>
              <w:rPr>
                <w:rStyle w:val="normaltextrun"/>
                <w:bdr w:val="none" w:sz="0" w:space="0" w:color="auto" w:frame="1"/>
              </w:rPr>
            </w:pPr>
          </w:p>
          <w:p w14:paraId="4784CA56" w14:textId="77777777" w:rsidR="00972336" w:rsidRDefault="00972336" w:rsidP="00972336">
            <w:pPr>
              <w:rPr>
                <w:rStyle w:val="normaltextrun"/>
                <w:bdr w:val="none" w:sz="0" w:space="0" w:color="auto" w:frame="1"/>
              </w:rPr>
            </w:pPr>
          </w:p>
          <w:p w14:paraId="4C532CB8" w14:textId="77777777" w:rsidR="00972336" w:rsidRDefault="00972336" w:rsidP="00972336">
            <w:pPr>
              <w:rPr>
                <w:rStyle w:val="normaltextrun"/>
                <w:bdr w:val="none" w:sz="0" w:space="0" w:color="auto" w:frame="1"/>
              </w:rPr>
            </w:pPr>
          </w:p>
          <w:p w14:paraId="2DE762C4" w14:textId="77777777" w:rsidR="00972336" w:rsidRDefault="00972336" w:rsidP="00972336">
            <w:pPr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</w:pPr>
          </w:p>
        </w:tc>
      </w:tr>
    </w:tbl>
    <w:p w14:paraId="36A543EA" w14:textId="77777777" w:rsidR="00972336" w:rsidRDefault="00972336" w:rsidP="00972336">
      <w:pPr>
        <w:rPr>
          <w:rStyle w:val="normaltextrun"/>
          <w:rFonts w:ascii="Arial" w:hAnsi="Arial" w:cs="Arial"/>
          <w:color w:val="000000"/>
          <w:bdr w:val="none" w:sz="0" w:space="0" w:color="auto" w:frame="1"/>
        </w:rPr>
      </w:pPr>
    </w:p>
    <w:p w14:paraId="7D2B3EFF" w14:textId="60C87C24" w:rsidR="00972336" w:rsidRPr="00972336" w:rsidRDefault="00972336" w:rsidP="00972336">
      <w:pPr>
        <w:rPr>
          <w:b/>
          <w:bCs/>
          <w:lang w:eastAsia="fr-FR"/>
        </w:rPr>
      </w:pPr>
      <w:r w:rsidRPr="00972336">
        <w:rPr>
          <w:b/>
          <w:bCs/>
          <w:lang w:eastAsia="fr-FR"/>
        </w:rPr>
        <w:t xml:space="preserve">II. Anticipez l’accueil des ambassadeurs </w:t>
      </w:r>
      <w:r w:rsidR="00166540">
        <w:rPr>
          <w:b/>
          <w:bCs/>
          <w:lang w:eastAsia="fr-FR"/>
        </w:rPr>
        <w:t xml:space="preserve">et ambassadrices </w:t>
      </w:r>
      <w:r w:rsidRPr="00972336">
        <w:rPr>
          <w:b/>
          <w:bCs/>
          <w:lang w:eastAsia="fr-FR"/>
        </w:rPr>
        <w:t>de lycée professionnel</w:t>
      </w:r>
    </w:p>
    <w:p w14:paraId="7F1CB86A" w14:textId="77777777" w:rsidR="00972336" w:rsidRDefault="00972336" w:rsidP="00972336">
      <w:pPr>
        <w:rPr>
          <w:lang w:eastAsia="fr-FR"/>
        </w:rPr>
      </w:pPr>
    </w:p>
    <w:p w14:paraId="0BDBBD69" w14:textId="72B05645" w:rsidR="00972336" w:rsidRPr="00972336" w:rsidRDefault="00972336" w:rsidP="00972336">
      <w:pPr>
        <w:rPr>
          <w:b/>
          <w:bCs/>
          <w:sz w:val="22"/>
          <w:szCs w:val="22"/>
          <w:lang w:eastAsia="fr-FR"/>
        </w:rPr>
      </w:pPr>
      <w:r w:rsidRPr="00972336">
        <w:rPr>
          <w:b/>
          <w:bCs/>
          <w:sz w:val="22"/>
          <w:szCs w:val="22"/>
          <w:lang w:eastAsia="fr-FR"/>
        </w:rPr>
        <w:t xml:space="preserve">Vous allez recevoir la visite d’ambassadeurs </w:t>
      </w:r>
      <w:r w:rsidR="00166540">
        <w:rPr>
          <w:b/>
          <w:bCs/>
          <w:sz w:val="22"/>
          <w:szCs w:val="22"/>
          <w:lang w:eastAsia="fr-FR"/>
        </w:rPr>
        <w:t xml:space="preserve">et ambassadrices </w:t>
      </w:r>
      <w:r w:rsidRPr="00972336">
        <w:rPr>
          <w:b/>
          <w:bCs/>
          <w:sz w:val="22"/>
          <w:szCs w:val="22"/>
          <w:lang w:eastAsia="fr-FR"/>
        </w:rPr>
        <w:t>de lycée professionnel.</w:t>
      </w:r>
    </w:p>
    <w:p w14:paraId="07FE2536" w14:textId="248DABC1" w:rsidR="00972336" w:rsidRPr="00972336" w:rsidRDefault="00972336" w:rsidP="00972336">
      <w:pPr>
        <w:rPr>
          <w:b/>
          <w:bCs/>
          <w:sz w:val="22"/>
          <w:szCs w:val="22"/>
          <w:lang w:eastAsia="fr-FR"/>
        </w:rPr>
      </w:pPr>
      <w:r w:rsidRPr="00972336">
        <w:rPr>
          <w:b/>
          <w:bCs/>
          <w:sz w:val="22"/>
          <w:szCs w:val="22"/>
          <w:lang w:eastAsia="fr-FR"/>
        </w:rPr>
        <w:t>De quel lycée professionnel viennent-ils</w:t>
      </w:r>
      <w:r w:rsidR="00166540">
        <w:rPr>
          <w:b/>
          <w:bCs/>
          <w:sz w:val="22"/>
          <w:szCs w:val="22"/>
          <w:lang w:eastAsia="fr-FR"/>
        </w:rPr>
        <w:t>/elles </w:t>
      </w:r>
      <w:r w:rsidRPr="00972336">
        <w:rPr>
          <w:b/>
          <w:bCs/>
          <w:sz w:val="22"/>
          <w:szCs w:val="22"/>
          <w:lang w:eastAsia="fr-FR"/>
        </w:rPr>
        <w:t>?</w:t>
      </w:r>
    </w:p>
    <w:p w14:paraId="3BE647B5" w14:textId="0AF6C340" w:rsidR="00972336" w:rsidRPr="00972336" w:rsidRDefault="00972336" w:rsidP="00972336">
      <w:pPr>
        <w:rPr>
          <w:rFonts w:ascii="Times New Roman" w:hAnsi="Times New Roman" w:cs="Times New Roman"/>
          <w:b/>
          <w:bCs/>
          <w:lang w:eastAsia="fr-FR"/>
        </w:rPr>
      </w:pPr>
      <w:r w:rsidRPr="00972336">
        <w:rPr>
          <w:b/>
          <w:bCs/>
          <w:sz w:val="22"/>
          <w:szCs w:val="22"/>
          <w:lang w:eastAsia="fr-FR"/>
        </w:rPr>
        <w:t>Effectuez des recherches documentaires à partir du site web de ce lycée et répondez aux questions suivantes</w:t>
      </w:r>
      <w:r w:rsidR="00166540">
        <w:rPr>
          <w:b/>
          <w:bCs/>
          <w:sz w:val="22"/>
          <w:szCs w:val="22"/>
          <w:lang w:eastAsia="fr-FR"/>
        </w:rPr>
        <w:t> </w:t>
      </w:r>
      <w:r w:rsidRPr="00972336">
        <w:rPr>
          <w:b/>
          <w:bCs/>
          <w:sz w:val="22"/>
          <w:szCs w:val="22"/>
          <w:lang w:eastAsia="fr-FR"/>
        </w:rPr>
        <w:t>: </w:t>
      </w:r>
    </w:p>
    <w:p w14:paraId="0C59C259" w14:textId="77777777" w:rsidR="00972336" w:rsidRDefault="00972336" w:rsidP="00972336">
      <w:pPr>
        <w:rPr>
          <w:rFonts w:ascii="Times New Roman" w:hAnsi="Times New Roman" w:cs="Times New Roman"/>
          <w:lang w:eastAsia="fr-FR"/>
        </w:rPr>
      </w:pPr>
    </w:p>
    <w:p w14:paraId="6A8190C5" w14:textId="2DA4792E" w:rsidR="00972336" w:rsidRDefault="00972336" w:rsidP="00972336">
      <w:pPr>
        <w:rPr>
          <w:rFonts w:ascii="Times New Roman" w:hAnsi="Times New Roman" w:cs="Times New Roman"/>
          <w:color w:val="000000"/>
          <w:lang w:eastAsia="fr-FR"/>
        </w:rPr>
      </w:pPr>
      <w:r>
        <w:rPr>
          <w:color w:val="000000"/>
          <w:sz w:val="22"/>
          <w:szCs w:val="22"/>
          <w:lang w:eastAsia="fr-FR"/>
        </w:rPr>
        <w:t>1. Quel est le nom de l’établissement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 ……………………………………………………………………………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………………………………….</w:t>
      </w:r>
    </w:p>
    <w:p w14:paraId="079BB780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7BDB6C7C" w14:textId="43AA3F48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2. S’agit-il d’un lycée professionnel ou d’un lycée polyvalent (ou autre)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 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…………………..</w:t>
      </w:r>
    </w:p>
    <w:p w14:paraId="2BDDB9B9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742ABE9A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 xml:space="preserve">3. L’établissement dispose-t-il d’une UFA (unité de formation par apprentissage) ? </w:t>
      </w:r>
      <w:bookmarkStart w:id="0" w:name="_Hlk131672930"/>
      <w:bookmarkStart w:id="1" w:name="_Hlk132191168"/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bookmarkEnd w:id="0"/>
      <w:r>
        <w:rPr>
          <w:color w:val="000000"/>
          <w:sz w:val="22"/>
          <w:szCs w:val="22"/>
          <w:lang w:eastAsia="fr-FR"/>
        </w:rPr>
        <w:t xml:space="preserve"> Oui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Non</w:t>
      </w:r>
      <w:bookmarkEnd w:id="1"/>
    </w:p>
    <w:p w14:paraId="26DF1654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8359"/>
        <w:gridCol w:w="1941"/>
      </w:tblGrid>
      <w:tr w:rsidR="00972336" w14:paraId="3D212229" w14:textId="77777777" w:rsidTr="00972336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C12" w14:textId="472C962E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color w:val="000000"/>
                <w:sz w:val="22"/>
                <w:szCs w:val="22"/>
                <w:lang w:eastAsia="fr-FR"/>
              </w:rPr>
              <w:t>→ Si oui, cela signifie que chaque formation peut être suivie sous deux statuts</w:t>
            </w:r>
            <w:r w:rsidR="00166540">
              <w:rPr>
                <w:color w:val="000000"/>
                <w:sz w:val="22"/>
                <w:szCs w:val="22"/>
                <w:lang w:eastAsia="fr-FR"/>
              </w:rPr>
              <w:t> </w:t>
            </w:r>
            <w:r>
              <w:rPr>
                <w:color w:val="000000"/>
                <w:sz w:val="22"/>
                <w:szCs w:val="22"/>
                <w:lang w:eastAsia="fr-FR"/>
              </w:rPr>
              <w:t xml:space="preserve">: </w:t>
            </w:r>
          </w:p>
          <w:p w14:paraId="59A10A49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color w:val="000000"/>
                <w:sz w:val="22"/>
                <w:szCs w:val="22"/>
                <w:lang w:eastAsia="fr-FR"/>
              </w:rPr>
              <w:t xml:space="preserve">→ sous statut scolaire (en tant qu’élève, comme vous l’êtes actuellement) </w:t>
            </w:r>
          </w:p>
          <w:p w14:paraId="12147401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color w:val="000000"/>
                <w:sz w:val="22"/>
                <w:szCs w:val="22"/>
                <w:lang w:eastAsia="fr-FR"/>
              </w:rPr>
              <w:t xml:space="preserve">→ ou en tant qu’apprenti ou apprentie. </w:t>
            </w:r>
          </w:p>
          <w:p w14:paraId="35B309E7" w14:textId="159546A8" w:rsidR="00972336" w:rsidRDefault="00972336" w:rsidP="00972336">
            <w:pPr>
              <w:rPr>
                <w:rFonts w:eastAsia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fr-FR"/>
              </w:rPr>
              <w:t xml:space="preserve">    Astuce</w:t>
            </w:r>
            <w:r w:rsidR="00166540">
              <w:rPr>
                <w:color w:val="000000"/>
                <w:sz w:val="22"/>
                <w:szCs w:val="22"/>
                <w:lang w:eastAsia="fr-FR"/>
              </w:rPr>
              <w:t> </w:t>
            </w:r>
            <w:r>
              <w:rPr>
                <w:color w:val="000000"/>
                <w:sz w:val="22"/>
                <w:szCs w:val="22"/>
                <w:lang w:eastAsia="fr-FR"/>
              </w:rPr>
              <w:t xml:space="preserve">: </w:t>
            </w:r>
            <w:r>
              <w:rPr>
                <w:rFonts w:eastAsia="Calibri"/>
                <w:sz w:val="22"/>
                <w:szCs w:val="22"/>
              </w:rPr>
              <w:t xml:space="preserve">le site de </w:t>
            </w:r>
            <w:hyperlink r:id="rId10" w:history="1">
              <w:r w:rsidRPr="00972336">
                <w:rPr>
                  <w:rStyle w:val="Titre1Car"/>
                </w:rPr>
                <w:t>La Bonne Alternance</w:t>
              </w:r>
            </w:hyperlink>
            <w:r w:rsidRPr="00972336">
              <w:rPr>
                <w:rStyle w:val="Titre1Car"/>
              </w:rPr>
              <w:t>,</w:t>
            </w:r>
            <w:r>
              <w:rPr>
                <w:rFonts w:eastAsia="Calibri"/>
                <w:sz w:val="22"/>
                <w:szCs w:val="22"/>
              </w:rPr>
              <w:t xml:space="preserve"> peut être utile pour intégrer l’UFA   </w:t>
            </w:r>
          </w:p>
          <w:p w14:paraId="308FBDF5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rFonts w:eastAsia="Calibri"/>
                <w:sz w:val="22"/>
                <w:szCs w:val="22"/>
              </w:rPr>
              <w:t xml:space="preserve">    et l’entreprise.</w:t>
            </w:r>
          </w:p>
          <w:p w14:paraId="15772E15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182F9973" w14:textId="1B505070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color w:val="000000"/>
                <w:sz w:val="22"/>
                <w:szCs w:val="22"/>
                <w:lang w:eastAsia="fr-FR"/>
              </w:rPr>
              <w:t>Envie d’en savoir plus</w:t>
            </w:r>
            <w:r w:rsidR="00166540">
              <w:rPr>
                <w:color w:val="000000"/>
                <w:sz w:val="22"/>
                <w:szCs w:val="22"/>
                <w:lang w:eastAsia="fr-FR"/>
              </w:rPr>
              <w:t> </w:t>
            </w:r>
            <w:r>
              <w:rPr>
                <w:color w:val="000000"/>
                <w:sz w:val="22"/>
                <w:szCs w:val="22"/>
                <w:lang w:eastAsia="fr-FR"/>
              </w:rPr>
              <w:t xml:space="preserve">? Regardez cette </w:t>
            </w:r>
            <w:hyperlink r:id="rId11" w:history="1">
              <w:r w:rsidRPr="00972336">
                <w:rPr>
                  <w:rStyle w:val="Titre1Car"/>
                </w:rPr>
                <w:t>vidéo</w:t>
              </w:r>
            </w:hyperlink>
            <w:r w:rsidR="00166540">
              <w:rPr>
                <w:rStyle w:val="Titre1Car"/>
                <w:lang w:val="fr-FR"/>
              </w:rPr>
              <w:t> </w:t>
            </w:r>
            <w:r>
              <w:rPr>
                <w:color w:val="000000"/>
                <w:sz w:val="22"/>
                <w:szCs w:val="22"/>
                <w:lang w:eastAsia="fr-FR"/>
              </w:rPr>
              <w:t>:</w:t>
            </w:r>
          </w:p>
          <w:p w14:paraId="751E7EA1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6326DE01" wp14:editId="651FBCE7">
                  <wp:extent cx="1095375" cy="771525"/>
                  <wp:effectExtent l="0" t="0" r="9525" b="9525"/>
                  <wp:docPr id="1464930042" name="Image 4" descr="Une image contenant texte&#10;&#10;Description générée automatiquement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e image contenant texte&#10;&#10;Description générée automatiquement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ECFC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rFonts w:eastAsia="Calibri"/>
                <w:noProof/>
                <w:sz w:val="22"/>
                <w:szCs w:val="22"/>
                <w:lang w:eastAsia="fr-FR"/>
              </w:rPr>
              <w:drawing>
                <wp:inline distT="0" distB="0" distL="0" distR="0" wp14:anchorId="0D9EE361" wp14:editId="2385C493">
                  <wp:extent cx="828675" cy="838200"/>
                  <wp:effectExtent l="0" t="0" r="9525" b="0"/>
                  <wp:docPr id="1762666224" name="Image 3" descr="Une image contenant motif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2666224" name="Image 3" descr="Une image contenant motif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4C5B2E" w14:textId="77777777" w:rsidR="00972336" w:rsidRDefault="00972336" w:rsidP="00972336">
            <w:pPr>
              <w:rPr>
                <w:color w:val="000000"/>
                <w:sz w:val="18"/>
                <w:szCs w:val="18"/>
                <w:lang w:eastAsia="fr-FR"/>
              </w:rPr>
            </w:pPr>
            <w:r>
              <w:rPr>
                <w:color w:val="000000"/>
                <w:sz w:val="18"/>
                <w:szCs w:val="18"/>
                <w:lang w:eastAsia="fr-FR"/>
              </w:rPr>
              <w:t>La bonne alternance</w:t>
            </w:r>
          </w:p>
          <w:p w14:paraId="0D52F989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433BC021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5DD3080D" wp14:editId="13C0BE2B">
                  <wp:extent cx="790575" cy="771525"/>
                  <wp:effectExtent l="0" t="0" r="9525" b="9525"/>
                  <wp:docPr id="247338290" name="Image 2" descr="Une image contenant motif, carré, Symétrie, Rectangl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7338290" name="Image 2" descr="Une image contenant motif, carré, Symétrie, Rectangl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469724" w14:textId="77777777" w:rsidR="00972336" w:rsidRDefault="00972336" w:rsidP="00972336">
            <w:pPr>
              <w:rPr>
                <w:color w:val="000000"/>
                <w:sz w:val="18"/>
                <w:szCs w:val="18"/>
                <w:lang w:eastAsia="fr-FR"/>
              </w:rPr>
            </w:pPr>
            <w:r>
              <w:rPr>
                <w:color w:val="000000"/>
                <w:sz w:val="18"/>
                <w:szCs w:val="18"/>
                <w:lang w:eastAsia="fr-FR"/>
              </w:rPr>
              <w:t>Onisep TV</w:t>
            </w:r>
          </w:p>
        </w:tc>
      </w:tr>
    </w:tbl>
    <w:p w14:paraId="3B284FD1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148AE55D" w14:textId="64108A7A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4. Précisez les CAP et les baccalauréats professionnels proposés dans cet établissement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5150"/>
        <w:gridCol w:w="5150"/>
      </w:tblGrid>
      <w:tr w:rsidR="00972336" w14:paraId="28B44746" w14:textId="77777777" w:rsidTr="00972336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CB7F" w14:textId="106F2A91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hyperlink r:id="rId16" w:history="1">
              <w:r w:rsidRPr="00972336">
                <w:rPr>
                  <w:rStyle w:val="Titre1Car"/>
                </w:rPr>
                <w:t>CAP</w:t>
              </w:r>
            </w:hyperlink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8F24" w14:textId="4E4A7324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hyperlink r:id="rId17" w:history="1">
              <w:r w:rsidRPr="00972336">
                <w:rPr>
                  <w:rStyle w:val="Titre1Car"/>
                </w:rPr>
                <w:t>BAC PRO</w:t>
              </w:r>
            </w:hyperlink>
          </w:p>
        </w:tc>
      </w:tr>
      <w:tr w:rsidR="00972336" w14:paraId="073C1CF9" w14:textId="77777777" w:rsidTr="00972336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1130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6DE32039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3D5816FB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777660CA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136C1BC6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35722E1B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9DF8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283022E6" w14:textId="110A296E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5. Imaginez que vous souhaitez suivre une formation dans ce lycée professionnel. Laquelle pourrait davantage vous intéresser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</w:p>
    <w:p w14:paraId="59B78BFF" w14:textId="6390EAC8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 xml:space="preserve">→ CAP ou </w:t>
      </w:r>
      <w:r w:rsidR="00166540">
        <w:rPr>
          <w:color w:val="000000"/>
          <w:sz w:val="22"/>
          <w:szCs w:val="22"/>
          <w:lang w:eastAsia="fr-FR"/>
        </w:rPr>
        <w:t>bac</w:t>
      </w:r>
      <w:r>
        <w:rPr>
          <w:color w:val="000000"/>
          <w:sz w:val="22"/>
          <w:szCs w:val="22"/>
          <w:lang w:eastAsia="fr-FR"/>
        </w:rPr>
        <w:t xml:space="preserve"> </w:t>
      </w:r>
      <w:r w:rsidR="00166540">
        <w:rPr>
          <w:color w:val="000000"/>
          <w:sz w:val="22"/>
          <w:szCs w:val="22"/>
          <w:lang w:eastAsia="fr-FR"/>
        </w:rPr>
        <w:t>pro </w:t>
      </w:r>
      <w:r>
        <w:rPr>
          <w:color w:val="000000"/>
          <w:sz w:val="22"/>
          <w:szCs w:val="22"/>
          <w:lang w:eastAsia="fr-FR"/>
        </w:rPr>
        <w:t>? ………………………………………………………………………………………………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………………………………………………</w:t>
      </w:r>
    </w:p>
    <w:p w14:paraId="7182A98C" w14:textId="3AC8F581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Dans quelle spécialité ou dans quelle famille de métiers ? 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………………………….</w:t>
      </w:r>
    </w:p>
    <w:p w14:paraId="3CAF5FFD" w14:textId="5D65B3EF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…………………………………………………</w:t>
      </w:r>
    </w:p>
    <w:p w14:paraId="2F0237C4" w14:textId="0A358C6F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Sous statut scolaire (en tant qu’élève) ou en apprentissage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 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………………………..</w:t>
      </w:r>
    </w:p>
    <w:p w14:paraId="03221F4B" w14:textId="7A12B314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Vous hésitez entre les formations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Lors de la visite des ambassadeurs </w:t>
      </w:r>
      <w:r w:rsidR="00166540">
        <w:rPr>
          <w:color w:val="000000"/>
          <w:sz w:val="22"/>
          <w:szCs w:val="22"/>
          <w:lang w:eastAsia="fr-FR"/>
        </w:rPr>
        <w:t xml:space="preserve">et ambassadrices </w:t>
      </w:r>
      <w:r>
        <w:rPr>
          <w:color w:val="000000"/>
          <w:sz w:val="22"/>
          <w:szCs w:val="22"/>
          <w:lang w:eastAsia="fr-FR"/>
        </w:rPr>
        <w:t>de lycée professionnel, écoutez attentivement le</w:t>
      </w:r>
      <w:r w:rsidR="00166540">
        <w:rPr>
          <w:color w:val="000000"/>
          <w:sz w:val="22"/>
          <w:szCs w:val="22"/>
          <w:lang w:eastAsia="fr-FR"/>
        </w:rPr>
        <w:t>ur</w:t>
      </w:r>
      <w:r>
        <w:rPr>
          <w:color w:val="000000"/>
          <w:sz w:val="22"/>
          <w:szCs w:val="22"/>
          <w:lang w:eastAsia="fr-FR"/>
        </w:rPr>
        <w:t>s expériences. Ces témoignages pourraient guider ou nourrir votre choix d’orientation.</w:t>
      </w:r>
    </w:p>
    <w:p w14:paraId="4F171F7E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451FF4CD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75FF26A6" w14:textId="50DBF7FA" w:rsidR="00972336" w:rsidRDefault="00972336" w:rsidP="00972336">
      <w:pPr>
        <w:rPr>
          <w:color w:val="000000"/>
          <w:sz w:val="22"/>
          <w:szCs w:val="22"/>
          <w:lang w:eastAsia="fr-FR"/>
        </w:rPr>
      </w:pPr>
      <w:bookmarkStart w:id="2" w:name="_Hlk131675772"/>
      <w:r>
        <w:rPr>
          <w:color w:val="000000"/>
          <w:sz w:val="22"/>
          <w:szCs w:val="22"/>
          <w:lang w:eastAsia="fr-FR"/>
        </w:rPr>
        <w:t>6. Demandez à vos enseignants</w:t>
      </w:r>
      <w:r w:rsidR="00166540">
        <w:rPr>
          <w:color w:val="000000"/>
          <w:sz w:val="22"/>
          <w:szCs w:val="22"/>
          <w:lang w:eastAsia="fr-FR"/>
        </w:rPr>
        <w:t xml:space="preserve"> ou enseignantes </w:t>
      </w:r>
      <w:r>
        <w:rPr>
          <w:color w:val="000000"/>
          <w:sz w:val="22"/>
          <w:szCs w:val="22"/>
          <w:lang w:eastAsia="fr-FR"/>
        </w:rPr>
        <w:t xml:space="preserve">: qui sont les ambassadeurs </w:t>
      </w:r>
      <w:r w:rsidR="00166540">
        <w:rPr>
          <w:color w:val="000000"/>
          <w:sz w:val="22"/>
          <w:szCs w:val="22"/>
          <w:lang w:eastAsia="fr-FR"/>
        </w:rPr>
        <w:t xml:space="preserve">et ambassadrices </w:t>
      </w:r>
      <w:r>
        <w:rPr>
          <w:color w:val="000000"/>
          <w:sz w:val="22"/>
          <w:szCs w:val="22"/>
          <w:lang w:eastAsia="fr-FR"/>
        </w:rPr>
        <w:t>de lycée professionnel, que vous allez recevoir ?</w:t>
      </w:r>
    </w:p>
    <w:p w14:paraId="587AA7C3" w14:textId="5AEC1C9B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Des enseignants</w:t>
      </w:r>
      <w:r w:rsidR="00166540">
        <w:rPr>
          <w:color w:val="000000"/>
          <w:sz w:val="22"/>
          <w:szCs w:val="22"/>
          <w:lang w:eastAsia="fr-FR"/>
        </w:rPr>
        <w:t xml:space="preserve"> et enseignantes</w:t>
      </w:r>
      <w:r>
        <w:rPr>
          <w:color w:val="000000"/>
          <w:sz w:val="22"/>
          <w:szCs w:val="22"/>
          <w:lang w:eastAsia="fr-FR"/>
        </w:rPr>
        <w:t xml:space="preserve"> de lycée professionnel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 De quelle discipline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 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….</w:t>
      </w:r>
    </w:p>
    <w:p w14:paraId="7482CE9C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93D30A7" w14:textId="632FB5E5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Des élèves de lycée professionnel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 De quelle formation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: CAP ou </w:t>
      </w:r>
      <w:r w:rsidR="00166540">
        <w:rPr>
          <w:color w:val="000000"/>
          <w:sz w:val="22"/>
          <w:szCs w:val="22"/>
          <w:lang w:eastAsia="fr-FR"/>
        </w:rPr>
        <w:t>b</w:t>
      </w:r>
      <w:r>
        <w:rPr>
          <w:color w:val="000000"/>
          <w:sz w:val="22"/>
          <w:szCs w:val="22"/>
          <w:lang w:eastAsia="fr-FR"/>
        </w:rPr>
        <w:t>ac pro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 Dans quelle spécialité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</w:t>
      </w:r>
    </w:p>
    <w:p w14:paraId="1B806BC9" w14:textId="24E07169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…………………………………………………</w:t>
      </w:r>
    </w:p>
    <w:p w14:paraId="28B3ADD3" w14:textId="5505A31C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…………………………………………………</w:t>
      </w:r>
    </w:p>
    <w:p w14:paraId="10204D26" w14:textId="72D0ACFA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 xml:space="preserve">→ Qu’ils </w:t>
      </w:r>
      <w:r w:rsidR="00166540">
        <w:rPr>
          <w:color w:val="000000"/>
          <w:sz w:val="22"/>
          <w:szCs w:val="22"/>
          <w:lang w:eastAsia="fr-FR"/>
        </w:rPr>
        <w:t xml:space="preserve">ou elles </w:t>
      </w:r>
      <w:r>
        <w:rPr>
          <w:color w:val="000000"/>
          <w:sz w:val="22"/>
          <w:szCs w:val="22"/>
          <w:lang w:eastAsia="fr-FR"/>
        </w:rPr>
        <w:t xml:space="preserve">soient en </w:t>
      </w:r>
      <w:r w:rsidR="00166540">
        <w:rPr>
          <w:color w:val="000000"/>
          <w:sz w:val="22"/>
          <w:szCs w:val="22"/>
          <w:lang w:eastAsia="fr-FR"/>
        </w:rPr>
        <w:t>S</w:t>
      </w:r>
      <w:r>
        <w:rPr>
          <w:color w:val="000000"/>
          <w:sz w:val="22"/>
          <w:szCs w:val="22"/>
          <w:lang w:eastAsia="fr-FR"/>
        </w:rPr>
        <w:t xml:space="preserve">econde, </w:t>
      </w:r>
      <w:r w:rsidR="00166540">
        <w:rPr>
          <w:color w:val="000000"/>
          <w:sz w:val="22"/>
          <w:szCs w:val="22"/>
          <w:lang w:eastAsia="fr-FR"/>
        </w:rPr>
        <w:t>P</w:t>
      </w:r>
      <w:r>
        <w:rPr>
          <w:color w:val="000000"/>
          <w:sz w:val="22"/>
          <w:szCs w:val="22"/>
          <w:lang w:eastAsia="fr-FR"/>
        </w:rPr>
        <w:t xml:space="preserve">remière ou </w:t>
      </w:r>
      <w:r w:rsidR="00166540">
        <w:rPr>
          <w:color w:val="000000"/>
          <w:sz w:val="22"/>
          <w:szCs w:val="22"/>
          <w:lang w:eastAsia="fr-FR"/>
        </w:rPr>
        <w:t>T</w:t>
      </w:r>
      <w:r>
        <w:rPr>
          <w:color w:val="000000"/>
          <w:sz w:val="22"/>
          <w:szCs w:val="22"/>
          <w:lang w:eastAsia="fr-FR"/>
        </w:rPr>
        <w:t>erminale, les élèves ambassadeurs</w:t>
      </w:r>
      <w:r w:rsidR="00166540">
        <w:rPr>
          <w:color w:val="000000"/>
          <w:sz w:val="22"/>
          <w:szCs w:val="22"/>
          <w:lang w:eastAsia="fr-FR"/>
        </w:rPr>
        <w:t xml:space="preserve"> et ambassadrices</w:t>
      </w:r>
      <w:r>
        <w:rPr>
          <w:color w:val="000000"/>
          <w:sz w:val="22"/>
          <w:szCs w:val="22"/>
          <w:lang w:eastAsia="fr-FR"/>
        </w:rPr>
        <w:t xml:space="preserve"> préparent un baccalauréat professionnel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: dans quelle</w:t>
      </w:r>
      <w:r w:rsidR="00166540">
        <w:rPr>
          <w:color w:val="000000"/>
          <w:sz w:val="22"/>
          <w:szCs w:val="22"/>
          <w:lang w:eastAsia="fr-FR"/>
        </w:rPr>
        <w:t xml:space="preserve"> </w:t>
      </w:r>
      <w:r>
        <w:rPr>
          <w:color w:val="000000"/>
          <w:sz w:val="22"/>
          <w:szCs w:val="22"/>
          <w:lang w:eastAsia="fr-FR"/>
        </w:rPr>
        <w:t>spécialité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?................................................................................................</w:t>
      </w:r>
    </w:p>
    <w:p w14:paraId="423C67F2" w14:textId="5949992D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…………………………………………………..</w:t>
      </w:r>
    </w:p>
    <w:p w14:paraId="226C9126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3A09174D" w14:textId="4DCA8942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7. En attendant la visite des ambassadeurs</w:t>
      </w:r>
      <w:r w:rsidR="00166540">
        <w:rPr>
          <w:color w:val="000000"/>
          <w:sz w:val="22"/>
          <w:szCs w:val="22"/>
          <w:lang w:eastAsia="fr-FR"/>
        </w:rPr>
        <w:t xml:space="preserve"> et ambassadrices</w:t>
      </w:r>
      <w:r>
        <w:rPr>
          <w:color w:val="000000"/>
          <w:sz w:val="22"/>
          <w:szCs w:val="22"/>
          <w:lang w:eastAsia="fr-FR"/>
        </w:rPr>
        <w:t>, essayez d’imaginer cette rencontre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: qu’attendez-vous de cet échange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 Que vont-ils</w:t>
      </w:r>
      <w:r w:rsidR="00166540">
        <w:rPr>
          <w:color w:val="000000"/>
          <w:sz w:val="22"/>
          <w:szCs w:val="22"/>
          <w:lang w:eastAsia="fr-FR"/>
        </w:rPr>
        <w:t xml:space="preserve">/elles </w:t>
      </w:r>
      <w:r>
        <w:rPr>
          <w:color w:val="000000"/>
          <w:sz w:val="22"/>
          <w:szCs w:val="22"/>
          <w:lang w:eastAsia="fr-FR"/>
        </w:rPr>
        <w:t>vous raconter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</w:p>
    <w:p w14:paraId="09CFBD2B" w14:textId="1215BD97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..</w:t>
      </w:r>
    </w:p>
    <w:p w14:paraId="0198C615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5CF3D497" w14:textId="6BC3517F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8. Essayez de répondre aux questions suivantes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; vous pourrez aussi les poser lors de la rencontre.</w:t>
      </w:r>
    </w:p>
    <w:p w14:paraId="112F9135" w14:textId="7567B886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Savez-vous comment se déroulent les cours en lycée professionnel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Oui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Non</w:t>
      </w:r>
    </w:p>
    <w:p w14:paraId="68E24FDB" w14:textId="67B79454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Savez-vous ce qu’est un plateau technique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Oui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Non</w:t>
      </w:r>
    </w:p>
    <w:p w14:paraId="4D1E67D7" w14:textId="18418617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Savez-vous s’il y a des périodes de stage</w:t>
      </w:r>
      <w:r w:rsidR="00166540">
        <w:rPr>
          <w:color w:val="000000"/>
          <w:sz w:val="22"/>
          <w:szCs w:val="22"/>
          <w:lang w:eastAsia="fr-FR"/>
        </w:rPr>
        <w:t>s </w:t>
      </w:r>
      <w:r>
        <w:rPr>
          <w:color w:val="000000"/>
          <w:sz w:val="22"/>
          <w:szCs w:val="22"/>
          <w:lang w:eastAsia="fr-FR"/>
        </w:rPr>
        <w:t xml:space="preserve">? </w:t>
      </w:r>
      <w:bookmarkStart w:id="3" w:name="_Hlk132191253"/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Oui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Non</w:t>
      </w:r>
      <w:bookmarkEnd w:id="3"/>
    </w:p>
    <w:p w14:paraId="2282706F" w14:textId="59D9EC0D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Savez-vous ce qu’est le chef-d’œuvre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Oui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Non</w:t>
      </w:r>
    </w:p>
    <w:p w14:paraId="01201730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7526"/>
      </w:tblGrid>
      <w:tr w:rsidR="00705404" w14:paraId="49697FE2" w14:textId="77777777" w:rsidTr="00705404"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3D24" w14:textId="4B0AF915" w:rsidR="00705404" w:rsidRDefault="00705404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color w:val="000000"/>
                <w:sz w:val="22"/>
                <w:szCs w:val="22"/>
                <w:lang w:eastAsia="fr-FR"/>
              </w:rPr>
              <w:t>Oui ! Vous avez bien lu la question ! Au lycée professionnel, vous préparez votre réussite personnelle et collective, en réalisant un chef-d’œuvre.</w:t>
            </w:r>
          </w:p>
          <w:p w14:paraId="21046A78" w14:textId="254EE18D" w:rsidR="00705404" w:rsidRDefault="00705404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color w:val="000000"/>
                <w:sz w:val="22"/>
                <w:szCs w:val="22"/>
                <w:lang w:eastAsia="fr-FR"/>
              </w:rPr>
              <w:t xml:space="preserve">Savez-vous ce que cela peut être ? </w:t>
            </w:r>
            <w:hyperlink r:id="rId18" w:history="1">
              <w:r w:rsidRPr="00705404">
                <w:rPr>
                  <w:rStyle w:val="Titre1Car"/>
                </w:rPr>
                <w:t>Découvrez-le en images</w:t>
              </w:r>
            </w:hyperlink>
            <w:r>
              <w:rPr>
                <w:color w:val="000000"/>
                <w:sz w:val="22"/>
                <w:szCs w:val="22"/>
                <w:lang w:eastAsia="fr-FR"/>
              </w:rPr>
              <w:t>.</w:t>
            </w:r>
          </w:p>
        </w:tc>
      </w:tr>
    </w:tbl>
    <w:p w14:paraId="6F5BCB5A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2F953C20" w14:textId="409187A9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Connaissez-vous la durée de formation en CAP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Oui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Non</w:t>
      </w:r>
    </w:p>
    <w:p w14:paraId="0B3057FE" w14:textId="01D37E43" w:rsidR="00972336" w:rsidRDefault="00972336" w:rsidP="00972336">
      <w:pPr>
        <w:rPr>
          <w:color w:val="000000"/>
          <w:sz w:val="22"/>
          <w:szCs w:val="22"/>
          <w:lang w:eastAsia="fr-FR"/>
        </w:rPr>
      </w:pPr>
      <w:bookmarkStart w:id="4" w:name="_Hlk132191603"/>
      <w:r>
        <w:rPr>
          <w:color w:val="000000"/>
          <w:sz w:val="22"/>
          <w:szCs w:val="22"/>
          <w:lang w:eastAsia="fr-FR"/>
        </w:rPr>
        <w:t>→ Est-il possible d’exercer le métier auquel vous êtes formé</w:t>
      </w:r>
      <w:r w:rsidR="00166540">
        <w:rPr>
          <w:color w:val="000000"/>
          <w:sz w:val="22"/>
          <w:szCs w:val="22"/>
          <w:lang w:eastAsia="fr-FR"/>
        </w:rPr>
        <w:t>/formée</w:t>
      </w:r>
      <w:r>
        <w:rPr>
          <w:color w:val="000000"/>
          <w:sz w:val="22"/>
          <w:szCs w:val="22"/>
          <w:lang w:eastAsia="fr-FR"/>
        </w:rPr>
        <w:t xml:space="preserve"> après un CAP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Oui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Non</w:t>
      </w:r>
    </w:p>
    <w:p w14:paraId="58AC5FDF" w14:textId="04786707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Est-il possible de préparer un bac pro après un CAP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  <w:bookmarkStart w:id="5" w:name="_Hlk132191583"/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Oui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Non</w:t>
      </w:r>
      <w:bookmarkEnd w:id="5"/>
    </w:p>
    <w:bookmarkEnd w:id="4"/>
    <w:p w14:paraId="67E6DB7B" w14:textId="36996D96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Connaissez-vous la durée de formation en bac pro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</w:t>
      </w:r>
    </w:p>
    <w:p w14:paraId="1E7EE5FC" w14:textId="65DC0559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Est-il possible d’exercer le métier auquel vous êtes formé</w:t>
      </w:r>
      <w:r w:rsidR="00166540">
        <w:rPr>
          <w:color w:val="000000"/>
          <w:sz w:val="22"/>
          <w:szCs w:val="22"/>
          <w:lang w:eastAsia="fr-FR"/>
        </w:rPr>
        <w:t>/formée</w:t>
      </w:r>
      <w:r>
        <w:rPr>
          <w:color w:val="000000"/>
          <w:sz w:val="22"/>
          <w:szCs w:val="22"/>
          <w:lang w:eastAsia="fr-FR"/>
        </w:rPr>
        <w:t xml:space="preserve"> après un bac pro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Oui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Non</w:t>
      </w:r>
    </w:p>
    <w:p w14:paraId="0549C865" w14:textId="6F11A6AF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→ Est-il possible de continuer ses études dans l’enseignement supérieur après un bac pro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Oui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Non</w:t>
      </w:r>
    </w:p>
    <w:p w14:paraId="7A9987FB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6F029859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519B8B63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bookmarkEnd w:id="2"/>
    <w:p w14:paraId="573F34F2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2EDF1BE8" w14:textId="687C1176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 xml:space="preserve">9. Préparez au moins </w:t>
      </w:r>
      <w:r w:rsidR="00166540">
        <w:rPr>
          <w:color w:val="000000"/>
          <w:sz w:val="22"/>
          <w:szCs w:val="22"/>
          <w:lang w:eastAsia="fr-FR"/>
        </w:rPr>
        <w:t>3</w:t>
      </w:r>
      <w:r>
        <w:rPr>
          <w:color w:val="000000"/>
          <w:sz w:val="22"/>
          <w:szCs w:val="22"/>
          <w:lang w:eastAsia="fr-FR"/>
        </w:rPr>
        <w:t xml:space="preserve"> questions que vous pourrez poser aux ambassadeurs </w:t>
      </w:r>
      <w:r w:rsidR="00166540">
        <w:rPr>
          <w:color w:val="000000"/>
          <w:sz w:val="22"/>
          <w:szCs w:val="22"/>
          <w:lang w:eastAsia="fr-FR"/>
        </w:rPr>
        <w:t xml:space="preserve">et ambassadrices </w:t>
      </w:r>
      <w:r>
        <w:rPr>
          <w:color w:val="000000"/>
          <w:sz w:val="22"/>
          <w:szCs w:val="22"/>
          <w:lang w:eastAsia="fr-FR"/>
        </w:rPr>
        <w:t>de lycée professionnel (sur les formations, la vie au lycée, les projets après le lycée).</w:t>
      </w:r>
    </w:p>
    <w:p w14:paraId="403E4DA7" w14:textId="09EE7EA1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lastRenderedPageBreak/>
        <w:t>Par exemple, questions d’introduction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: quelle part occupe l’enseignement professionnel dans votre formation ? Quelle part occupe l’enseignement général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</w:p>
    <w:p w14:paraId="3135C640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 xml:space="preserve">Combien de temps </w:t>
      </w:r>
      <w:proofErr w:type="spellStart"/>
      <w:r>
        <w:rPr>
          <w:color w:val="000000"/>
          <w:sz w:val="22"/>
          <w:szCs w:val="22"/>
          <w:lang w:eastAsia="fr-FR"/>
        </w:rPr>
        <w:t>passez-vous</w:t>
      </w:r>
      <w:proofErr w:type="spellEnd"/>
      <w:r>
        <w:rPr>
          <w:color w:val="000000"/>
          <w:sz w:val="22"/>
          <w:szCs w:val="22"/>
          <w:lang w:eastAsia="fr-FR"/>
        </w:rPr>
        <w:t xml:space="preserve"> sur les plateaux techniques chaque semaine ?</w:t>
      </w:r>
    </w:p>
    <w:p w14:paraId="77036322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57FF000B" w14:textId="50AA3588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Question 2 : ……………………………………………………………………………………………………………...</w:t>
      </w:r>
      <w:r w:rsidR="00166540">
        <w:rPr>
          <w:color w:val="000000"/>
          <w:sz w:val="22"/>
          <w:szCs w:val="22"/>
          <w:lang w:eastAsia="fr-FR"/>
        </w:rPr>
        <w:t>..............................................</w:t>
      </w:r>
    </w:p>
    <w:p w14:paraId="6CB18707" w14:textId="62BF299A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Question 3 : ……………………………………………………………………………………………………………...</w:t>
      </w:r>
      <w:r w:rsidR="00166540">
        <w:rPr>
          <w:color w:val="000000"/>
          <w:sz w:val="22"/>
          <w:szCs w:val="22"/>
          <w:lang w:eastAsia="fr-FR"/>
        </w:rPr>
        <w:t>..............................................</w:t>
      </w:r>
    </w:p>
    <w:p w14:paraId="7195F9FF" w14:textId="322C9FA9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Question 4 : ……………………………………………………………………………………………………………...</w:t>
      </w:r>
      <w:r w:rsidR="00166540">
        <w:rPr>
          <w:color w:val="000000"/>
          <w:sz w:val="22"/>
          <w:szCs w:val="22"/>
          <w:lang w:eastAsia="fr-FR"/>
        </w:rPr>
        <w:t>..............................................</w:t>
      </w:r>
    </w:p>
    <w:p w14:paraId="21A49F8E" w14:textId="73E699B5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Autre question possible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: avez-vous une anecdote marquante à partager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 (Premier jour au lycée, premier jour de stage, première réussite, première difficulté, etc.)</w:t>
      </w:r>
    </w:p>
    <w:p w14:paraId="4389BE10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164D3D7D" w14:textId="54985EC8" w:rsidR="00972336" w:rsidRDefault="00972336" w:rsidP="00972336">
      <w:pPr>
        <w:rPr>
          <w:color w:val="000000"/>
          <w:sz w:val="22"/>
          <w:szCs w:val="22"/>
          <w:lang w:eastAsia="fr-FR"/>
        </w:rPr>
      </w:pPr>
      <w:bookmarkStart w:id="6" w:name="_Hlk131679060"/>
      <w:r>
        <w:rPr>
          <w:color w:val="000000"/>
          <w:sz w:val="22"/>
          <w:szCs w:val="22"/>
          <w:lang w:eastAsia="fr-FR"/>
        </w:rPr>
        <w:t>Questions complémentaires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: </w:t>
      </w:r>
    </w:p>
    <w:p w14:paraId="2C3C9770" w14:textId="76A22C5D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Quel chef-d’œuvre allez-vous réaliser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</w:t>
      </w:r>
      <w:r w:rsidR="00166540">
        <w:rPr>
          <w:color w:val="000000"/>
          <w:sz w:val="22"/>
          <w:szCs w:val="22"/>
          <w:lang w:eastAsia="fr-FR"/>
        </w:rPr>
        <w:t>........................................................................................................................</w:t>
      </w:r>
    </w:p>
    <w:bookmarkEnd w:id="6"/>
    <w:p w14:paraId="2B8A71EA" w14:textId="5635C724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Après l’obtention de votre diplôme, quels sont vos projets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</w:t>
      </w:r>
      <w:r w:rsidR="00166540">
        <w:rPr>
          <w:color w:val="000000"/>
          <w:sz w:val="22"/>
          <w:szCs w:val="22"/>
          <w:lang w:eastAsia="fr-FR"/>
        </w:rPr>
        <w:t>......................................................................................</w:t>
      </w:r>
    </w:p>
    <w:p w14:paraId="7940E9C2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4A54A9D1" w14:textId="77777777" w:rsidR="00972336" w:rsidRPr="00972336" w:rsidRDefault="00972336" w:rsidP="00972336">
      <w:pPr>
        <w:rPr>
          <w:b/>
          <w:bCs/>
          <w:color w:val="000000"/>
          <w:sz w:val="22"/>
          <w:szCs w:val="22"/>
          <w:lang w:eastAsia="fr-FR"/>
        </w:rPr>
      </w:pPr>
      <w:r w:rsidRPr="00972336">
        <w:rPr>
          <w:b/>
          <w:bCs/>
          <w:color w:val="000000"/>
          <w:sz w:val="22"/>
          <w:szCs w:val="22"/>
          <w:lang w:eastAsia="fr-FR"/>
        </w:rPr>
        <w:t>Questions subsidiaires :</w:t>
      </w:r>
    </w:p>
    <w:p w14:paraId="2D0397F6" w14:textId="486637AA" w:rsidR="00972336" w:rsidRDefault="00972336" w:rsidP="00972336">
      <w:pPr>
        <w:rPr>
          <w:rFonts w:ascii="Times New Roman" w:hAnsi="Times New Roman" w:cs="Times New Roman"/>
          <w:color w:val="000000"/>
          <w:lang w:eastAsia="fr-FR"/>
        </w:rPr>
      </w:pPr>
      <w:r>
        <w:rPr>
          <w:color w:val="000000"/>
          <w:sz w:val="22"/>
          <w:szCs w:val="22"/>
          <w:lang w:eastAsia="fr-FR"/>
        </w:rPr>
        <w:t>1. Y a-t-il un conseil de la vie lycéenne (CVL)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Oui  </w:t>
      </w:r>
      <w:r>
        <w:rPr>
          <w:rFonts w:ascii="Cambria Math" w:hAnsi="Cambria Math" w:cs="Cambria Math"/>
          <w:color w:val="000000"/>
          <w:sz w:val="22"/>
          <w:szCs w:val="22"/>
          <w:lang w:eastAsia="fr-FR"/>
        </w:rPr>
        <w:t>▢</w:t>
      </w:r>
      <w:r>
        <w:rPr>
          <w:color w:val="000000"/>
          <w:sz w:val="22"/>
          <w:szCs w:val="22"/>
          <w:lang w:eastAsia="fr-FR"/>
        </w:rPr>
        <w:t xml:space="preserve"> Non</w:t>
      </w:r>
    </w:p>
    <w:p w14:paraId="7DE97475" w14:textId="23C27DA6" w:rsidR="00972336" w:rsidRDefault="00972336" w:rsidP="00972336">
      <w:pPr>
        <w:rPr>
          <w:rFonts w:ascii="Times New Roman" w:hAnsi="Times New Roman" w:cs="Times New Roman"/>
          <w:color w:val="000000"/>
          <w:lang w:eastAsia="fr-FR"/>
        </w:rPr>
      </w:pPr>
      <w:r>
        <w:rPr>
          <w:color w:val="000000"/>
          <w:sz w:val="22"/>
          <w:szCs w:val="22"/>
          <w:lang w:eastAsia="fr-FR"/>
        </w:rPr>
        <w:t>→ Si oui, quelles sont les actions organisées par le CVL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 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…………………………………..</w:t>
      </w:r>
    </w:p>
    <w:p w14:paraId="0025A046" w14:textId="4269982D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……………………………………………………….</w:t>
      </w:r>
    </w:p>
    <w:p w14:paraId="3E8242F8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264FFE03" w14:textId="633926F1" w:rsidR="00972336" w:rsidRDefault="00972336" w:rsidP="00972336">
      <w:pPr>
        <w:rPr>
          <w:rFonts w:ascii="Times New Roman" w:hAnsi="Times New Roman" w:cs="Times New Roman"/>
          <w:color w:val="000000"/>
          <w:lang w:eastAsia="fr-FR"/>
        </w:rPr>
      </w:pPr>
      <w:r>
        <w:rPr>
          <w:color w:val="000000"/>
          <w:sz w:val="22"/>
          <w:szCs w:val="22"/>
          <w:lang w:eastAsia="fr-FR"/>
        </w:rPr>
        <w:t>2. Quelles sont les sections (sportives, européennes, etc.) ou les options proposées dans cet établissement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 xml:space="preserve">? </w:t>
      </w:r>
    </w:p>
    <w:p w14:paraId="65D079C0" w14:textId="06329510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…………………………………………………….</w:t>
      </w:r>
    </w:p>
    <w:p w14:paraId="09DBB197" w14:textId="49CF2AF5" w:rsidR="00972336" w:rsidRDefault="00972336" w:rsidP="00972336">
      <w:pPr>
        <w:rPr>
          <w:rFonts w:ascii="Times New Roman" w:hAnsi="Times New Roman" w:cs="Times New Roman"/>
          <w:color w:val="000000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………………………………….…………….......................................................................................................</w:t>
      </w:r>
      <w:r w:rsidR="00166540">
        <w:rPr>
          <w:color w:val="000000"/>
          <w:sz w:val="22"/>
          <w:szCs w:val="22"/>
          <w:lang w:eastAsia="fr-FR"/>
        </w:rPr>
        <w:t>...............................</w:t>
      </w:r>
    </w:p>
    <w:p w14:paraId="4C38A47A" w14:textId="04E3971E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…………………………………………………….</w:t>
      </w:r>
    </w:p>
    <w:p w14:paraId="340AC61F" w14:textId="718E15EE" w:rsidR="00972336" w:rsidRDefault="00972336" w:rsidP="00972336">
      <w:pPr>
        <w:rPr>
          <w:rFonts w:ascii="Times New Roman" w:hAnsi="Times New Roman" w:cs="Times New Roman"/>
          <w:color w:val="000000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………………………………….…………….......................................................................................................</w:t>
      </w:r>
      <w:r w:rsidR="00166540">
        <w:rPr>
          <w:color w:val="000000"/>
          <w:sz w:val="22"/>
          <w:szCs w:val="22"/>
          <w:lang w:eastAsia="fr-FR"/>
        </w:rPr>
        <w:t>...............................</w:t>
      </w:r>
    </w:p>
    <w:p w14:paraId="1C5F5906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10E6F2C8" w14:textId="3525CBDC" w:rsidR="00972336" w:rsidRDefault="00972336" w:rsidP="00972336">
      <w:pPr>
        <w:rPr>
          <w:rFonts w:ascii="Times New Roman" w:hAnsi="Times New Roman" w:cs="Times New Roman"/>
          <w:color w:val="000000"/>
          <w:lang w:eastAsia="fr-FR"/>
        </w:rPr>
      </w:pPr>
      <w:r>
        <w:rPr>
          <w:color w:val="000000"/>
          <w:sz w:val="22"/>
          <w:szCs w:val="22"/>
          <w:lang w:eastAsia="fr-FR"/>
        </w:rPr>
        <w:t>3. Y a-t-il un ou des projet(s) particulier(s) dans ce lycée</w:t>
      </w:r>
      <w:r w:rsidR="00166540">
        <w:rPr>
          <w:color w:val="000000"/>
          <w:sz w:val="22"/>
          <w:szCs w:val="22"/>
          <w:lang w:eastAsia="fr-FR"/>
        </w:rPr>
        <w:t> </w:t>
      </w:r>
      <w:r>
        <w:rPr>
          <w:color w:val="000000"/>
          <w:sz w:val="22"/>
          <w:szCs w:val="22"/>
          <w:lang w:eastAsia="fr-FR"/>
        </w:rPr>
        <w:t>? 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……………………………….</w:t>
      </w:r>
    </w:p>
    <w:p w14:paraId="06FC8D98" w14:textId="4D22ECFA" w:rsidR="00972336" w:rsidRDefault="00972336" w:rsidP="00972336">
      <w:pPr>
        <w:rPr>
          <w:color w:val="000000"/>
          <w:sz w:val="22"/>
          <w:szCs w:val="22"/>
          <w:lang w:eastAsia="fr-FR"/>
        </w:rPr>
      </w:pPr>
      <w:r>
        <w:rPr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</w:t>
      </w:r>
      <w:r w:rsidR="00166540">
        <w:rPr>
          <w:color w:val="000000"/>
          <w:sz w:val="22"/>
          <w:szCs w:val="22"/>
          <w:lang w:eastAsia="fr-FR"/>
        </w:rPr>
        <w:t>……………………………………………………….</w:t>
      </w:r>
    </w:p>
    <w:p w14:paraId="21D0B6C5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5F006008" w14:textId="77777777" w:rsidR="00972336" w:rsidRDefault="00972336" w:rsidP="00972336">
      <w:pPr>
        <w:rPr>
          <w:lang w:eastAsia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7116"/>
        <w:gridCol w:w="3184"/>
      </w:tblGrid>
      <w:tr w:rsidR="00972336" w:rsidRPr="00972336" w14:paraId="37ACC528" w14:textId="77777777" w:rsidTr="0097233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326" w14:textId="77777777" w:rsidR="00972336" w:rsidRPr="00972336" w:rsidRDefault="00972336" w:rsidP="00972336">
            <w:pPr>
              <w:rPr>
                <w:b/>
                <w:bCs/>
                <w:color w:val="000000"/>
                <w:sz w:val="22"/>
                <w:szCs w:val="22"/>
                <w:lang w:eastAsia="fr-FR"/>
              </w:rPr>
            </w:pPr>
          </w:p>
          <w:p w14:paraId="0692A665" w14:textId="5EE49490" w:rsidR="00972336" w:rsidRPr="00972336" w:rsidRDefault="00972336" w:rsidP="00972336">
            <w:pPr>
              <w:rPr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972336">
              <w:rPr>
                <w:b/>
                <w:bCs/>
                <w:color w:val="000000"/>
                <w:sz w:val="22"/>
                <w:szCs w:val="22"/>
                <w:lang w:eastAsia="fr-FR"/>
              </w:rPr>
              <w:t xml:space="preserve">Formations souhaitées (CAP ou </w:t>
            </w:r>
            <w:r w:rsidR="00166540">
              <w:rPr>
                <w:b/>
                <w:bCs/>
                <w:color w:val="000000"/>
                <w:sz w:val="22"/>
                <w:szCs w:val="22"/>
                <w:lang w:eastAsia="fr-FR"/>
              </w:rPr>
              <w:t>b</w:t>
            </w:r>
            <w:r w:rsidRPr="00972336">
              <w:rPr>
                <w:b/>
                <w:bCs/>
                <w:color w:val="000000"/>
                <w:sz w:val="22"/>
                <w:szCs w:val="22"/>
                <w:lang w:eastAsia="fr-FR"/>
              </w:rPr>
              <w:t xml:space="preserve">ac pro) </w:t>
            </w:r>
          </w:p>
          <w:p w14:paraId="43061F26" w14:textId="41E9D0BC" w:rsidR="00972336" w:rsidRPr="00972336" w:rsidRDefault="00972336" w:rsidP="00972336">
            <w:pPr>
              <w:rPr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972336">
              <w:rPr>
                <w:b/>
                <w:bCs/>
                <w:color w:val="000000"/>
                <w:sz w:val="22"/>
                <w:szCs w:val="22"/>
                <w:lang w:eastAsia="fr-FR"/>
              </w:rPr>
              <w:t>dans l’établissement représenté</w:t>
            </w:r>
            <w:r w:rsidRPr="00972336">
              <w:rPr>
                <w:b/>
                <w:bCs/>
                <w:sz w:val="22"/>
                <w:szCs w:val="22"/>
                <w:lang w:eastAsia="fr-FR"/>
              </w:rPr>
              <w:t xml:space="preserve"> ou un autre de votre choix</w:t>
            </w:r>
            <w:r w:rsidR="00166540">
              <w:rPr>
                <w:b/>
                <w:bCs/>
                <w:sz w:val="22"/>
                <w:szCs w:val="22"/>
                <w:lang w:eastAsia="fr-FR"/>
              </w:rPr>
              <w:t> </w:t>
            </w:r>
            <w:r w:rsidRPr="00972336">
              <w:rPr>
                <w:b/>
                <w:bCs/>
                <w:color w:val="000000"/>
                <w:sz w:val="22"/>
                <w:szCs w:val="22"/>
                <w:lang w:eastAsia="fr-FR"/>
              </w:rPr>
              <w:t xml:space="preserve">: </w:t>
            </w:r>
          </w:p>
          <w:p w14:paraId="5CE5BFF5" w14:textId="77777777" w:rsidR="00972336" w:rsidRPr="00972336" w:rsidRDefault="00972336" w:rsidP="00972336">
            <w:pPr>
              <w:rPr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AF5" w14:textId="77777777" w:rsidR="00972336" w:rsidRPr="00972336" w:rsidRDefault="00972336" w:rsidP="00972336">
            <w:pPr>
              <w:rPr>
                <w:b/>
                <w:bCs/>
                <w:color w:val="000000"/>
                <w:sz w:val="22"/>
                <w:szCs w:val="22"/>
                <w:lang w:eastAsia="fr-FR"/>
              </w:rPr>
            </w:pPr>
          </w:p>
          <w:p w14:paraId="68058ADA" w14:textId="77777777" w:rsidR="00972336" w:rsidRPr="00972336" w:rsidRDefault="00972336" w:rsidP="00972336">
            <w:pPr>
              <w:rPr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972336">
              <w:rPr>
                <w:b/>
                <w:bCs/>
                <w:color w:val="000000"/>
                <w:sz w:val="22"/>
                <w:szCs w:val="22"/>
                <w:lang w:eastAsia="fr-FR"/>
              </w:rPr>
              <w:t>Apprentissage</w:t>
            </w:r>
          </w:p>
        </w:tc>
      </w:tr>
      <w:tr w:rsidR="00972336" w14:paraId="0F3C2050" w14:textId="77777777" w:rsidTr="0097233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61F3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7AFE9FFC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154C785E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5E54" w14:textId="77777777" w:rsidR="00972336" w:rsidRDefault="00972336" w:rsidP="00972336">
            <w:pPr>
              <w:rPr>
                <w:color w:val="000000" w:themeColor="text1"/>
                <w:sz w:val="22"/>
                <w:lang w:eastAsia="fr-FR"/>
              </w:rPr>
            </w:pPr>
            <w:r>
              <w:rPr>
                <w:color w:val="000000" w:themeColor="text1"/>
                <w:sz w:val="22"/>
                <w:lang w:eastAsia="fr-FR"/>
              </w:rPr>
              <w:t>O oui</w:t>
            </w:r>
          </w:p>
          <w:p w14:paraId="22D98E7D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color w:val="000000" w:themeColor="text1"/>
                <w:sz w:val="22"/>
                <w:lang w:eastAsia="fr-FR"/>
              </w:rPr>
              <w:t>O non</w:t>
            </w:r>
          </w:p>
        </w:tc>
      </w:tr>
      <w:tr w:rsidR="00972336" w14:paraId="5241AAF2" w14:textId="77777777" w:rsidTr="0097233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ACE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58985E16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685E563E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8A14" w14:textId="77777777" w:rsidR="00972336" w:rsidRDefault="00972336" w:rsidP="00972336">
            <w:pPr>
              <w:rPr>
                <w:color w:val="000000" w:themeColor="text1"/>
                <w:sz w:val="22"/>
                <w:lang w:eastAsia="fr-FR"/>
              </w:rPr>
            </w:pPr>
            <w:r>
              <w:rPr>
                <w:color w:val="000000" w:themeColor="text1"/>
                <w:sz w:val="22"/>
                <w:lang w:eastAsia="fr-FR"/>
              </w:rPr>
              <w:t>O oui</w:t>
            </w:r>
          </w:p>
          <w:p w14:paraId="0300D6EB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color w:val="000000" w:themeColor="text1"/>
                <w:sz w:val="22"/>
                <w:lang w:eastAsia="fr-FR"/>
              </w:rPr>
              <w:t>O non</w:t>
            </w:r>
          </w:p>
        </w:tc>
      </w:tr>
      <w:tr w:rsidR="00972336" w14:paraId="1B56DFCA" w14:textId="77777777" w:rsidTr="0097233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DAE3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2BA50032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  <w:p w14:paraId="74054DCF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01A1" w14:textId="77777777" w:rsidR="00972336" w:rsidRDefault="00972336" w:rsidP="00972336">
            <w:pPr>
              <w:rPr>
                <w:color w:val="000000" w:themeColor="text1"/>
                <w:sz w:val="22"/>
                <w:lang w:eastAsia="fr-FR"/>
              </w:rPr>
            </w:pPr>
            <w:r>
              <w:rPr>
                <w:color w:val="000000" w:themeColor="text1"/>
                <w:sz w:val="22"/>
                <w:lang w:eastAsia="fr-FR"/>
              </w:rPr>
              <w:t>O oui</w:t>
            </w:r>
          </w:p>
          <w:p w14:paraId="785621AD" w14:textId="77777777" w:rsidR="00972336" w:rsidRDefault="00972336" w:rsidP="00972336">
            <w:pPr>
              <w:rPr>
                <w:color w:val="000000"/>
                <w:sz w:val="22"/>
                <w:szCs w:val="22"/>
                <w:lang w:eastAsia="fr-FR"/>
              </w:rPr>
            </w:pPr>
            <w:r>
              <w:rPr>
                <w:color w:val="000000" w:themeColor="text1"/>
                <w:sz w:val="22"/>
                <w:lang w:eastAsia="fr-FR"/>
              </w:rPr>
              <w:t>O non</w:t>
            </w:r>
          </w:p>
        </w:tc>
      </w:tr>
    </w:tbl>
    <w:p w14:paraId="6ED3F842" w14:textId="77777777" w:rsidR="00972336" w:rsidRDefault="00972336" w:rsidP="00972336">
      <w:pPr>
        <w:rPr>
          <w:color w:val="000000"/>
          <w:sz w:val="22"/>
          <w:szCs w:val="22"/>
          <w:lang w:eastAsia="fr-FR"/>
        </w:rPr>
      </w:pPr>
    </w:p>
    <w:p w14:paraId="54E7FECD" w14:textId="77777777" w:rsidR="006E7956" w:rsidRPr="00972336" w:rsidRDefault="006E7956" w:rsidP="00972336"/>
    <w:sectPr w:rsidR="006E7956" w:rsidRPr="00972336" w:rsidSect="00787A5D">
      <w:headerReference w:type="default" r:id="rId19"/>
      <w:footerReference w:type="default" r:id="rId20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D4859" w14:textId="77777777" w:rsidR="00CF1D60" w:rsidRDefault="00CF1D60" w:rsidP="00597604">
      <w:r>
        <w:separator/>
      </w:r>
    </w:p>
  </w:endnote>
  <w:endnote w:type="continuationSeparator" w:id="0">
    <w:p w14:paraId="4F4F7D97" w14:textId="77777777" w:rsidR="00CF1D60" w:rsidRDefault="00CF1D60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2A648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66189A33" wp14:editId="58E08C8A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AD7EE" w14:textId="77777777" w:rsidR="00CF1D60" w:rsidRDefault="00CF1D60" w:rsidP="00597604">
      <w:r>
        <w:separator/>
      </w:r>
    </w:p>
  </w:footnote>
  <w:footnote w:type="continuationSeparator" w:id="0">
    <w:p w14:paraId="7BEE03AF" w14:textId="77777777" w:rsidR="00CF1D60" w:rsidRDefault="00CF1D60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C670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625F3C7A" wp14:editId="7A9FF8C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336"/>
    <w:rsid w:val="0012196C"/>
    <w:rsid w:val="0016582E"/>
    <w:rsid w:val="00166540"/>
    <w:rsid w:val="002C6A70"/>
    <w:rsid w:val="0030597F"/>
    <w:rsid w:val="00463F02"/>
    <w:rsid w:val="004866E6"/>
    <w:rsid w:val="00594335"/>
    <w:rsid w:val="00597604"/>
    <w:rsid w:val="0063538A"/>
    <w:rsid w:val="006733A0"/>
    <w:rsid w:val="006E7956"/>
    <w:rsid w:val="00705404"/>
    <w:rsid w:val="00787A5D"/>
    <w:rsid w:val="00824615"/>
    <w:rsid w:val="008A7DF9"/>
    <w:rsid w:val="008D0DC7"/>
    <w:rsid w:val="00914CA3"/>
    <w:rsid w:val="0095548B"/>
    <w:rsid w:val="00960DD8"/>
    <w:rsid w:val="00972336"/>
    <w:rsid w:val="009C76AF"/>
    <w:rsid w:val="00B24F63"/>
    <w:rsid w:val="00B52A67"/>
    <w:rsid w:val="00C178C8"/>
    <w:rsid w:val="00CF1D60"/>
    <w:rsid w:val="00E01161"/>
    <w:rsid w:val="00E23ABD"/>
    <w:rsid w:val="00E42018"/>
    <w:rsid w:val="00E94C26"/>
    <w:rsid w:val="00F00ACC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B391"/>
  <w15:docId w15:val="{2F87638A-076E-4010-A308-753AE6A18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72336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unhideWhenUsed/>
    <w:rsid w:val="00972336"/>
    <w:rPr>
      <w:color w:val="0000FF" w:themeColor="hyperlink"/>
      <w:u w:val="single"/>
    </w:rPr>
  </w:style>
  <w:style w:type="character" w:customStyle="1" w:styleId="normaltextrun">
    <w:name w:val="normaltextrun"/>
    <w:basedOn w:val="Policepardfaut"/>
    <w:rsid w:val="00972336"/>
  </w:style>
  <w:style w:type="table" w:styleId="Grilledutableau">
    <w:name w:val="Table Grid"/>
    <w:basedOn w:val="TableauNormal"/>
    <w:uiPriority w:val="39"/>
    <w:rsid w:val="00972336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7054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7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yperlink" Target="https://explorer-avenirs.onisep.fr/formation/apres-la-3-la-voie-professionnelle/le-chef-d-aeuvre-et-projet-en-voie-pro-en-images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oniseptv.onisep.fr/recherche?text=pose-toi+la+&amp;context=tv" TargetMode="External"/><Relationship Id="rId17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recherche?context=formation&amp;sf%5bcommon_type_formation_id%5d%5b%5d=CAP%20(certificat%20d%27aptitude%20professionnelle)&amp;sf%5bcommon_type_formation_id%5d%5b%5d=CAP%20agricol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videos.onisep.fr/embed/media:slug:pose-toi-la-question-apprentissage-ou-scolaire-1" TargetMode="Externa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hyperlink" Target="https://labonnealternance.pole-emploi.fr/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Copie.dotx</Template>
  <TotalTime>25</TotalTime>
  <Pages>3</Pages>
  <Words>912</Words>
  <Characters>6622</Characters>
  <Application>Microsoft Office Word</Application>
  <DocSecurity>0</DocSecurity>
  <Lines>174</Lines>
  <Paragraphs>101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TOLLA Catherine</cp:lastModifiedBy>
  <cp:revision>5</cp:revision>
  <cp:lastPrinted>2023-07-05T08:50:00Z</cp:lastPrinted>
  <dcterms:created xsi:type="dcterms:W3CDTF">2023-08-24T10:22:00Z</dcterms:created>
  <dcterms:modified xsi:type="dcterms:W3CDTF">2025-06-25T08:34:00Z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