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C5ED" w14:textId="3D79C837" w:rsidR="00357B4A" w:rsidRPr="00182716" w:rsidRDefault="00357B4A" w:rsidP="00357B4A">
      <w:pPr>
        <w:pStyle w:val="TITREDENIVEAU1"/>
        <w:rPr>
          <w:rFonts w:eastAsia="Calibri" w:cs="Arial"/>
          <w:b w:val="0"/>
          <w:bCs w:val="0"/>
          <w:color w:val="auto"/>
          <w:sz w:val="24"/>
          <w:szCs w:val="24"/>
        </w:rPr>
      </w:pPr>
      <w:r w:rsidRPr="00182716">
        <w:rPr>
          <w:rFonts w:cs="Arial"/>
          <w:b w:val="0"/>
          <w:bCs w:val="0"/>
          <w:sz w:val="24"/>
          <w:szCs w:val="24"/>
        </w:rPr>
        <w:t>Séquence</w:t>
      </w:r>
      <w:r w:rsidR="0039599D">
        <w:rPr>
          <w:rFonts w:cs="Arial"/>
          <w:b w:val="0"/>
          <w:bCs w:val="0"/>
          <w:sz w:val="24"/>
          <w:szCs w:val="24"/>
        </w:rPr>
        <w:t> </w:t>
      </w:r>
      <w:r w:rsidRPr="00182716">
        <w:rPr>
          <w:rFonts w:cs="Arial"/>
          <w:b w:val="0"/>
          <w:bCs w:val="0"/>
          <w:sz w:val="24"/>
          <w:szCs w:val="24"/>
        </w:rPr>
        <w:t>: Découvrir les métiers de la jardinerie-animalerie</w:t>
      </w:r>
    </w:p>
    <w:p w14:paraId="6615E977" w14:textId="75AE6DAD" w:rsidR="00357B4A" w:rsidRPr="00182716" w:rsidRDefault="00357B4A" w:rsidP="00357B4A">
      <w:pPr>
        <w:rPr>
          <w:rFonts w:ascii="Arial" w:hAnsi="Arial" w:cs="Arial"/>
          <w:lang w:eastAsia="fr-FR"/>
        </w:rPr>
      </w:pPr>
      <w:r>
        <w:rPr>
          <w:rFonts w:ascii="Arial" w:hAnsi="Arial" w:cs="Arial"/>
        </w:rPr>
        <w:t>Activité</w:t>
      </w:r>
      <w:r w:rsidRPr="00182716">
        <w:rPr>
          <w:rFonts w:ascii="Arial" w:hAnsi="Arial" w:cs="Arial"/>
        </w:rPr>
        <w:t xml:space="preserve"> 3</w:t>
      </w:r>
      <w:r w:rsidR="0039599D">
        <w:rPr>
          <w:rFonts w:ascii="Arial" w:hAnsi="Arial" w:cs="Arial"/>
        </w:rPr>
        <w:t> </w:t>
      </w:r>
      <w:r w:rsidRPr="00182716">
        <w:rPr>
          <w:rFonts w:ascii="Arial" w:hAnsi="Arial" w:cs="Arial"/>
        </w:rPr>
        <w:t>: Découvrir</w:t>
      </w:r>
      <w:r w:rsidRPr="00182716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d</w:t>
      </w:r>
      <w:r w:rsidRPr="00182716">
        <w:rPr>
          <w:rFonts w:ascii="Arial" w:hAnsi="Arial" w:cs="Arial"/>
          <w:lang w:eastAsia="fr-FR"/>
        </w:rPr>
        <w:t xml:space="preserve">es métiers pour </w:t>
      </w:r>
      <w:r>
        <w:rPr>
          <w:rFonts w:ascii="Arial" w:hAnsi="Arial" w:cs="Arial"/>
          <w:lang w:eastAsia="fr-FR"/>
        </w:rPr>
        <w:t>préserver</w:t>
      </w:r>
      <w:r w:rsidRPr="00182716">
        <w:rPr>
          <w:rFonts w:ascii="Arial" w:hAnsi="Arial" w:cs="Arial"/>
          <w:lang w:eastAsia="fr-FR"/>
        </w:rPr>
        <w:t xml:space="preserve"> notre planète</w:t>
      </w:r>
    </w:p>
    <w:p w14:paraId="24DEDE56" w14:textId="77777777" w:rsidR="00357B4A" w:rsidRDefault="00357B4A" w:rsidP="008235E8">
      <w:pPr>
        <w:rPr>
          <w:color w:val="000000" w:themeColor="text1"/>
          <w:u w:val="single"/>
          <w:lang w:eastAsia="fr-FR"/>
        </w:rPr>
      </w:pPr>
    </w:p>
    <w:p w14:paraId="79A9600C" w14:textId="226D275E" w:rsidR="008235E8" w:rsidRPr="0039599D" w:rsidRDefault="008235E8" w:rsidP="008235E8">
      <w:pPr>
        <w:rPr>
          <w:rFonts w:ascii="Arial" w:hAnsi="Arial" w:cs="Arial"/>
          <w:iCs/>
          <w:lang w:eastAsia="fr-FR"/>
        </w:rPr>
      </w:pPr>
      <w:r w:rsidRPr="0039599D">
        <w:rPr>
          <w:rFonts w:ascii="Arial" w:hAnsi="Arial" w:cs="Arial"/>
          <w:b/>
          <w:bCs/>
          <w:color w:val="000000" w:themeColor="text1"/>
          <w:lang w:eastAsia="fr-FR"/>
        </w:rPr>
        <w:t>Métier 2</w:t>
      </w:r>
      <w:r w:rsidR="0039599D">
        <w:rPr>
          <w:rFonts w:ascii="Arial" w:hAnsi="Arial" w:cs="Arial"/>
          <w:b/>
          <w:bCs/>
          <w:color w:val="000000" w:themeColor="text1"/>
          <w:lang w:eastAsia="fr-FR"/>
        </w:rPr>
        <w:t> </w:t>
      </w:r>
      <w:r w:rsidRPr="0039599D">
        <w:rPr>
          <w:rFonts w:ascii="Arial" w:hAnsi="Arial" w:cs="Arial"/>
          <w:b/>
          <w:bCs/>
          <w:color w:val="000000" w:themeColor="text1"/>
          <w:lang w:eastAsia="fr-FR"/>
        </w:rPr>
        <w:t>:</w:t>
      </w:r>
      <w:r w:rsidRPr="0039599D">
        <w:rPr>
          <w:rFonts w:ascii="Arial" w:hAnsi="Arial" w:cs="Arial"/>
          <w:color w:val="000000" w:themeColor="text1"/>
          <w:lang w:eastAsia="fr-FR"/>
        </w:rPr>
        <w:t xml:space="preserve"> </w:t>
      </w:r>
      <w:hyperlink r:id="rId10" w:history="1">
        <w:r w:rsidR="00F97816">
          <w:rPr>
            <w:rStyle w:val="Titre1Car"/>
            <w:rFonts w:cs="Arial"/>
            <w:sz w:val="24"/>
            <w:szCs w:val="24"/>
            <w:u w:val="none"/>
          </w:rPr>
          <w:t>https://videos.onisep.fr/embed/media:slug:anouck-animatrice-nature-mon-developpement-durable</w:t>
        </w:r>
      </w:hyperlink>
    </w:p>
    <w:p w14:paraId="71D6A691" w14:textId="272EEB03" w:rsidR="008235E8" w:rsidRDefault="008235E8" w:rsidP="008235E8">
      <w:r>
        <w:rPr>
          <w:noProof/>
        </w:rPr>
        <w:drawing>
          <wp:inline distT="0" distB="0" distL="0" distR="0" wp14:anchorId="7BBCE257" wp14:editId="0EC7CEBA">
            <wp:extent cx="3038475" cy="1628775"/>
            <wp:effectExtent l="0" t="0" r="9525" b="9525"/>
            <wp:docPr id="818643572" name="Image 2" descr="Une image contenant Visage humain, personne, arbre, habits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643572" name="Image 2" descr="Une image contenant Visage humain, personne, arbre, habits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0EC68" w14:textId="77777777" w:rsidR="008235E8" w:rsidRDefault="008235E8" w:rsidP="008235E8"/>
    <w:p w14:paraId="4E3A22A1" w14:textId="77777777" w:rsidR="008235E8" w:rsidRPr="0039599D" w:rsidRDefault="008235E8" w:rsidP="008235E8">
      <w:pPr>
        <w:ind w:left="3600" w:firstLine="720"/>
        <w:rPr>
          <w:rFonts w:ascii="Arial" w:hAnsi="Arial" w:cs="Arial"/>
          <w:b/>
          <w:bCs/>
          <w:color w:val="0070C0"/>
        </w:rPr>
      </w:pPr>
      <w:r w:rsidRPr="0039599D">
        <w:rPr>
          <w:rFonts w:ascii="Arial" w:hAnsi="Arial" w:cs="Arial"/>
          <w:b/>
          <w:bCs/>
        </w:rPr>
        <w:t xml:space="preserve">Fiche métier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412"/>
        <w:gridCol w:w="5644"/>
      </w:tblGrid>
      <w:tr w:rsidR="008235E8" w:rsidRPr="0039599D" w14:paraId="7559F039" w14:textId="77777777" w:rsidTr="008235E8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F53F4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Nom du métier</w:t>
            </w:r>
          </w:p>
          <w:p w14:paraId="29548CD6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BB560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35E8" w:rsidRPr="0039599D" w14:paraId="650DA3EC" w14:textId="77777777" w:rsidTr="008235E8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1BE6F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Activités (indiquez-en plusieurs)</w:t>
            </w:r>
          </w:p>
          <w:p w14:paraId="3ED36863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58836B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B67777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11D0AC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7F120D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E46613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CA936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3864734E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A84664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2A10FA4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E1F1F5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020BE7C0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C65684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CF1CE69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8756D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8235E8" w:rsidRPr="0039599D" w14:paraId="197D23BF" w14:textId="77777777" w:rsidTr="008235E8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7B112" w14:textId="493850CF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Conditions de travail (toutes les rubriques ne sont pas obligatoirement à remplir)</w:t>
            </w:r>
          </w:p>
          <w:p w14:paraId="06D0DBEE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91EB84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04E752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AE963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486870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B52A1" w14:textId="612B656F" w:rsidR="008235E8" w:rsidRPr="0039599D" w:rsidRDefault="008235E8" w:rsidP="008235E8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>Lieu(x)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1AFD97F9" w14:textId="77777777" w:rsidR="008235E8" w:rsidRPr="0039599D" w:rsidRDefault="008235E8" w:rsidP="008235E8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0DBBE8C0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DCD78D" w14:textId="04759A34" w:rsidR="008235E8" w:rsidRPr="0039599D" w:rsidRDefault="008235E8" w:rsidP="008235E8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>Organisation de la journée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F463934" w14:textId="77777777" w:rsidR="008235E8" w:rsidRPr="0039599D" w:rsidRDefault="008235E8" w:rsidP="008235E8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040D58D6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5AE29" w14:textId="329996BB" w:rsidR="008235E8" w:rsidRPr="0039599D" w:rsidRDefault="008235E8" w:rsidP="008235E8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>Partenaires de travail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4DC71902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751D1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AAB4F1" w14:textId="4621FC83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-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>Autres informations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>: </w:t>
            </w:r>
          </w:p>
          <w:p w14:paraId="7EEC383F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36B9A7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35E8" w:rsidRPr="0039599D" w14:paraId="0040CFC8" w14:textId="77777777" w:rsidTr="008235E8">
        <w:tc>
          <w:tcPr>
            <w:tcW w:w="3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11553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Qualités requises</w:t>
            </w:r>
          </w:p>
          <w:p w14:paraId="202C012C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35BDBD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BCE3CF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C6879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C0AF7D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193DD4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65CBC1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66781" w14:textId="77777777" w:rsidR="008235E8" w:rsidRPr="0039599D" w:rsidRDefault="008235E8" w:rsidP="008235E8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10FDA924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E4E857E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64348C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D6C50FC" w14:textId="77777777" w:rsidR="008235E8" w:rsidRPr="0039599D" w:rsidRDefault="008235E8" w:rsidP="008235E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659"/>
      </w:tblGrid>
      <w:tr w:rsidR="008235E8" w:rsidRPr="0039599D" w14:paraId="10B67699" w14:textId="77777777" w:rsidTr="008235E8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BB819" w14:textId="77777777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Études, diplômes et évolutions possibles</w:t>
            </w:r>
          </w:p>
          <w:p w14:paraId="12828E4C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599ACC9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86772E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970996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578C39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AB1A2E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184EBE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1CEC7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235E8" w:rsidRPr="0039599D" w14:paraId="59EF7087" w14:textId="77777777" w:rsidTr="008235E8"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077F1" w14:textId="715D35DC" w:rsidR="008235E8" w:rsidRPr="0039599D" w:rsidRDefault="008235E8" w:rsidP="008235E8">
            <w:pPr>
              <w:rPr>
                <w:rFonts w:ascii="Arial" w:hAnsi="Arial" w:cs="Arial"/>
                <w:sz w:val="22"/>
                <w:szCs w:val="22"/>
              </w:rPr>
            </w:pPr>
            <w:r w:rsidRPr="0039599D">
              <w:rPr>
                <w:rFonts w:ascii="Arial" w:hAnsi="Arial" w:cs="Arial"/>
                <w:sz w:val="22"/>
                <w:szCs w:val="22"/>
              </w:rPr>
              <w:t>En quoi ce métier protège-t-il la planète</w:t>
            </w:r>
            <w:r w:rsidR="0039599D">
              <w:rPr>
                <w:rFonts w:ascii="Arial" w:hAnsi="Arial" w:cs="Arial"/>
                <w:sz w:val="22"/>
                <w:szCs w:val="22"/>
              </w:rPr>
              <w:t> </w:t>
            </w:r>
            <w:r w:rsidRPr="0039599D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E362069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86170A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C2EABA1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7B26E3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8FC5C8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A35209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28F0EF2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3D0E10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5165D5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C9D68" w14:textId="77777777" w:rsidR="008235E8" w:rsidRPr="0039599D" w:rsidRDefault="008235E8" w:rsidP="008235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1BCCB66" w14:textId="77777777" w:rsidR="008235E8" w:rsidRDefault="008235E8" w:rsidP="008235E8">
      <w:pPr>
        <w:rPr>
          <w:b/>
          <w:bCs/>
          <w:sz w:val="32"/>
          <w:szCs w:val="32"/>
        </w:rPr>
      </w:pPr>
    </w:p>
    <w:p w14:paraId="52D3F885" w14:textId="77777777" w:rsidR="008235E8" w:rsidRDefault="008235E8" w:rsidP="008235E8">
      <w:pPr>
        <w:rPr>
          <w:b/>
          <w:bCs/>
          <w:sz w:val="32"/>
          <w:szCs w:val="32"/>
        </w:rPr>
      </w:pPr>
    </w:p>
    <w:p w14:paraId="28F1F8CF" w14:textId="77777777" w:rsidR="008235E8" w:rsidRDefault="008235E8" w:rsidP="008235E8">
      <w:pPr>
        <w:rPr>
          <w:b/>
          <w:bCs/>
          <w:sz w:val="32"/>
          <w:szCs w:val="32"/>
        </w:rPr>
      </w:pPr>
    </w:p>
    <w:p w14:paraId="5C068F8B" w14:textId="36F1F7D1" w:rsidR="006E7956" w:rsidRPr="008235E8" w:rsidRDefault="006E7956" w:rsidP="008235E8"/>
    <w:sectPr w:rsidR="006E7956" w:rsidRPr="008235E8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C93D0" w14:textId="77777777" w:rsidR="00D84281" w:rsidRDefault="00D84281" w:rsidP="00597604">
      <w:r>
        <w:separator/>
      </w:r>
    </w:p>
  </w:endnote>
  <w:endnote w:type="continuationSeparator" w:id="0">
    <w:p w14:paraId="6B8D1881" w14:textId="77777777" w:rsidR="00D84281" w:rsidRDefault="00D8428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F3DD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77769DAA" wp14:editId="1C8B812A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BAC5" w14:textId="77777777" w:rsidR="00D84281" w:rsidRDefault="00D84281" w:rsidP="00597604">
      <w:r>
        <w:separator/>
      </w:r>
    </w:p>
  </w:footnote>
  <w:footnote w:type="continuationSeparator" w:id="0">
    <w:p w14:paraId="3DC6081C" w14:textId="77777777" w:rsidR="00D84281" w:rsidRDefault="00D8428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3DF2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18DD5C88" wp14:editId="7F338B5E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5E8"/>
    <w:rsid w:val="0012196C"/>
    <w:rsid w:val="0016582E"/>
    <w:rsid w:val="00257460"/>
    <w:rsid w:val="002C6A70"/>
    <w:rsid w:val="002E0DCA"/>
    <w:rsid w:val="0030597F"/>
    <w:rsid w:val="00357B4A"/>
    <w:rsid w:val="003748CE"/>
    <w:rsid w:val="0039599D"/>
    <w:rsid w:val="00463F02"/>
    <w:rsid w:val="00594335"/>
    <w:rsid w:val="00597604"/>
    <w:rsid w:val="0063538A"/>
    <w:rsid w:val="006733A0"/>
    <w:rsid w:val="006E7956"/>
    <w:rsid w:val="0078641A"/>
    <w:rsid w:val="008235E8"/>
    <w:rsid w:val="00824615"/>
    <w:rsid w:val="008A7DF9"/>
    <w:rsid w:val="00914CA3"/>
    <w:rsid w:val="0095548B"/>
    <w:rsid w:val="00960DD8"/>
    <w:rsid w:val="00997DCA"/>
    <w:rsid w:val="00A00BFD"/>
    <w:rsid w:val="00B24F63"/>
    <w:rsid w:val="00B52A67"/>
    <w:rsid w:val="00C178C8"/>
    <w:rsid w:val="00CF38E0"/>
    <w:rsid w:val="00D274B0"/>
    <w:rsid w:val="00D84281"/>
    <w:rsid w:val="00E23ABD"/>
    <w:rsid w:val="00E42018"/>
    <w:rsid w:val="00E94C26"/>
    <w:rsid w:val="00F027C2"/>
    <w:rsid w:val="00F9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0F084"/>
  <w15:docId w15:val="{C3263AF0-BEF6-4F7D-A4DD-CE09DAEA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8235E8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8235E8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823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3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videos.onisep.fr/embed/media:slug:anouck-animatrice-nature-mon-developpement-durabl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Copie.dotx</Template>
  <TotalTime>3</TotalTime>
  <Pages>2</Pages>
  <Words>101</Words>
  <Characters>661</Characters>
  <Application>Microsoft Office Word</Application>
  <DocSecurity>0</DocSecurity>
  <Lines>47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TOLLA Catherine</cp:lastModifiedBy>
  <cp:revision>6</cp:revision>
  <cp:lastPrinted>2023-07-05T08:50:00Z</cp:lastPrinted>
  <dcterms:created xsi:type="dcterms:W3CDTF">2023-08-24T18:24:00Z</dcterms:created>
  <dcterms:modified xsi:type="dcterms:W3CDTF">2025-06-17T10:16:00Z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