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E8F88" w14:textId="7F8B2DE9" w:rsidR="00874D25" w:rsidRPr="00182716" w:rsidRDefault="00874D25" w:rsidP="00874D25">
      <w:pPr>
        <w:pStyle w:val="TITREDENIVEAU1"/>
        <w:rPr>
          <w:rFonts w:eastAsia="Calibri" w:cs="Arial"/>
          <w:b w:val="0"/>
          <w:bCs w:val="0"/>
          <w:color w:val="auto"/>
          <w:sz w:val="24"/>
          <w:szCs w:val="24"/>
        </w:rPr>
      </w:pPr>
      <w:r w:rsidRPr="00182716">
        <w:rPr>
          <w:rFonts w:cs="Arial"/>
          <w:b w:val="0"/>
          <w:bCs w:val="0"/>
          <w:sz w:val="24"/>
          <w:szCs w:val="24"/>
        </w:rPr>
        <w:t>Séquence</w:t>
      </w:r>
      <w:r w:rsidR="004534A3">
        <w:rPr>
          <w:rFonts w:cs="Arial"/>
          <w:b w:val="0"/>
          <w:bCs w:val="0"/>
          <w:sz w:val="24"/>
          <w:szCs w:val="24"/>
        </w:rPr>
        <w:t> </w:t>
      </w:r>
      <w:r w:rsidRPr="00182716">
        <w:rPr>
          <w:rFonts w:cs="Arial"/>
          <w:b w:val="0"/>
          <w:bCs w:val="0"/>
          <w:sz w:val="24"/>
          <w:szCs w:val="24"/>
        </w:rPr>
        <w:t>: Découvrir les métiers de la jardinerie-animalerie</w:t>
      </w:r>
    </w:p>
    <w:p w14:paraId="30452927" w14:textId="0FC80DE5" w:rsidR="00874D25" w:rsidRPr="00182716" w:rsidRDefault="00182716" w:rsidP="00874D25">
      <w:pPr>
        <w:rPr>
          <w:rFonts w:ascii="Arial" w:hAnsi="Arial" w:cs="Arial"/>
          <w:lang w:eastAsia="fr-FR"/>
        </w:rPr>
      </w:pPr>
      <w:r>
        <w:rPr>
          <w:rFonts w:ascii="Arial" w:hAnsi="Arial" w:cs="Arial"/>
        </w:rPr>
        <w:t>Activité</w:t>
      </w:r>
      <w:r w:rsidR="00874D25" w:rsidRPr="00182716">
        <w:rPr>
          <w:rFonts w:ascii="Arial" w:hAnsi="Arial" w:cs="Arial"/>
        </w:rPr>
        <w:t xml:space="preserve"> 3</w:t>
      </w:r>
      <w:r w:rsidR="004534A3">
        <w:rPr>
          <w:rFonts w:ascii="Arial" w:hAnsi="Arial" w:cs="Arial"/>
        </w:rPr>
        <w:t> </w:t>
      </w:r>
      <w:r w:rsidR="00874D25" w:rsidRPr="00182716">
        <w:rPr>
          <w:rFonts w:ascii="Arial" w:hAnsi="Arial" w:cs="Arial"/>
        </w:rPr>
        <w:t xml:space="preserve">: </w:t>
      </w:r>
      <w:r w:rsidRPr="00182716">
        <w:rPr>
          <w:rFonts w:ascii="Arial" w:hAnsi="Arial" w:cs="Arial"/>
        </w:rPr>
        <w:t>Découvrir</w:t>
      </w:r>
      <w:r w:rsidRPr="00182716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d</w:t>
      </w:r>
      <w:r w:rsidR="00874D25" w:rsidRPr="00182716">
        <w:rPr>
          <w:rFonts w:ascii="Arial" w:hAnsi="Arial" w:cs="Arial"/>
          <w:lang w:eastAsia="fr-FR"/>
        </w:rPr>
        <w:t xml:space="preserve">es métiers pour </w:t>
      </w:r>
      <w:r>
        <w:rPr>
          <w:rFonts w:ascii="Arial" w:hAnsi="Arial" w:cs="Arial"/>
          <w:lang w:eastAsia="fr-FR"/>
        </w:rPr>
        <w:t>préserver</w:t>
      </w:r>
      <w:r w:rsidR="00874D25" w:rsidRPr="00182716">
        <w:rPr>
          <w:rFonts w:ascii="Arial" w:hAnsi="Arial" w:cs="Arial"/>
          <w:lang w:eastAsia="fr-FR"/>
        </w:rPr>
        <w:t xml:space="preserve"> notre planète</w:t>
      </w:r>
    </w:p>
    <w:p w14:paraId="41DC2CE9" w14:textId="77777777" w:rsidR="00182716" w:rsidRDefault="00182716" w:rsidP="00874D25">
      <w:pPr>
        <w:rPr>
          <w:rFonts w:ascii="Arial" w:hAnsi="Arial" w:cs="Arial"/>
          <w:color w:val="000000" w:themeColor="text1"/>
          <w:u w:val="single"/>
          <w:lang w:eastAsia="fr-FR"/>
        </w:rPr>
      </w:pPr>
    </w:p>
    <w:p w14:paraId="6848815A" w14:textId="036A0BE9" w:rsidR="00874D25" w:rsidRPr="00182716" w:rsidRDefault="00874D25" w:rsidP="00874D25">
      <w:pPr>
        <w:rPr>
          <w:rFonts w:ascii="Arial" w:hAnsi="Arial" w:cs="Arial"/>
          <w:iCs/>
          <w:sz w:val="22"/>
          <w:szCs w:val="22"/>
          <w:lang w:eastAsia="fr-FR"/>
        </w:rPr>
      </w:pPr>
      <w:r w:rsidRPr="00182716">
        <w:rPr>
          <w:rFonts w:ascii="Arial" w:hAnsi="Arial" w:cs="Arial"/>
          <w:b/>
          <w:bCs/>
          <w:color w:val="000000" w:themeColor="text1"/>
          <w:sz w:val="22"/>
          <w:szCs w:val="22"/>
          <w:lang w:eastAsia="fr-FR"/>
        </w:rPr>
        <w:t>Métier 1</w:t>
      </w:r>
      <w:r w:rsidR="004534A3">
        <w:rPr>
          <w:rFonts w:ascii="Arial" w:hAnsi="Arial" w:cs="Arial"/>
          <w:b/>
          <w:bCs/>
          <w:color w:val="000000" w:themeColor="text1"/>
          <w:sz w:val="22"/>
          <w:szCs w:val="22"/>
          <w:lang w:eastAsia="fr-FR"/>
        </w:rPr>
        <w:t> </w:t>
      </w:r>
      <w:r w:rsidRPr="00182716">
        <w:rPr>
          <w:rFonts w:ascii="Arial" w:hAnsi="Arial" w:cs="Arial"/>
          <w:b/>
          <w:bCs/>
          <w:color w:val="000000" w:themeColor="text1"/>
          <w:sz w:val="22"/>
          <w:szCs w:val="22"/>
          <w:lang w:eastAsia="fr-FR"/>
        </w:rPr>
        <w:t>:</w:t>
      </w:r>
      <w:r w:rsidRPr="00182716">
        <w:rPr>
          <w:rFonts w:ascii="Arial" w:hAnsi="Arial" w:cs="Arial"/>
          <w:color w:val="000000" w:themeColor="text1"/>
          <w:sz w:val="22"/>
          <w:szCs w:val="22"/>
          <w:lang w:eastAsia="fr-FR"/>
        </w:rPr>
        <w:t xml:space="preserve"> </w:t>
      </w:r>
      <w:hyperlink r:id="rId10" w:history="1">
        <w:r w:rsidR="00522775">
          <w:rPr>
            <w:rStyle w:val="Titre1Car"/>
            <w:rFonts w:cs="Arial"/>
            <w:sz w:val="22"/>
            <w:szCs w:val="22"/>
            <w:u w:val="none"/>
          </w:rPr>
          <w:t>https://videos.onisep.fr/embed/media:slug:docu-fiction-360-apprenti-c</w:t>
        </w:r>
        <w:r w:rsidR="00522775">
          <w:rPr>
            <w:rStyle w:val="Titre1Car"/>
            <w:rFonts w:cs="Arial"/>
            <w:sz w:val="22"/>
            <w:szCs w:val="22"/>
            <w:u w:val="none"/>
          </w:rPr>
          <w:t>o</w:t>
        </w:r>
        <w:r w:rsidR="00522775">
          <w:rPr>
            <w:rStyle w:val="Titre1Car"/>
            <w:rFonts w:cs="Arial"/>
            <w:sz w:val="22"/>
            <w:szCs w:val="22"/>
            <w:u w:val="none"/>
          </w:rPr>
          <w:t>nducteur-de-machines-d-039-abattage-1</w:t>
        </w:r>
      </w:hyperlink>
    </w:p>
    <w:p w14:paraId="40973EC6" w14:textId="66107815" w:rsidR="00874D25" w:rsidRPr="00182716" w:rsidRDefault="00874D25" w:rsidP="00874D25">
      <w:pPr>
        <w:rPr>
          <w:rFonts w:ascii="Arial" w:hAnsi="Arial" w:cs="Arial"/>
        </w:rPr>
      </w:pPr>
      <w:r w:rsidRPr="00182716">
        <w:rPr>
          <w:rFonts w:ascii="Arial" w:hAnsi="Arial" w:cs="Arial"/>
          <w:noProof/>
        </w:rPr>
        <w:drawing>
          <wp:inline distT="0" distB="0" distL="0" distR="0" wp14:anchorId="24F7AD84" wp14:editId="61BFCF77">
            <wp:extent cx="3114675" cy="1847850"/>
            <wp:effectExtent l="0" t="0" r="9525" b="0"/>
            <wp:docPr id="600441194" name="Image 2" descr="Une image contenant plein air, arbre, plant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441194" name="Image 2" descr="Une image contenant plein air, arbre, plante, capture d’écra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00D0C" w14:textId="77777777" w:rsidR="00874D25" w:rsidRPr="00182716" w:rsidRDefault="00874D25" w:rsidP="00874D25">
      <w:pPr>
        <w:rPr>
          <w:rFonts w:ascii="Arial" w:hAnsi="Arial" w:cs="Arial"/>
          <w:color w:val="0563C1"/>
          <w:lang w:eastAsia="fr-FR"/>
        </w:rPr>
      </w:pPr>
    </w:p>
    <w:p w14:paraId="6B11340A" w14:textId="77777777" w:rsidR="00874D25" w:rsidRPr="00182716" w:rsidRDefault="00874D25" w:rsidP="00874D25">
      <w:pPr>
        <w:ind w:left="2880" w:firstLine="720"/>
        <w:rPr>
          <w:rFonts w:ascii="Arial" w:hAnsi="Arial" w:cs="Arial"/>
          <w:b/>
          <w:bCs/>
          <w:color w:val="0070C0"/>
        </w:rPr>
      </w:pPr>
      <w:r w:rsidRPr="00182716">
        <w:rPr>
          <w:rFonts w:ascii="Arial" w:hAnsi="Arial" w:cs="Arial"/>
          <w:b/>
          <w:bCs/>
        </w:rPr>
        <w:t xml:space="preserve">Fiche métier 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412"/>
        <w:gridCol w:w="5644"/>
      </w:tblGrid>
      <w:tr w:rsidR="00874D25" w:rsidRPr="00182716" w14:paraId="4158CB93" w14:textId="77777777" w:rsidTr="00874D25">
        <w:tc>
          <w:tcPr>
            <w:tcW w:w="3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643B2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Nom du métier</w:t>
            </w:r>
          </w:p>
          <w:p w14:paraId="215FB20C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E3A8B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D25" w:rsidRPr="00182716" w14:paraId="155AC4CC" w14:textId="77777777" w:rsidTr="00874D25">
        <w:tc>
          <w:tcPr>
            <w:tcW w:w="3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6A198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Activités (indiquez-en plusieurs)</w:t>
            </w:r>
          </w:p>
          <w:p w14:paraId="75F1F9DD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0B9595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767089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C817D5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46F49B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22E14A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9747A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566646AF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B283AA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5771CD4C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DDD3D2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3013F8C1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3AD94F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31AF7355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E8503B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874D25" w:rsidRPr="00182716" w14:paraId="0CD44653" w14:textId="77777777" w:rsidTr="00874D25">
        <w:tc>
          <w:tcPr>
            <w:tcW w:w="3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E6BB2" w14:textId="1BE8E47C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Conditions de travail (toutes les rubriques ne sont pas obligatoirement à remplir)</w:t>
            </w:r>
          </w:p>
          <w:p w14:paraId="57A66B7F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76CD44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AD7349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2C793C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3B1BD" w14:textId="7A7E6A7B" w:rsidR="00874D25" w:rsidRPr="00182716" w:rsidRDefault="00874D25" w:rsidP="00874D25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-</w:t>
            </w:r>
            <w:r w:rsidR="004534A3">
              <w:rPr>
                <w:rFonts w:ascii="Arial" w:hAnsi="Arial" w:cs="Arial"/>
                <w:sz w:val="22"/>
                <w:szCs w:val="22"/>
              </w:rPr>
              <w:t> </w:t>
            </w:r>
            <w:r w:rsidRPr="00182716">
              <w:rPr>
                <w:rFonts w:ascii="Arial" w:hAnsi="Arial" w:cs="Arial"/>
                <w:sz w:val="22"/>
                <w:szCs w:val="22"/>
              </w:rPr>
              <w:t>Lieu(x)</w:t>
            </w:r>
            <w:r w:rsidR="004534A3">
              <w:rPr>
                <w:rFonts w:ascii="Arial" w:hAnsi="Arial" w:cs="Arial"/>
                <w:sz w:val="22"/>
                <w:szCs w:val="22"/>
              </w:rPr>
              <w:t> </w:t>
            </w:r>
            <w:r w:rsidRPr="0018271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1A366951" w14:textId="77777777" w:rsidR="00874D25" w:rsidRPr="00182716" w:rsidRDefault="00874D25" w:rsidP="00874D25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3473111B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6419FE" w14:textId="32A965B9" w:rsidR="00874D25" w:rsidRPr="00182716" w:rsidRDefault="00874D25" w:rsidP="00874D25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-</w:t>
            </w:r>
            <w:r w:rsidR="004534A3">
              <w:rPr>
                <w:rFonts w:ascii="Arial" w:hAnsi="Arial" w:cs="Arial"/>
                <w:sz w:val="22"/>
                <w:szCs w:val="22"/>
              </w:rPr>
              <w:t> </w:t>
            </w:r>
            <w:r w:rsidRPr="00182716">
              <w:rPr>
                <w:rFonts w:ascii="Arial" w:hAnsi="Arial" w:cs="Arial"/>
                <w:sz w:val="22"/>
                <w:szCs w:val="22"/>
              </w:rPr>
              <w:t>Organisation de la journée</w:t>
            </w:r>
            <w:r w:rsidR="004534A3">
              <w:rPr>
                <w:rFonts w:ascii="Arial" w:hAnsi="Arial" w:cs="Arial"/>
                <w:sz w:val="22"/>
                <w:szCs w:val="22"/>
              </w:rPr>
              <w:t> </w:t>
            </w:r>
            <w:r w:rsidRPr="0018271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4445EF4D" w14:textId="77777777" w:rsidR="00874D25" w:rsidRPr="00182716" w:rsidRDefault="00874D25" w:rsidP="00874D25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49FA487F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BBFCB7" w14:textId="2FE87BF2" w:rsidR="00874D25" w:rsidRPr="00182716" w:rsidRDefault="00874D25" w:rsidP="00874D25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-</w:t>
            </w:r>
            <w:r w:rsidR="004534A3">
              <w:rPr>
                <w:rFonts w:ascii="Arial" w:hAnsi="Arial" w:cs="Arial"/>
                <w:sz w:val="22"/>
                <w:szCs w:val="22"/>
              </w:rPr>
              <w:t> </w:t>
            </w:r>
            <w:r w:rsidRPr="00182716">
              <w:rPr>
                <w:rFonts w:ascii="Arial" w:hAnsi="Arial" w:cs="Arial"/>
                <w:sz w:val="22"/>
                <w:szCs w:val="22"/>
              </w:rPr>
              <w:t>Partenaires de travail</w:t>
            </w:r>
            <w:r w:rsidR="004534A3">
              <w:rPr>
                <w:rFonts w:ascii="Arial" w:hAnsi="Arial" w:cs="Arial"/>
                <w:sz w:val="22"/>
                <w:szCs w:val="22"/>
              </w:rPr>
              <w:t> </w:t>
            </w:r>
            <w:r w:rsidRPr="0018271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43DAC462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CBD84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EF4999" w14:textId="0C8EE701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-</w:t>
            </w:r>
            <w:r w:rsidR="004534A3">
              <w:rPr>
                <w:rFonts w:ascii="Arial" w:hAnsi="Arial" w:cs="Arial"/>
                <w:sz w:val="22"/>
                <w:szCs w:val="22"/>
              </w:rPr>
              <w:t> </w:t>
            </w:r>
            <w:r w:rsidRPr="00182716">
              <w:rPr>
                <w:rFonts w:ascii="Arial" w:hAnsi="Arial" w:cs="Arial"/>
                <w:sz w:val="22"/>
                <w:szCs w:val="22"/>
              </w:rPr>
              <w:t>Autres informations</w:t>
            </w:r>
            <w:r w:rsidR="004534A3">
              <w:rPr>
                <w:rFonts w:ascii="Arial" w:hAnsi="Arial" w:cs="Arial"/>
                <w:sz w:val="22"/>
                <w:szCs w:val="22"/>
              </w:rPr>
              <w:t> </w:t>
            </w:r>
            <w:r w:rsidRPr="00182716">
              <w:rPr>
                <w:rFonts w:ascii="Arial" w:hAnsi="Arial" w:cs="Arial"/>
                <w:sz w:val="22"/>
                <w:szCs w:val="22"/>
              </w:rPr>
              <w:t>: </w:t>
            </w:r>
          </w:p>
          <w:p w14:paraId="69E7217C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FC8702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D25" w:rsidRPr="00182716" w14:paraId="16072D55" w14:textId="77777777" w:rsidTr="00874D25">
        <w:tc>
          <w:tcPr>
            <w:tcW w:w="3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9A9586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Qualités requises</w:t>
            </w:r>
          </w:p>
          <w:p w14:paraId="33671870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21439A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B264A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68B953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9A9A31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1A1901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3DEE9E" w14:textId="77777777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7E02A" w14:textId="77777777" w:rsidR="00874D25" w:rsidRPr="00182716" w:rsidRDefault="00874D25" w:rsidP="00874D25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0A5F9104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F4AED32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87A471E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A15363B" w14:textId="77777777" w:rsidR="00874D25" w:rsidRPr="00182716" w:rsidRDefault="00874D25" w:rsidP="00874D25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397"/>
        <w:gridCol w:w="5659"/>
      </w:tblGrid>
      <w:tr w:rsidR="00874D25" w:rsidRPr="00182716" w14:paraId="30F618E9" w14:textId="77777777" w:rsidTr="00874D25"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E4B00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Études, diplômes et évolutions possibles</w:t>
            </w:r>
          </w:p>
          <w:p w14:paraId="57202979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7E3E525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CDA7C48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4DEA6B4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CAE2B59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0C1B4CB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1CA2F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74D25" w:rsidRPr="00182716" w14:paraId="1ED158BC" w14:textId="77777777" w:rsidTr="00874D25"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66016" w14:textId="0E224E64" w:rsidR="00874D25" w:rsidRPr="00182716" w:rsidRDefault="00874D25" w:rsidP="00874D25">
            <w:pPr>
              <w:rPr>
                <w:rFonts w:ascii="Arial" w:hAnsi="Arial" w:cs="Arial"/>
                <w:sz w:val="22"/>
                <w:szCs w:val="22"/>
              </w:rPr>
            </w:pPr>
            <w:r w:rsidRPr="00182716">
              <w:rPr>
                <w:rFonts w:ascii="Arial" w:hAnsi="Arial" w:cs="Arial"/>
                <w:sz w:val="22"/>
                <w:szCs w:val="22"/>
              </w:rPr>
              <w:t>En quoi ce métier protège-t-il la planète</w:t>
            </w:r>
            <w:r w:rsidR="004534A3">
              <w:rPr>
                <w:rFonts w:ascii="Arial" w:hAnsi="Arial" w:cs="Arial"/>
                <w:sz w:val="22"/>
                <w:szCs w:val="22"/>
              </w:rPr>
              <w:t> </w:t>
            </w:r>
            <w:r w:rsidRPr="00182716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17411ABD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AB8A1F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ADE8959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647FD1D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2C61CF3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55160D5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C9AF4" w14:textId="77777777" w:rsidR="00874D25" w:rsidRPr="00182716" w:rsidRDefault="00874D25" w:rsidP="00874D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6045F2D2" w14:textId="77777777" w:rsidR="00874D25" w:rsidRPr="00182716" w:rsidRDefault="00874D25" w:rsidP="00874D25">
      <w:pPr>
        <w:rPr>
          <w:rFonts w:ascii="Arial" w:hAnsi="Arial" w:cs="Arial"/>
          <w:b/>
          <w:bCs/>
          <w:sz w:val="32"/>
          <w:szCs w:val="32"/>
        </w:rPr>
      </w:pPr>
    </w:p>
    <w:p w14:paraId="72DAC714" w14:textId="69CAD26E" w:rsidR="006E7956" w:rsidRPr="00182716" w:rsidRDefault="006E7956" w:rsidP="00874D25">
      <w:pPr>
        <w:rPr>
          <w:rFonts w:ascii="Arial" w:hAnsi="Arial" w:cs="Arial"/>
        </w:rPr>
      </w:pPr>
    </w:p>
    <w:sectPr w:rsidR="006E7956" w:rsidRPr="00182716" w:rsidSect="0030597F">
      <w:headerReference w:type="default" r:id="rId12"/>
      <w:footerReference w:type="default" r:id="rId1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8A1C7" w14:textId="77777777" w:rsidR="001D41FC" w:rsidRDefault="001D41FC" w:rsidP="00597604">
      <w:r>
        <w:separator/>
      </w:r>
    </w:p>
  </w:endnote>
  <w:endnote w:type="continuationSeparator" w:id="0">
    <w:p w14:paraId="2972FBAF" w14:textId="77777777" w:rsidR="001D41FC" w:rsidRDefault="001D41FC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3AA9D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79ED2C20" wp14:editId="1AC2B8EB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0001F" w14:textId="77777777" w:rsidR="001D41FC" w:rsidRDefault="001D41FC" w:rsidP="00597604">
      <w:r>
        <w:separator/>
      </w:r>
    </w:p>
  </w:footnote>
  <w:footnote w:type="continuationSeparator" w:id="0">
    <w:p w14:paraId="0A41DC22" w14:textId="77777777" w:rsidR="001D41FC" w:rsidRDefault="001D41FC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BE508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44F0E166" wp14:editId="6803EECD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D25"/>
    <w:rsid w:val="0012196C"/>
    <w:rsid w:val="0016582E"/>
    <w:rsid w:val="00182716"/>
    <w:rsid w:val="001D41FC"/>
    <w:rsid w:val="002C6A70"/>
    <w:rsid w:val="0030597F"/>
    <w:rsid w:val="004534A3"/>
    <w:rsid w:val="00463F02"/>
    <w:rsid w:val="00522775"/>
    <w:rsid w:val="00594335"/>
    <w:rsid w:val="00597604"/>
    <w:rsid w:val="0063538A"/>
    <w:rsid w:val="006733A0"/>
    <w:rsid w:val="006A2196"/>
    <w:rsid w:val="006E7956"/>
    <w:rsid w:val="0078641A"/>
    <w:rsid w:val="00824615"/>
    <w:rsid w:val="00843B39"/>
    <w:rsid w:val="00874D25"/>
    <w:rsid w:val="008A7DF9"/>
    <w:rsid w:val="00914CA3"/>
    <w:rsid w:val="0095548B"/>
    <w:rsid w:val="00960DD8"/>
    <w:rsid w:val="00AA1D17"/>
    <w:rsid w:val="00AD70B1"/>
    <w:rsid w:val="00B24F63"/>
    <w:rsid w:val="00B52A67"/>
    <w:rsid w:val="00C178C8"/>
    <w:rsid w:val="00CB2A47"/>
    <w:rsid w:val="00CF38E0"/>
    <w:rsid w:val="00E23ABD"/>
    <w:rsid w:val="00E42018"/>
    <w:rsid w:val="00E94C26"/>
    <w:rsid w:val="00EF4AB0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AA616"/>
  <w15:docId w15:val="{BED15D6F-EAD3-48CE-99B3-6ADEAEBC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874D25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874D25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ienhypertexte">
    <w:name w:val="Hyperlink"/>
    <w:basedOn w:val="Policepardfaut"/>
    <w:uiPriority w:val="99"/>
    <w:semiHidden/>
    <w:unhideWhenUsed/>
    <w:rsid w:val="00874D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0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videos.onisep.fr/embed/media:slug:docu-fiction-360-apprenti-conducteur-de-machines-d-039-abattage-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Copie.dotx</Template>
  <TotalTime>20</TotalTime>
  <Pages>2</Pages>
  <Words>79</Words>
  <Characters>706</Characters>
  <Application>Microsoft Office Word</Application>
  <DocSecurity>0</DocSecurity>
  <Lines>30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TOLLA Catherine</cp:lastModifiedBy>
  <cp:revision>5</cp:revision>
  <cp:lastPrinted>2023-07-05T08:50:00Z</cp:lastPrinted>
  <dcterms:created xsi:type="dcterms:W3CDTF">2023-08-24T18:23:00Z</dcterms:created>
  <dcterms:modified xsi:type="dcterms:W3CDTF">2025-06-17T10:09:00Z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