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1168E" w14:textId="64E479FA" w:rsidR="0036225E" w:rsidRPr="0036225E" w:rsidRDefault="0036225E" w:rsidP="0036225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3729">
        <w:rPr>
          <w:rFonts w:ascii="Arial" w:hAnsi="Arial" w:cs="Arial"/>
          <w:b/>
          <w:bCs/>
          <w:sz w:val="28"/>
          <w:szCs w:val="28"/>
        </w:rPr>
        <w:t>Découvrir les métiers de la jardinerie-animalerie</w:t>
      </w:r>
    </w:p>
    <w:p w14:paraId="0AC4800A" w14:textId="0FF50A40" w:rsidR="0013227D" w:rsidRPr="0036225E" w:rsidRDefault="0013227D" w:rsidP="0036225E">
      <w:pPr>
        <w:pStyle w:val="Fichelve"/>
        <w:jc w:val="center"/>
        <w:rPr>
          <w:rFonts w:eastAsiaTheme="minorHAnsi" w:cs="Arial"/>
          <w:color w:val="auto"/>
          <w:sz w:val="24"/>
          <w:szCs w:val="24"/>
        </w:rPr>
      </w:pPr>
      <w:r w:rsidRPr="0036225E">
        <w:rPr>
          <w:rFonts w:cs="Arial"/>
          <w:sz w:val="24"/>
          <w:szCs w:val="24"/>
        </w:rPr>
        <w:t>Fiche élève</w:t>
      </w:r>
    </w:p>
    <w:p w14:paraId="2A0F6A32" w14:textId="77777777" w:rsidR="0036225E" w:rsidRDefault="0036225E" w:rsidP="0013227D">
      <w:pPr>
        <w:rPr>
          <w:rFonts w:ascii="Arial" w:hAnsi="Arial" w:cs="Arial"/>
          <w:u w:val="single"/>
        </w:rPr>
      </w:pPr>
    </w:p>
    <w:p w14:paraId="145A0AE7" w14:textId="104B2BAD" w:rsidR="0013227D" w:rsidRPr="00083729" w:rsidRDefault="0013227D" w:rsidP="0013227D">
      <w:pPr>
        <w:rPr>
          <w:rFonts w:ascii="Arial" w:hAnsi="Arial" w:cs="Arial"/>
        </w:rPr>
      </w:pPr>
      <w:r w:rsidRPr="00083729">
        <w:rPr>
          <w:rFonts w:ascii="Arial" w:hAnsi="Arial" w:cs="Arial"/>
          <w:u w:val="single"/>
        </w:rPr>
        <w:t>Connaître les différents métiers de la jardinerie et de l’animalerie/</w:t>
      </w:r>
      <w:r w:rsidR="0036225E">
        <w:rPr>
          <w:rFonts w:ascii="Arial" w:hAnsi="Arial" w:cs="Arial"/>
          <w:u w:val="single"/>
        </w:rPr>
        <w:t>é</w:t>
      </w:r>
      <w:r w:rsidRPr="00083729">
        <w:rPr>
          <w:rFonts w:ascii="Arial" w:hAnsi="Arial" w:cs="Arial"/>
          <w:u w:val="single"/>
        </w:rPr>
        <w:t>tapes</w:t>
      </w:r>
      <w:r w:rsidR="0036225E">
        <w:rPr>
          <w:rFonts w:ascii="Arial" w:hAnsi="Arial" w:cs="Arial"/>
          <w:u w:val="single"/>
        </w:rPr>
        <w:t> </w:t>
      </w:r>
      <w:r w:rsidRPr="00083729">
        <w:rPr>
          <w:rFonts w:ascii="Arial" w:hAnsi="Arial" w:cs="Arial"/>
          <w:u w:val="single"/>
        </w:rPr>
        <w:t>1 et</w:t>
      </w:r>
      <w:r w:rsidR="0036225E">
        <w:rPr>
          <w:rFonts w:ascii="Arial" w:hAnsi="Arial" w:cs="Arial"/>
          <w:u w:val="single"/>
        </w:rPr>
        <w:t> </w:t>
      </w:r>
      <w:r w:rsidRPr="00083729">
        <w:rPr>
          <w:rFonts w:ascii="Arial" w:hAnsi="Arial" w:cs="Arial"/>
          <w:u w:val="single"/>
        </w:rPr>
        <w:t>2</w:t>
      </w:r>
    </w:p>
    <w:p w14:paraId="5D6104DA" w14:textId="77777777" w:rsidR="0013227D" w:rsidRPr="00083729" w:rsidRDefault="0013227D" w:rsidP="0013227D">
      <w:pPr>
        <w:rPr>
          <w:rFonts w:ascii="Arial" w:hAnsi="Arial" w:cs="Arial"/>
        </w:rPr>
      </w:pPr>
      <w:r w:rsidRPr="00083729">
        <w:rPr>
          <w:rFonts w:ascii="Arial" w:hAnsi="Arial" w:cs="Arial"/>
          <w:i/>
          <w:iCs/>
          <w:sz w:val="22"/>
          <w:szCs w:val="22"/>
        </w:rPr>
        <w:t xml:space="preserve"> </w:t>
      </w:r>
    </w:p>
    <w:p w14:paraId="6E03FD3A" w14:textId="46A1182A" w:rsidR="0013227D" w:rsidRPr="00083729" w:rsidRDefault="007D0FAF" w:rsidP="0013227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É</w:t>
      </w:r>
      <w:r w:rsidR="0013227D" w:rsidRPr="00083729">
        <w:rPr>
          <w:rFonts w:ascii="Arial" w:hAnsi="Arial" w:cs="Arial"/>
          <w:b/>
          <w:bCs/>
        </w:rPr>
        <w:t>tape</w:t>
      </w:r>
      <w:r w:rsidR="0036225E">
        <w:rPr>
          <w:rFonts w:ascii="Arial" w:hAnsi="Arial" w:cs="Arial"/>
          <w:b/>
          <w:bCs/>
        </w:rPr>
        <w:t> </w:t>
      </w:r>
      <w:r w:rsidR="0013227D" w:rsidRPr="00083729">
        <w:rPr>
          <w:rFonts w:ascii="Arial" w:hAnsi="Arial" w:cs="Arial"/>
          <w:b/>
          <w:bCs/>
        </w:rPr>
        <w:t>1</w:t>
      </w:r>
      <w:r w:rsidR="0036225E">
        <w:rPr>
          <w:rFonts w:ascii="Arial" w:hAnsi="Arial" w:cs="Arial"/>
          <w:b/>
          <w:bCs/>
        </w:rPr>
        <w:t> </w:t>
      </w:r>
      <w:r w:rsidR="0013227D" w:rsidRPr="00083729">
        <w:rPr>
          <w:rFonts w:ascii="Arial" w:hAnsi="Arial" w:cs="Arial"/>
          <w:b/>
          <w:bCs/>
        </w:rPr>
        <w:t>: Introduction</w:t>
      </w:r>
    </w:p>
    <w:p w14:paraId="2A1698B3" w14:textId="716D9353" w:rsidR="0013227D" w:rsidRPr="00083729" w:rsidRDefault="0013227D" w:rsidP="0013227D">
      <w:pPr>
        <w:rPr>
          <w:rFonts w:ascii="Arial" w:hAnsi="Arial" w:cs="Arial"/>
        </w:rPr>
      </w:pPr>
      <w:r w:rsidRPr="00083729">
        <w:rPr>
          <w:rFonts w:ascii="Arial" w:hAnsi="Arial" w:cs="Arial"/>
          <w:sz w:val="22"/>
          <w:szCs w:val="22"/>
        </w:rPr>
        <w:t>Aujourd’hui</w:t>
      </w:r>
      <w:r w:rsidR="0036225E">
        <w:rPr>
          <w:rFonts w:ascii="Arial" w:hAnsi="Arial" w:cs="Arial"/>
          <w:sz w:val="22"/>
          <w:szCs w:val="22"/>
        </w:rPr>
        <w:t>,</w:t>
      </w:r>
      <w:r w:rsidRPr="00083729">
        <w:rPr>
          <w:rFonts w:ascii="Arial" w:hAnsi="Arial" w:cs="Arial"/>
          <w:sz w:val="22"/>
          <w:szCs w:val="22"/>
        </w:rPr>
        <w:t xml:space="preserve"> vous allez découvrir les métiers de la jardinerie-animalerie. Vous pouvez dès à présent réfléchir sur des noms de métiers en lien avec la jardinerie-animalerie, et les noter dans le tableau ci-dessous. Vous noterez aussi les noms de métiers donnés par vos camarades.</w:t>
      </w:r>
    </w:p>
    <w:p w14:paraId="3FECE3F8" w14:textId="77777777" w:rsidR="0013227D" w:rsidRPr="00083729" w:rsidRDefault="0013227D" w:rsidP="0013227D">
      <w:pPr>
        <w:rPr>
          <w:rFonts w:ascii="Arial" w:hAnsi="Arial" w:cs="Arial"/>
        </w:rPr>
      </w:pPr>
      <w:r w:rsidRPr="00083729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Grilledutableau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13227D" w:rsidRPr="00083729" w14:paraId="71626F09" w14:textId="77777777" w:rsidTr="0013227D">
        <w:trPr>
          <w:trHeight w:val="300"/>
        </w:trPr>
        <w:tc>
          <w:tcPr>
            <w:tcW w:w="9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F26BDE" w14:textId="77777777" w:rsidR="0013227D" w:rsidRPr="0036225E" w:rsidRDefault="0013227D" w:rsidP="0013227D">
            <w:pPr>
              <w:rPr>
                <w:rFonts w:ascii="Arial" w:hAnsi="Arial" w:cs="Arial"/>
                <w:sz w:val="22"/>
                <w:szCs w:val="22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8212E7D" w14:textId="77777777" w:rsidR="0013227D" w:rsidRPr="0036225E" w:rsidRDefault="0013227D" w:rsidP="0013227D">
            <w:pPr>
              <w:rPr>
                <w:rFonts w:ascii="Arial" w:hAnsi="Arial" w:cs="Arial"/>
                <w:sz w:val="22"/>
                <w:szCs w:val="22"/>
              </w:rPr>
            </w:pPr>
            <w:r w:rsidRPr="003622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C016195" w14:textId="77777777" w:rsidR="0013227D" w:rsidRPr="0036225E" w:rsidRDefault="0013227D" w:rsidP="0013227D">
            <w:pPr>
              <w:rPr>
                <w:rFonts w:ascii="Arial" w:hAnsi="Arial" w:cs="Arial"/>
                <w:sz w:val="22"/>
                <w:szCs w:val="22"/>
              </w:rPr>
            </w:pPr>
            <w:r w:rsidRPr="003622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C094162" w14:textId="77777777" w:rsidR="0013227D" w:rsidRPr="0036225E" w:rsidRDefault="0013227D" w:rsidP="0013227D">
            <w:pPr>
              <w:rPr>
                <w:rFonts w:ascii="Arial" w:hAnsi="Arial" w:cs="Arial"/>
                <w:sz w:val="22"/>
                <w:szCs w:val="22"/>
              </w:rPr>
            </w:pPr>
            <w:r w:rsidRPr="003622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A1E258A" w14:textId="77777777" w:rsidR="0013227D" w:rsidRPr="0036225E" w:rsidRDefault="0013227D" w:rsidP="0013227D">
            <w:pPr>
              <w:rPr>
                <w:rFonts w:ascii="Arial" w:hAnsi="Arial" w:cs="Arial"/>
                <w:sz w:val="22"/>
                <w:szCs w:val="22"/>
              </w:rPr>
            </w:pPr>
            <w:r w:rsidRPr="003622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1931046" w14:textId="77777777" w:rsidR="0013227D" w:rsidRPr="0036225E" w:rsidRDefault="0013227D" w:rsidP="0013227D">
            <w:pPr>
              <w:rPr>
                <w:rFonts w:ascii="Arial" w:hAnsi="Arial" w:cs="Arial"/>
                <w:sz w:val="22"/>
                <w:szCs w:val="22"/>
              </w:rPr>
            </w:pPr>
            <w:r w:rsidRPr="003622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1E4320F" w14:textId="77777777" w:rsidR="0013227D" w:rsidRPr="0036225E" w:rsidRDefault="0013227D" w:rsidP="0013227D">
            <w:pPr>
              <w:rPr>
                <w:rFonts w:ascii="Arial" w:hAnsi="Arial" w:cs="Arial"/>
                <w:sz w:val="22"/>
                <w:szCs w:val="22"/>
              </w:rPr>
            </w:pPr>
            <w:r w:rsidRPr="003622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A614131" w14:textId="77777777" w:rsidR="0013227D" w:rsidRPr="0036225E" w:rsidRDefault="0013227D" w:rsidP="0013227D">
            <w:pPr>
              <w:rPr>
                <w:rFonts w:ascii="Arial" w:hAnsi="Arial" w:cs="Arial"/>
                <w:sz w:val="22"/>
                <w:szCs w:val="22"/>
              </w:rPr>
            </w:pPr>
            <w:r w:rsidRPr="0036225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00EC32E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84A965E" w14:textId="77777777" w:rsidR="0013227D" w:rsidRPr="00083729" w:rsidRDefault="0013227D" w:rsidP="0013227D">
      <w:pPr>
        <w:rPr>
          <w:rFonts w:ascii="Arial" w:hAnsi="Arial" w:cs="Arial"/>
          <w:b/>
          <w:bCs/>
        </w:rPr>
      </w:pPr>
      <w:r w:rsidRPr="0008372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7775C9" w14:textId="161DFE15" w:rsidR="0013227D" w:rsidRPr="00083729" w:rsidRDefault="007D0FAF" w:rsidP="0013227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É</w:t>
      </w:r>
      <w:r w:rsidR="0013227D" w:rsidRPr="00083729">
        <w:rPr>
          <w:rFonts w:ascii="Arial" w:hAnsi="Arial" w:cs="Arial"/>
          <w:b/>
          <w:bCs/>
        </w:rPr>
        <w:t>tape</w:t>
      </w:r>
      <w:r w:rsidR="0036225E">
        <w:rPr>
          <w:rFonts w:ascii="Arial" w:hAnsi="Arial" w:cs="Arial"/>
          <w:b/>
          <w:bCs/>
        </w:rPr>
        <w:t> </w:t>
      </w:r>
      <w:r w:rsidR="0013227D" w:rsidRPr="00083729">
        <w:rPr>
          <w:rFonts w:ascii="Arial" w:hAnsi="Arial" w:cs="Arial"/>
          <w:b/>
          <w:bCs/>
        </w:rPr>
        <w:t>2</w:t>
      </w:r>
      <w:r w:rsidR="0036225E">
        <w:rPr>
          <w:rFonts w:ascii="Arial" w:hAnsi="Arial" w:cs="Arial"/>
          <w:b/>
          <w:bCs/>
        </w:rPr>
        <w:t> </w:t>
      </w:r>
      <w:r w:rsidR="0013227D" w:rsidRPr="00083729">
        <w:rPr>
          <w:rFonts w:ascii="Arial" w:hAnsi="Arial" w:cs="Arial"/>
          <w:b/>
          <w:bCs/>
        </w:rPr>
        <w:t xml:space="preserve">: Je découvre </w:t>
      </w:r>
      <w:r w:rsidR="0036225E">
        <w:rPr>
          <w:rFonts w:ascii="Arial" w:hAnsi="Arial" w:cs="Arial"/>
          <w:b/>
          <w:bCs/>
        </w:rPr>
        <w:t>2</w:t>
      </w:r>
      <w:r w:rsidR="0013227D" w:rsidRPr="00083729">
        <w:rPr>
          <w:rFonts w:ascii="Arial" w:hAnsi="Arial" w:cs="Arial"/>
          <w:b/>
          <w:bCs/>
        </w:rPr>
        <w:t xml:space="preserve"> métiers de la jardinerie</w:t>
      </w:r>
    </w:p>
    <w:p w14:paraId="51EE4722" w14:textId="4C358AB8" w:rsidR="0013227D" w:rsidRPr="00083729" w:rsidRDefault="0036225E" w:rsidP="0013227D">
      <w:pPr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Vous allez é</w:t>
      </w:r>
      <w:r w:rsidRPr="00083729">
        <w:rPr>
          <w:rFonts w:ascii="Arial" w:hAnsi="Arial" w:cs="Arial"/>
          <w:sz w:val="22"/>
          <w:szCs w:val="22"/>
        </w:rPr>
        <w:t>couter</w:t>
      </w:r>
      <w:r w:rsidR="0013227D" w:rsidRPr="00083729">
        <w:rPr>
          <w:rFonts w:ascii="Arial" w:hAnsi="Arial" w:cs="Arial"/>
          <w:sz w:val="22"/>
          <w:szCs w:val="22"/>
        </w:rPr>
        <w:t xml:space="preserve"> les 2 témoignages qui vont vous être lus</w:t>
      </w:r>
      <w:r>
        <w:rPr>
          <w:rFonts w:ascii="Arial" w:hAnsi="Arial" w:cs="Arial"/>
          <w:sz w:val="22"/>
          <w:szCs w:val="22"/>
        </w:rPr>
        <w:t> </w:t>
      </w:r>
      <w:r w:rsidR="0013227D" w:rsidRPr="00083729">
        <w:rPr>
          <w:rFonts w:ascii="Arial" w:hAnsi="Arial" w:cs="Arial"/>
          <w:sz w:val="22"/>
          <w:szCs w:val="22"/>
        </w:rPr>
        <w:t>: à quel(s) métier(s) chaque témoignage vous fait-il penser</w:t>
      </w:r>
      <w:r>
        <w:rPr>
          <w:rFonts w:ascii="Arial" w:hAnsi="Arial" w:cs="Arial"/>
          <w:sz w:val="22"/>
          <w:szCs w:val="22"/>
        </w:rPr>
        <w:t> </w:t>
      </w:r>
      <w:r w:rsidR="0013227D" w:rsidRPr="00083729">
        <w:rPr>
          <w:rFonts w:ascii="Arial" w:hAnsi="Arial" w:cs="Arial"/>
          <w:sz w:val="22"/>
          <w:szCs w:val="22"/>
        </w:rPr>
        <w:t>? Vous pouvez vous aider de la liste projetée au tableau pour remplir le tableau ci-dessous.</w:t>
      </w:r>
    </w:p>
    <w:p w14:paraId="3D2BB626" w14:textId="77777777" w:rsidR="0013227D" w:rsidRPr="00083729" w:rsidRDefault="0013227D" w:rsidP="0013227D">
      <w:pPr>
        <w:rPr>
          <w:rFonts w:ascii="Arial" w:hAnsi="Arial" w:cs="Arial"/>
        </w:rPr>
      </w:pPr>
      <w:r w:rsidRPr="00083729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Grilledutableau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30"/>
        <w:gridCol w:w="4530"/>
      </w:tblGrid>
      <w:tr w:rsidR="0013227D" w:rsidRPr="00083729" w14:paraId="11B96605" w14:textId="77777777" w:rsidTr="0013227D">
        <w:trPr>
          <w:trHeight w:val="300"/>
        </w:trPr>
        <w:tc>
          <w:tcPr>
            <w:tcW w:w="4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F79EA1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Témoignage 1</w:t>
            </w:r>
          </w:p>
          <w:p w14:paraId="468D63A0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33C27F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Témoignage 2</w:t>
            </w:r>
          </w:p>
        </w:tc>
      </w:tr>
      <w:tr w:rsidR="0013227D" w:rsidRPr="00083729" w14:paraId="630DC7A0" w14:textId="77777777" w:rsidTr="0013227D">
        <w:trPr>
          <w:trHeight w:val="300"/>
        </w:trPr>
        <w:tc>
          <w:tcPr>
            <w:tcW w:w="4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8B862A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3A6C383" w14:textId="16906B29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Me fait penser à</w:t>
            </w:r>
            <w:r w:rsidR="0036225E">
              <w:rPr>
                <w:rFonts w:ascii="Arial" w:hAnsi="Arial" w:cs="Arial"/>
                <w:sz w:val="22"/>
                <w:szCs w:val="22"/>
              </w:rPr>
              <w:t> </w:t>
            </w:r>
            <w:r w:rsidRPr="0008372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FA752A7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11AB73F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48F4B8EA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6F66B85B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52BB629C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9C2D5B5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8D7531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7D5BD21" w14:textId="49E996D8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Me fait penser à</w:t>
            </w:r>
            <w:r w:rsidR="0036225E">
              <w:rPr>
                <w:rFonts w:ascii="Arial" w:hAnsi="Arial" w:cs="Arial"/>
                <w:sz w:val="22"/>
                <w:szCs w:val="22"/>
              </w:rPr>
              <w:t> </w:t>
            </w:r>
            <w:r w:rsidRPr="0008372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DC57D24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C5ECC55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6BD1B543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-</w:t>
            </w:r>
          </w:p>
          <w:p w14:paraId="6723CA1E" w14:textId="77777777" w:rsidR="0013227D" w:rsidRPr="00083729" w:rsidRDefault="0013227D" w:rsidP="0013227D">
            <w:pPr>
              <w:rPr>
                <w:rFonts w:ascii="Arial" w:hAnsi="Arial" w:cs="Arial"/>
              </w:rPr>
            </w:pPr>
            <w:r w:rsidRPr="00083729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22B02017" w14:textId="77777777" w:rsidR="0013227D" w:rsidRPr="00083729" w:rsidRDefault="0013227D" w:rsidP="0013227D">
      <w:pPr>
        <w:rPr>
          <w:rFonts w:ascii="Arial" w:hAnsi="Arial" w:cs="Arial"/>
        </w:rPr>
      </w:pPr>
      <w:r w:rsidRPr="00083729">
        <w:rPr>
          <w:rFonts w:ascii="Arial" w:hAnsi="Arial" w:cs="Arial"/>
          <w:sz w:val="22"/>
          <w:szCs w:val="22"/>
        </w:rPr>
        <w:t xml:space="preserve"> </w:t>
      </w:r>
    </w:p>
    <w:p w14:paraId="59CBD976" w14:textId="77777777" w:rsidR="0013227D" w:rsidRPr="00083729" w:rsidRDefault="0013227D" w:rsidP="0013227D">
      <w:pPr>
        <w:rPr>
          <w:rFonts w:ascii="Arial" w:hAnsi="Arial" w:cs="Arial"/>
        </w:rPr>
      </w:pPr>
    </w:p>
    <w:p w14:paraId="7C626C2A" w14:textId="77777777" w:rsidR="0013227D" w:rsidRPr="00083729" w:rsidRDefault="0013227D" w:rsidP="0013227D">
      <w:pPr>
        <w:rPr>
          <w:rFonts w:ascii="Arial" w:eastAsia="Calibri" w:hAnsi="Arial" w:cs="Arial"/>
        </w:rPr>
      </w:pPr>
    </w:p>
    <w:p w14:paraId="66DC8177" w14:textId="77777777" w:rsidR="006E7956" w:rsidRPr="00083729" w:rsidRDefault="006E7956" w:rsidP="0013227D">
      <w:pPr>
        <w:rPr>
          <w:rFonts w:ascii="Arial" w:hAnsi="Arial" w:cs="Arial"/>
        </w:rPr>
      </w:pPr>
    </w:p>
    <w:sectPr w:rsidR="006E7956" w:rsidRPr="00083729" w:rsidSect="0095257E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50C12" w14:textId="77777777" w:rsidR="004E4DE7" w:rsidRDefault="004E4DE7" w:rsidP="00597604">
      <w:r>
        <w:separator/>
      </w:r>
    </w:p>
  </w:endnote>
  <w:endnote w:type="continuationSeparator" w:id="0">
    <w:p w14:paraId="27E551FD" w14:textId="77777777" w:rsidR="004E4DE7" w:rsidRDefault="004E4DE7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4D94C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17238ED4" wp14:editId="4A2B25DE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E17D5" w14:textId="77777777" w:rsidR="004E4DE7" w:rsidRDefault="004E4DE7" w:rsidP="00597604">
      <w:r>
        <w:separator/>
      </w:r>
    </w:p>
  </w:footnote>
  <w:footnote w:type="continuationSeparator" w:id="0">
    <w:p w14:paraId="0F9BB91B" w14:textId="77777777" w:rsidR="004E4DE7" w:rsidRDefault="004E4DE7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EBF89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496CFE8B" wp14:editId="756DFA2D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27D"/>
    <w:rsid w:val="00083729"/>
    <w:rsid w:val="0012196C"/>
    <w:rsid w:val="0013227D"/>
    <w:rsid w:val="0016582E"/>
    <w:rsid w:val="00195C97"/>
    <w:rsid w:val="00250464"/>
    <w:rsid w:val="002C6A70"/>
    <w:rsid w:val="0030597F"/>
    <w:rsid w:val="0036225E"/>
    <w:rsid w:val="00463F02"/>
    <w:rsid w:val="004E4DE7"/>
    <w:rsid w:val="00594335"/>
    <w:rsid w:val="00597604"/>
    <w:rsid w:val="0063538A"/>
    <w:rsid w:val="006733A0"/>
    <w:rsid w:val="006E7956"/>
    <w:rsid w:val="007D0FAF"/>
    <w:rsid w:val="00824615"/>
    <w:rsid w:val="008A7DF9"/>
    <w:rsid w:val="00914CA3"/>
    <w:rsid w:val="00934AE9"/>
    <w:rsid w:val="0095257E"/>
    <w:rsid w:val="0095548B"/>
    <w:rsid w:val="00960DD8"/>
    <w:rsid w:val="00B24F63"/>
    <w:rsid w:val="00B52A67"/>
    <w:rsid w:val="00C178C8"/>
    <w:rsid w:val="00C3707E"/>
    <w:rsid w:val="00E23ABD"/>
    <w:rsid w:val="00E42018"/>
    <w:rsid w:val="00E724D4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2901B2"/>
  <w15:docId w15:val="{C9E144FF-E031-42D2-83FA-E7071B4E8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13227D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13227D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8</TotalTime>
  <Pages>1</Pages>
  <Words>118</Words>
  <Characters>717</Characters>
  <Application>Microsoft Office Word</Application>
  <DocSecurity>0</DocSecurity>
  <Lines>31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HAMZIC Saliha</cp:lastModifiedBy>
  <cp:revision>5</cp:revision>
  <cp:lastPrinted>2023-07-05T08:50:00Z</cp:lastPrinted>
  <dcterms:created xsi:type="dcterms:W3CDTF">2023-08-25T19:18:00Z</dcterms:created>
  <dcterms:modified xsi:type="dcterms:W3CDTF">2025-02-25T10:19:00Z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