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B564D0" w14:textId="77777777" w:rsidR="00B56EAE" w:rsidRDefault="00B56EAE" w:rsidP="00B56EAE">
      <w:pPr>
        <w:pStyle w:val="Fichelve"/>
      </w:pPr>
      <w:r>
        <w:t xml:space="preserve">Fiche élève </w:t>
      </w:r>
    </w:p>
    <w:p w14:paraId="6CE98921" w14:textId="77777777" w:rsidR="00B56EAE" w:rsidRPr="00B56EAE" w:rsidRDefault="00B56EAE" w:rsidP="00B56EAE">
      <w:pPr>
        <w:rPr>
          <w:rFonts w:ascii="Calibri" w:eastAsia="Calibri" w:hAnsi="Calibri" w:cs="Times New Roman"/>
          <w:b/>
          <w:bCs/>
        </w:rPr>
      </w:pPr>
      <w:r w:rsidRPr="00B56EAE">
        <w:rPr>
          <w:b/>
          <w:bCs/>
        </w:rPr>
        <w:t>Séquence : Découvrir les métiers de la jardinerie-animalerie</w:t>
      </w:r>
    </w:p>
    <w:p w14:paraId="563EA3B5" w14:textId="77777777" w:rsidR="00B56EAE" w:rsidRDefault="00B56EAE" w:rsidP="00B56EAE">
      <w:pPr>
        <w:rPr>
          <w:u w:val="single"/>
          <w:lang w:eastAsia="fr-FR"/>
        </w:rPr>
      </w:pPr>
      <w:r>
        <w:rPr>
          <w:u w:val="single"/>
        </w:rPr>
        <w:t xml:space="preserve">Séance 2 : </w:t>
      </w:r>
      <w:r>
        <w:rPr>
          <w:u w:val="single"/>
          <w:lang w:eastAsia="fr-FR"/>
        </w:rPr>
        <w:t>Connaître les différentes formations de la jardinerie et de l’animalerie</w:t>
      </w:r>
    </w:p>
    <w:p w14:paraId="3C1B462C" w14:textId="77777777" w:rsidR="00B56EAE" w:rsidRDefault="00B56EAE" w:rsidP="00B56EAE">
      <w:pPr>
        <w:rPr>
          <w:rFonts w:ascii="Calibri" w:eastAsia="Calibri" w:hAnsi="Calibri" w:cs="Times New Roman"/>
        </w:rPr>
      </w:pPr>
    </w:p>
    <w:p w14:paraId="7D5FE3A4" w14:textId="77777777" w:rsidR="00B56EAE" w:rsidRPr="00B56EAE" w:rsidRDefault="00B56EAE" w:rsidP="00B56EAE">
      <w:pPr>
        <w:rPr>
          <w:rFonts w:ascii="Calibri" w:eastAsia="Calibri" w:hAnsi="Calibri" w:cs="Times New Roman"/>
          <w:b/>
          <w:bCs/>
        </w:rPr>
      </w:pPr>
      <w:r w:rsidRPr="00B56EAE">
        <w:rPr>
          <w:b/>
          <w:bCs/>
        </w:rPr>
        <w:t>Etape 1 : Introduction</w:t>
      </w:r>
    </w:p>
    <w:p w14:paraId="62AD0CBA" w14:textId="77777777" w:rsidR="00B56EAE" w:rsidRDefault="00B56EAE" w:rsidP="00B56EAE">
      <w:r>
        <w:t xml:space="preserve">Après avoir réfléchi à un métier de la jardinerie qui vous plairait et aux formations que vous pensez devoir faire pour y accéder, vous allez maintenant vérifier vos connaissances sur ces formations en vous familiarisant avec les noms des différents diplômes. </w:t>
      </w:r>
    </w:p>
    <w:p w14:paraId="23CE290B" w14:textId="77777777" w:rsidR="00B56EAE" w:rsidRDefault="00B56EAE" w:rsidP="00B56EAE"/>
    <w:p w14:paraId="37094CEF" w14:textId="77777777" w:rsidR="00B56EAE" w:rsidRDefault="00B56EAE" w:rsidP="00B56EAE">
      <w:r>
        <w:t>Rappelez le métier que vous souhaiteriez exercer dans le secteur de la jardinerie et de l’animalerie : ____________________________________________________</w:t>
      </w:r>
    </w:p>
    <w:p w14:paraId="7AD940AA" w14:textId="77777777" w:rsidR="00B56EAE" w:rsidRDefault="00B56EAE" w:rsidP="00B56EAE">
      <w:r>
        <w:t>Vous n’avez pas d’idée ? Continuez les activités sur votre fiche, pour en savoir plus sur ce domaine.</w:t>
      </w:r>
    </w:p>
    <w:p w14:paraId="7B92C3C6" w14:textId="77777777" w:rsidR="00B56EAE" w:rsidRDefault="00B56EAE" w:rsidP="00B56EAE"/>
    <w:p w14:paraId="486D733F" w14:textId="77777777" w:rsidR="00B56EAE" w:rsidRDefault="00B56EAE" w:rsidP="00B56EAE">
      <w:r>
        <w:t>Observez le schéma des études distribué par votre professeur et projeté au tableau, puis échangez avec votre professeur pour identifier les diplômes et la durée d’étude de chaque formation.</w:t>
      </w:r>
    </w:p>
    <w:p w14:paraId="29EB1C84" w14:textId="77777777" w:rsidR="00B56EAE" w:rsidRDefault="00B56EAE" w:rsidP="00B56EAE">
      <w:r>
        <w:t>Vous pourrez prendre quelques notes ci-dessous.</w:t>
      </w:r>
    </w:p>
    <w:p w14:paraId="3BB1CB9F" w14:textId="77777777" w:rsidR="00B56EAE" w:rsidRDefault="00B56EAE" w:rsidP="00B56EAE"/>
    <w:tbl>
      <w:tblPr>
        <w:tblStyle w:val="Grilledutableau"/>
        <w:tblW w:w="0" w:type="auto"/>
        <w:tblInd w:w="0" w:type="dxa"/>
        <w:tblLook w:val="04A0" w:firstRow="1" w:lastRow="0" w:firstColumn="1" w:lastColumn="0" w:noHBand="0" w:noVBand="1"/>
      </w:tblPr>
      <w:tblGrid>
        <w:gridCol w:w="10300"/>
      </w:tblGrid>
      <w:tr w:rsidR="00B56EAE" w14:paraId="6FDFDBCE" w14:textId="77777777" w:rsidTr="00B56EAE">
        <w:tc>
          <w:tcPr>
            <w:tcW w:w="10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D5A2B" w14:textId="77777777" w:rsidR="00B56EAE" w:rsidRDefault="00B56EAE" w:rsidP="00B56EAE">
            <w:pPr>
              <w:rPr>
                <w:u w:val="single"/>
              </w:rPr>
            </w:pPr>
            <w:bookmarkStart w:id="0" w:name="_Hlk126921738"/>
          </w:p>
          <w:p w14:paraId="7CD9016E" w14:textId="77777777" w:rsidR="00B56EAE" w:rsidRDefault="00B56EAE" w:rsidP="00B56EAE">
            <w:pPr>
              <w:rPr>
                <w:u w:val="single"/>
              </w:rPr>
            </w:pPr>
          </w:p>
          <w:p w14:paraId="2C18C2B0" w14:textId="77777777" w:rsidR="00B56EAE" w:rsidRDefault="00B56EAE" w:rsidP="00B56EAE">
            <w:pPr>
              <w:rPr>
                <w:u w:val="single"/>
              </w:rPr>
            </w:pPr>
          </w:p>
          <w:p w14:paraId="4CF198CD" w14:textId="77777777" w:rsidR="00B56EAE" w:rsidRDefault="00B56EAE" w:rsidP="00B56EAE">
            <w:pPr>
              <w:rPr>
                <w:u w:val="single"/>
              </w:rPr>
            </w:pPr>
          </w:p>
          <w:p w14:paraId="6B7FD985" w14:textId="77777777" w:rsidR="00B56EAE" w:rsidRDefault="00B56EAE" w:rsidP="00B56EAE">
            <w:pPr>
              <w:rPr>
                <w:u w:val="single"/>
              </w:rPr>
            </w:pPr>
          </w:p>
          <w:p w14:paraId="22C8B67C" w14:textId="77777777" w:rsidR="00B56EAE" w:rsidRDefault="00B56EAE" w:rsidP="00B56EAE">
            <w:pPr>
              <w:rPr>
                <w:u w:val="single"/>
              </w:rPr>
            </w:pPr>
          </w:p>
          <w:p w14:paraId="090D6D92" w14:textId="77777777" w:rsidR="00B56EAE" w:rsidRDefault="00B56EAE" w:rsidP="00B56EAE">
            <w:pPr>
              <w:rPr>
                <w:u w:val="single"/>
              </w:rPr>
            </w:pPr>
          </w:p>
          <w:p w14:paraId="63312831" w14:textId="77777777" w:rsidR="00B56EAE" w:rsidRDefault="00B56EAE" w:rsidP="00B56EAE">
            <w:pPr>
              <w:rPr>
                <w:u w:val="single"/>
              </w:rPr>
            </w:pPr>
          </w:p>
        </w:tc>
      </w:tr>
    </w:tbl>
    <w:p w14:paraId="7A005F46" w14:textId="77777777" w:rsidR="00B56EAE" w:rsidRDefault="00B56EAE" w:rsidP="00B56EAE">
      <w:pPr>
        <w:rPr>
          <w:u w:val="single"/>
        </w:rPr>
      </w:pPr>
    </w:p>
    <w:p w14:paraId="7B5400EE" w14:textId="77777777" w:rsidR="00B56EAE" w:rsidRPr="00B56EAE" w:rsidRDefault="00B56EAE" w:rsidP="00B56EAE">
      <w:pPr>
        <w:rPr>
          <w:b/>
          <w:bCs/>
        </w:rPr>
      </w:pPr>
      <w:r w:rsidRPr="00B56EAE">
        <w:rPr>
          <w:b/>
          <w:bCs/>
        </w:rPr>
        <w:t>Etape 2 : Je découvre les formations en lien avec les métiers de la jardinerie</w:t>
      </w:r>
    </w:p>
    <w:p w14:paraId="60B49814" w14:textId="77777777" w:rsidR="00B56EAE" w:rsidRDefault="00B56EAE" w:rsidP="00B56EAE">
      <w:pPr>
        <w:rPr>
          <w:lang w:eastAsia="fr-FR"/>
        </w:rPr>
      </w:pPr>
      <w:r>
        <w:rPr>
          <w:lang w:eastAsia="fr-FR"/>
        </w:rPr>
        <w:t>Lisez maintenant les 4 témoignages distribués par votre professeur, puis faites les activités suivantes </w:t>
      </w:r>
    </w:p>
    <w:p w14:paraId="0B3B2D95" w14:textId="77777777" w:rsidR="00B56EAE" w:rsidRDefault="00B56EAE" w:rsidP="00B56EAE">
      <w:pPr>
        <w:rPr>
          <w:lang w:eastAsia="fr-FR"/>
        </w:rPr>
      </w:pPr>
    </w:p>
    <w:p w14:paraId="78505955" w14:textId="77777777" w:rsidR="00B56EAE" w:rsidRPr="00B56EAE" w:rsidRDefault="00B56EAE" w:rsidP="00B56EAE">
      <w:pPr>
        <w:pStyle w:val="Paragraphedeliste"/>
        <w:numPr>
          <w:ilvl w:val="0"/>
          <w:numId w:val="13"/>
        </w:numPr>
        <w:rPr>
          <w:color w:val="000000" w:themeColor="text1"/>
          <w:lang w:eastAsia="fr-FR"/>
        </w:rPr>
      </w:pPr>
      <w:r>
        <w:rPr>
          <w:lang w:eastAsia="fr-FR"/>
        </w:rPr>
        <w:t xml:space="preserve">Écrivez les prénoms des personnes qui témoignent dans les 4 cases vides du schéma des études, </w:t>
      </w:r>
      <w:r w:rsidRPr="00B56EAE">
        <w:rPr>
          <w:color w:val="000000" w:themeColor="text1"/>
          <w:lang w:eastAsia="fr-FR"/>
        </w:rPr>
        <w:t>puis tracez leur parcours de formation sur le schéma en respectant chaque couleur.</w:t>
      </w:r>
    </w:p>
    <w:p w14:paraId="3D801887" w14:textId="77777777" w:rsidR="00B56EAE" w:rsidRPr="00B56EAE" w:rsidRDefault="00B56EAE" w:rsidP="00B56EAE">
      <w:pPr>
        <w:rPr>
          <w:color w:val="000000" w:themeColor="text1"/>
          <w:lang w:eastAsia="fr-FR"/>
        </w:rPr>
      </w:pPr>
    </w:p>
    <w:p w14:paraId="7639B640" w14:textId="77777777" w:rsidR="00B56EAE" w:rsidRPr="00B56EAE" w:rsidRDefault="00B56EAE" w:rsidP="00B56EAE">
      <w:pPr>
        <w:pStyle w:val="Paragraphedeliste"/>
        <w:numPr>
          <w:ilvl w:val="0"/>
          <w:numId w:val="13"/>
        </w:numPr>
        <w:rPr>
          <w:color w:val="000000" w:themeColor="text1"/>
          <w:lang w:eastAsia="fr-FR"/>
        </w:rPr>
      </w:pPr>
      <w:r w:rsidRPr="00B56EAE">
        <w:rPr>
          <w:color w:val="000000" w:themeColor="text1"/>
          <w:lang w:eastAsia="fr-FR"/>
        </w:rPr>
        <w:t>Écrivez votre prénom dans la case verte du milieu, puis réalisez votre propre parcours d’orientation d’une couleur différente.</w:t>
      </w:r>
    </w:p>
    <w:p w14:paraId="1F11B2D5" w14:textId="77777777" w:rsidR="00B56EAE" w:rsidRDefault="00B56EAE" w:rsidP="00B56EAE">
      <w:pPr>
        <w:rPr>
          <w:lang w:eastAsia="fr-FR"/>
        </w:rPr>
      </w:pPr>
    </w:p>
    <w:p w14:paraId="05065958" w14:textId="77777777" w:rsidR="00B56EAE" w:rsidRDefault="00B56EAE" w:rsidP="00B56EAE">
      <w:pPr>
        <w:rPr>
          <w:lang w:eastAsia="fr-FR"/>
        </w:rPr>
      </w:pPr>
    </w:p>
    <w:p w14:paraId="5F9E2EC7" w14:textId="77777777" w:rsidR="00B56EAE" w:rsidRDefault="00B56EAE" w:rsidP="00B56EAE">
      <w:pPr>
        <w:rPr>
          <w:lang w:eastAsia="fr-FR"/>
        </w:rPr>
      </w:pPr>
    </w:p>
    <w:p w14:paraId="52756FC5" w14:textId="77777777" w:rsidR="00B56EAE" w:rsidRDefault="00B56EAE" w:rsidP="00B56EAE">
      <w:pPr>
        <w:rPr>
          <w:lang w:eastAsia="fr-FR"/>
        </w:rPr>
      </w:pPr>
    </w:p>
    <w:p w14:paraId="7E4DAC7C" w14:textId="77777777" w:rsidR="00B56EAE" w:rsidRDefault="00B56EAE" w:rsidP="00B56EAE">
      <w:pPr>
        <w:rPr>
          <w:lang w:eastAsia="fr-FR"/>
        </w:rPr>
      </w:pPr>
    </w:p>
    <w:p w14:paraId="04DEFBAC" w14:textId="77777777" w:rsidR="00B56EAE" w:rsidRDefault="00B56EAE" w:rsidP="00B56EAE">
      <w:pPr>
        <w:rPr>
          <w:lang w:eastAsia="fr-FR"/>
        </w:rPr>
      </w:pPr>
    </w:p>
    <w:p w14:paraId="7969BB3D" w14:textId="77777777" w:rsidR="00B56EAE" w:rsidRDefault="00B56EAE" w:rsidP="00B56EAE">
      <w:pPr>
        <w:rPr>
          <w:lang w:eastAsia="fr-FR"/>
        </w:rPr>
      </w:pPr>
    </w:p>
    <w:p w14:paraId="6841177B" w14:textId="77777777" w:rsidR="00B56EAE" w:rsidRDefault="00B56EAE" w:rsidP="00B56EAE">
      <w:pPr>
        <w:rPr>
          <w:lang w:eastAsia="fr-FR"/>
        </w:rPr>
      </w:pPr>
    </w:p>
    <w:p w14:paraId="7BF071A7" w14:textId="77777777" w:rsidR="00B56EAE" w:rsidRDefault="00B56EAE" w:rsidP="00B56EAE">
      <w:pPr>
        <w:rPr>
          <w:lang w:eastAsia="fr-FR"/>
        </w:rPr>
      </w:pPr>
    </w:p>
    <w:p w14:paraId="242EC17F" w14:textId="77777777" w:rsidR="00B56EAE" w:rsidRDefault="00B56EAE" w:rsidP="00B56EAE">
      <w:pPr>
        <w:rPr>
          <w:lang w:eastAsia="fr-FR"/>
        </w:rPr>
      </w:pPr>
    </w:p>
    <w:p w14:paraId="30C1E99F" w14:textId="77777777" w:rsidR="00B56EAE" w:rsidRDefault="00B56EAE" w:rsidP="00B56EAE">
      <w:pPr>
        <w:rPr>
          <w:lang w:eastAsia="fr-FR"/>
        </w:rPr>
      </w:pPr>
    </w:p>
    <w:p w14:paraId="1A2C535A" w14:textId="77777777" w:rsidR="00B56EAE" w:rsidRDefault="00B56EAE" w:rsidP="00B56EAE">
      <w:pPr>
        <w:rPr>
          <w:lang w:eastAsia="fr-FR"/>
        </w:rPr>
      </w:pPr>
    </w:p>
    <w:p w14:paraId="31866E53" w14:textId="77777777" w:rsidR="00B56EAE" w:rsidRDefault="00B56EAE" w:rsidP="00B56EAE">
      <w:pPr>
        <w:pStyle w:val="Paragraphedeliste"/>
        <w:numPr>
          <w:ilvl w:val="0"/>
          <w:numId w:val="13"/>
        </w:numPr>
      </w:pPr>
      <w:r>
        <w:lastRenderedPageBreak/>
        <w:t>Échangez avec vos camarades et votre professeur, en prenant éventuellement quelques notes.</w:t>
      </w:r>
    </w:p>
    <w:p w14:paraId="0D433CB3" w14:textId="77777777" w:rsidR="00B56EAE" w:rsidRDefault="00B56EAE" w:rsidP="00B56EAE"/>
    <w:p w14:paraId="677C4AA2" w14:textId="77777777" w:rsidR="00B56EAE" w:rsidRDefault="00B56EAE" w:rsidP="00B56EAE">
      <w:bookmarkStart w:id="1" w:name="_Hlk127282991"/>
      <w:r>
        <w:t>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</w:t>
      </w:r>
    </w:p>
    <w:bookmarkEnd w:id="1"/>
    <w:p w14:paraId="26481E1E" w14:textId="77777777" w:rsidR="00B56EAE" w:rsidRDefault="00B56EAE" w:rsidP="00B56EAE"/>
    <w:p w14:paraId="37B822A4" w14:textId="77777777" w:rsidR="00B56EAE" w:rsidRPr="00B56EAE" w:rsidRDefault="00B56EAE" w:rsidP="00B56EAE">
      <w:pPr>
        <w:rPr>
          <w:b/>
          <w:bCs/>
        </w:rPr>
      </w:pPr>
      <w:r w:rsidRPr="00B56EAE">
        <w:rPr>
          <w:b/>
          <w:bCs/>
        </w:rPr>
        <w:t>Etape 3 : Quelles formations (diplômes) pour quels métiers ?</w:t>
      </w:r>
    </w:p>
    <w:p w14:paraId="2E15BAD5" w14:textId="77777777" w:rsidR="00B56EAE" w:rsidRDefault="00B56EAE" w:rsidP="00B56EAE">
      <w:pPr>
        <w:rPr>
          <w:sz w:val="23"/>
          <w:szCs w:val="23"/>
          <w:lang w:eastAsia="fr-FR"/>
        </w:rPr>
      </w:pPr>
      <w:r>
        <w:rPr>
          <w:sz w:val="23"/>
          <w:szCs w:val="23"/>
          <w:lang w:eastAsia="fr-FR"/>
        </w:rPr>
        <w:t xml:space="preserve">Dans la séance précédente, vous avez découvert les différents métiers que l’on pouvait exercer au sein d’une jardinerie. </w:t>
      </w:r>
    </w:p>
    <w:p w14:paraId="12AD3B46" w14:textId="77777777" w:rsidR="00B56EAE" w:rsidRDefault="00B56EAE" w:rsidP="00B56EAE">
      <w:pPr>
        <w:rPr>
          <w:lang w:eastAsia="fr-FR"/>
        </w:rPr>
      </w:pPr>
      <w:r>
        <w:rPr>
          <w:sz w:val="23"/>
          <w:szCs w:val="23"/>
          <w:lang w:eastAsia="fr-FR"/>
        </w:rPr>
        <w:t xml:space="preserve">Maintenant, </w:t>
      </w:r>
      <w:proofErr w:type="gramStart"/>
      <w:r>
        <w:rPr>
          <w:sz w:val="23"/>
          <w:szCs w:val="23"/>
          <w:lang w:eastAsia="fr-FR"/>
        </w:rPr>
        <w:t>placez le</w:t>
      </w:r>
      <w:proofErr w:type="gramEnd"/>
      <w:r>
        <w:rPr>
          <w:sz w:val="23"/>
          <w:szCs w:val="23"/>
          <w:lang w:eastAsia="fr-FR"/>
        </w:rPr>
        <w:t xml:space="preserve"> ou les diplômes requis sous chaque métier de la carte mentale, en vous aidant du schéma général des études et des 4 témoignages.</w:t>
      </w:r>
    </w:p>
    <w:p w14:paraId="1AC7A142" w14:textId="77777777" w:rsidR="00B56EAE" w:rsidRDefault="00B56EAE" w:rsidP="00B56EAE"/>
    <w:p w14:paraId="7782169F" w14:textId="77777777" w:rsidR="00B56EAE" w:rsidRDefault="00B56EAE" w:rsidP="00B56EAE"/>
    <w:p w14:paraId="54AAD410" w14:textId="77777777" w:rsidR="00B56EAE" w:rsidRDefault="00B56EAE" w:rsidP="00B56EAE"/>
    <w:p w14:paraId="38963EDB" w14:textId="77777777" w:rsidR="00B56EAE" w:rsidRDefault="00B56EAE" w:rsidP="00B56EAE"/>
    <w:p w14:paraId="76F6379D" w14:textId="77777777" w:rsidR="00B56EAE" w:rsidRPr="00B56EAE" w:rsidRDefault="00B56EAE" w:rsidP="00B56EAE">
      <w:pPr>
        <w:rPr>
          <w:b/>
          <w:bCs/>
        </w:rPr>
      </w:pPr>
      <w:r w:rsidRPr="00B56EAE">
        <w:rPr>
          <w:b/>
          <w:bCs/>
        </w:rPr>
        <w:t xml:space="preserve">Etape 4 : </w:t>
      </w:r>
      <w:r w:rsidRPr="00B56EAE">
        <w:rPr>
          <w:b/>
          <w:bCs/>
          <w:lang w:eastAsia="fr-FR"/>
        </w:rPr>
        <w:t>Recherche géolocalisée sur le site de l’ONISEP des formations</w:t>
      </w:r>
    </w:p>
    <w:bookmarkEnd w:id="0"/>
    <w:p w14:paraId="5EC07CFE" w14:textId="77777777" w:rsidR="00B56EAE" w:rsidRDefault="00B56EAE" w:rsidP="00B56EAE">
      <w:pPr>
        <w:rPr>
          <w:lang w:eastAsia="fr-FR"/>
        </w:rPr>
      </w:pPr>
    </w:p>
    <w:tbl>
      <w:tblPr>
        <w:tblStyle w:val="Grilledutableau"/>
        <w:tblW w:w="0" w:type="auto"/>
        <w:tblInd w:w="0" w:type="dxa"/>
        <w:tblLayout w:type="fixed"/>
        <w:tblLook w:val="06A0" w:firstRow="1" w:lastRow="0" w:firstColumn="1" w:lastColumn="0" w:noHBand="1" w:noVBand="1"/>
      </w:tblPr>
      <w:tblGrid>
        <w:gridCol w:w="6255"/>
        <w:gridCol w:w="2805"/>
      </w:tblGrid>
      <w:tr w:rsidR="00B56EAE" w14:paraId="3259DF66" w14:textId="77777777" w:rsidTr="00B56EAE">
        <w:trPr>
          <w:trHeight w:val="300"/>
        </w:trPr>
        <w:tc>
          <w:tcPr>
            <w:tcW w:w="6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7F8F6" w14:textId="77777777" w:rsidR="00B56EAE" w:rsidRDefault="00B56EAE" w:rsidP="00B56EAE">
            <w:pPr>
              <w:rPr>
                <w:sz w:val="23"/>
                <w:szCs w:val="23"/>
                <w:lang w:eastAsia="fr-FR"/>
              </w:rPr>
            </w:pPr>
            <w:r>
              <w:rPr>
                <w:sz w:val="23"/>
                <w:szCs w:val="23"/>
                <w:lang w:eastAsia="fr-FR"/>
              </w:rPr>
              <w:t xml:space="preserve">Choisissez maintenant au moins 2 diplômes figurant sur la carte mentale ou sur le schéma d’études, puis allez sur le site de </w:t>
            </w:r>
            <w:hyperlink r:id="rId10" w:history="1">
              <w:r>
                <w:rPr>
                  <w:rStyle w:val="Lienhypertexte"/>
                  <w:rFonts w:ascii="Arial" w:eastAsia="Arial" w:hAnsi="Arial" w:cs="Arial"/>
                  <w:sz w:val="23"/>
                  <w:szCs w:val="23"/>
                  <w:lang w:eastAsia="fr-FR"/>
                </w:rPr>
                <w:t>l’</w:t>
              </w:r>
              <w:r w:rsidRPr="00B56EAE">
                <w:rPr>
                  <w:rStyle w:val="Titre1Car"/>
                </w:rPr>
                <w:t>Onisep</w:t>
              </w:r>
            </w:hyperlink>
            <w:r>
              <w:rPr>
                <w:sz w:val="23"/>
                <w:szCs w:val="23"/>
                <w:lang w:eastAsia="fr-FR"/>
              </w:rPr>
              <w:t xml:space="preserve"> pour vérifier si ces formations sont dispensées près de chez vous, et où exactement.</w:t>
            </w:r>
          </w:p>
          <w:p w14:paraId="1066C34C" w14:textId="77777777" w:rsidR="00B56EAE" w:rsidRDefault="00B56EAE" w:rsidP="00B56EAE">
            <w:pPr>
              <w:rPr>
                <w:sz w:val="23"/>
                <w:szCs w:val="23"/>
                <w:lang w:eastAsia="fr-FR"/>
              </w:rPr>
            </w:pPr>
            <w:r>
              <w:rPr>
                <w:sz w:val="23"/>
                <w:szCs w:val="23"/>
                <w:lang w:eastAsia="fr-FR"/>
              </w:rPr>
              <w:t>Notez ci-dessous les informations que vous trouverez, puis échangez à l’oral avec vos camarades.</w:t>
            </w:r>
          </w:p>
          <w:p w14:paraId="515EEA7D" w14:textId="77777777" w:rsidR="00B56EAE" w:rsidRDefault="00B56EAE" w:rsidP="00B56EAE">
            <w:pPr>
              <w:rPr>
                <w:sz w:val="22"/>
                <w:szCs w:val="22"/>
                <w:lang w:eastAsia="fr-FR"/>
              </w:rPr>
            </w:pPr>
          </w:p>
        </w:tc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5699DF" w14:textId="46885779" w:rsidR="00B56EAE" w:rsidRDefault="00B56EAE" w:rsidP="00B56EAE">
            <w:r>
              <w:rPr>
                <w:noProof/>
              </w:rPr>
              <w:drawing>
                <wp:inline distT="0" distB="0" distL="0" distR="0" wp14:anchorId="62050FB1" wp14:editId="150D9E8E">
                  <wp:extent cx="1095375" cy="1123950"/>
                  <wp:effectExtent l="0" t="0" r="9525" b="0"/>
                  <wp:docPr id="912288772" name="Image 1" descr="Une image contenant motif, carré, pixel, conception&#10;&#10;Description générée automatiquemen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12288772" name="Image 1" descr="Une image contenant motif, carré, pixel, conception&#10;&#10;Description générée automatiquemen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5375" cy="1123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3CDC084C" w14:textId="77777777" w:rsidR="00B56EAE" w:rsidRDefault="00B56EAE" w:rsidP="00B56EAE">
      <w:pPr>
        <w:rPr>
          <w:lang w:eastAsia="fr-FR"/>
        </w:rPr>
      </w:pPr>
    </w:p>
    <w:p w14:paraId="603726F2" w14:textId="77777777" w:rsidR="00B56EAE" w:rsidRDefault="00B56EAE" w:rsidP="00B56EAE">
      <w:pPr>
        <w:rPr>
          <w:sz w:val="23"/>
          <w:szCs w:val="23"/>
          <w:lang w:eastAsia="fr-FR"/>
        </w:rPr>
      </w:pPr>
    </w:p>
    <w:tbl>
      <w:tblPr>
        <w:tblStyle w:val="Grilledutableau"/>
        <w:tblW w:w="0" w:type="auto"/>
        <w:tblInd w:w="0" w:type="dxa"/>
        <w:tblLook w:val="04A0" w:firstRow="1" w:lastRow="0" w:firstColumn="1" w:lastColumn="0" w:noHBand="0" w:noVBand="1"/>
      </w:tblPr>
      <w:tblGrid>
        <w:gridCol w:w="10300"/>
      </w:tblGrid>
      <w:tr w:rsidR="00B56EAE" w14:paraId="2D70D875" w14:textId="77777777" w:rsidTr="00B56EAE">
        <w:tc>
          <w:tcPr>
            <w:tcW w:w="10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DFBDD" w14:textId="77777777" w:rsidR="00B56EAE" w:rsidRDefault="00B56EAE" w:rsidP="00B56EAE">
            <w:pPr>
              <w:rPr>
                <w:sz w:val="22"/>
                <w:szCs w:val="22"/>
                <w:lang w:eastAsia="fr-FR"/>
              </w:rPr>
            </w:pPr>
          </w:p>
          <w:p w14:paraId="651420FA" w14:textId="77777777" w:rsidR="00B56EAE" w:rsidRDefault="00B56EAE" w:rsidP="00B56EAE">
            <w:pPr>
              <w:rPr>
                <w:lang w:eastAsia="fr-FR"/>
              </w:rPr>
            </w:pPr>
          </w:p>
          <w:p w14:paraId="504212E7" w14:textId="77777777" w:rsidR="00B56EAE" w:rsidRDefault="00B56EAE" w:rsidP="00B56EAE">
            <w:pPr>
              <w:rPr>
                <w:lang w:eastAsia="fr-FR"/>
              </w:rPr>
            </w:pPr>
          </w:p>
          <w:p w14:paraId="11DBF9F8" w14:textId="77777777" w:rsidR="00B56EAE" w:rsidRDefault="00B56EAE" w:rsidP="00B56EAE">
            <w:pPr>
              <w:rPr>
                <w:lang w:eastAsia="fr-FR"/>
              </w:rPr>
            </w:pPr>
          </w:p>
          <w:p w14:paraId="3F114E99" w14:textId="77777777" w:rsidR="00B56EAE" w:rsidRDefault="00B56EAE" w:rsidP="00B56EAE">
            <w:pPr>
              <w:rPr>
                <w:lang w:eastAsia="fr-FR"/>
              </w:rPr>
            </w:pPr>
          </w:p>
          <w:p w14:paraId="16012391" w14:textId="77777777" w:rsidR="00B56EAE" w:rsidRDefault="00B56EAE" w:rsidP="00B56EAE">
            <w:pPr>
              <w:rPr>
                <w:lang w:eastAsia="fr-FR"/>
              </w:rPr>
            </w:pPr>
          </w:p>
          <w:p w14:paraId="44BE3F4D" w14:textId="77777777" w:rsidR="00B56EAE" w:rsidRDefault="00B56EAE" w:rsidP="00B56EAE">
            <w:pPr>
              <w:rPr>
                <w:lang w:eastAsia="fr-FR"/>
              </w:rPr>
            </w:pPr>
          </w:p>
          <w:p w14:paraId="518F4DB4" w14:textId="77777777" w:rsidR="00B56EAE" w:rsidRDefault="00B56EAE" w:rsidP="00B56EAE">
            <w:pPr>
              <w:rPr>
                <w:lang w:eastAsia="fr-FR"/>
              </w:rPr>
            </w:pPr>
          </w:p>
          <w:p w14:paraId="01A4DF57" w14:textId="77777777" w:rsidR="00B56EAE" w:rsidRDefault="00B56EAE" w:rsidP="00B56EAE">
            <w:pPr>
              <w:rPr>
                <w:lang w:eastAsia="fr-FR"/>
              </w:rPr>
            </w:pPr>
          </w:p>
          <w:p w14:paraId="2D18C421" w14:textId="77777777" w:rsidR="00B56EAE" w:rsidRDefault="00B56EAE" w:rsidP="00B56EAE">
            <w:pPr>
              <w:rPr>
                <w:lang w:eastAsia="fr-FR"/>
              </w:rPr>
            </w:pPr>
          </w:p>
          <w:p w14:paraId="2A28F052" w14:textId="77777777" w:rsidR="00B56EAE" w:rsidRDefault="00B56EAE" w:rsidP="00B56EAE">
            <w:pPr>
              <w:rPr>
                <w:lang w:eastAsia="fr-FR"/>
              </w:rPr>
            </w:pPr>
          </w:p>
          <w:p w14:paraId="7F983FF5" w14:textId="77777777" w:rsidR="00B56EAE" w:rsidRDefault="00B56EAE" w:rsidP="00B56EAE">
            <w:pPr>
              <w:rPr>
                <w:lang w:eastAsia="fr-FR"/>
              </w:rPr>
            </w:pPr>
          </w:p>
          <w:p w14:paraId="0EDA8B1D" w14:textId="77777777" w:rsidR="00B56EAE" w:rsidRDefault="00B56EAE" w:rsidP="00B56EAE">
            <w:pPr>
              <w:rPr>
                <w:lang w:eastAsia="fr-FR"/>
              </w:rPr>
            </w:pPr>
          </w:p>
          <w:p w14:paraId="71177F05" w14:textId="77777777" w:rsidR="00B56EAE" w:rsidRDefault="00B56EAE" w:rsidP="00B56EAE">
            <w:pPr>
              <w:rPr>
                <w:lang w:eastAsia="fr-FR"/>
              </w:rPr>
            </w:pPr>
          </w:p>
        </w:tc>
      </w:tr>
    </w:tbl>
    <w:p w14:paraId="5D2CBADF" w14:textId="77777777" w:rsidR="00B56EAE" w:rsidRDefault="00B56EAE" w:rsidP="00B56EAE"/>
    <w:p w14:paraId="347C0862" w14:textId="5090E745" w:rsidR="006E7956" w:rsidRPr="00B56EAE" w:rsidRDefault="006E7956" w:rsidP="00B56EAE"/>
    <w:sectPr w:rsidR="006E7956" w:rsidRPr="00B56EAE" w:rsidSect="0030597F">
      <w:headerReference w:type="default" r:id="rId12"/>
      <w:footerReference w:type="default" r:id="rId13"/>
      <w:type w:val="continuous"/>
      <w:pgSz w:w="11910" w:h="16840"/>
      <w:pgMar w:top="-2480" w:right="800" w:bottom="280" w:left="800" w:header="0" w:footer="343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D9D273" w14:textId="77777777" w:rsidR="00B94EDA" w:rsidRDefault="00B94EDA" w:rsidP="00597604">
      <w:r>
        <w:separator/>
      </w:r>
    </w:p>
  </w:endnote>
  <w:endnote w:type="continuationSeparator" w:id="0">
    <w:p w14:paraId="41C8CB71" w14:textId="77777777" w:rsidR="00B94EDA" w:rsidRDefault="00B94EDA" w:rsidP="00597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rianne">
    <w:altName w:val="Calibri"/>
    <w:panose1 w:val="00000000000000000000"/>
    <w:charset w:val="00"/>
    <w:family w:val="auto"/>
    <w:notTrueType/>
    <w:pitch w:val="variable"/>
    <w:sig w:usb0="0000000F" w:usb1="00000000" w:usb2="00000000" w:usb3="00000000" w:csb0="0000000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ACA334" w14:textId="77777777" w:rsidR="0030597F" w:rsidRDefault="0030597F" w:rsidP="0030597F">
    <w:pPr>
      <w:pStyle w:val="Pieddepage"/>
      <w:ind w:left="-800"/>
    </w:pPr>
    <w:r>
      <w:rPr>
        <w:noProof/>
      </w:rPr>
      <w:drawing>
        <wp:inline distT="0" distB="0" distL="0" distR="0" wp14:anchorId="7493965F" wp14:editId="5CFCA07D">
          <wp:extent cx="7596000" cy="100800"/>
          <wp:effectExtent l="0" t="0" r="0" b="1270"/>
          <wp:docPr id="1294125431" name="Graphique 129412543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61564694" name="Graphique 156156469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96000" cy="1008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2F837E" w14:textId="77777777" w:rsidR="00B94EDA" w:rsidRDefault="00B94EDA" w:rsidP="00597604">
      <w:r>
        <w:separator/>
      </w:r>
    </w:p>
  </w:footnote>
  <w:footnote w:type="continuationSeparator" w:id="0">
    <w:p w14:paraId="4DC5D5FA" w14:textId="77777777" w:rsidR="00B94EDA" w:rsidRDefault="00B94EDA" w:rsidP="005976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948EDD" w14:textId="77777777" w:rsidR="00597604" w:rsidRDefault="0030597F" w:rsidP="0030597F">
    <w:pPr>
      <w:pStyle w:val="En-tte"/>
      <w:ind w:left="-800"/>
    </w:pPr>
    <w:r>
      <w:rPr>
        <w:noProof/>
      </w:rPr>
      <w:drawing>
        <wp:inline distT="0" distB="0" distL="0" distR="0" wp14:anchorId="0838BC71" wp14:editId="03A1E324">
          <wp:extent cx="7560000" cy="1440000"/>
          <wp:effectExtent l="0" t="0" r="0" b="0"/>
          <wp:docPr id="494476434" name="Graphique 49447643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95630261" name="Graphique 199563026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1440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6DE0CE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2406EC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28222F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D966D7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B2FCDF9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608B7C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F1C34B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D5CB29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86429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7D23B0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6FA364F"/>
    <w:multiLevelType w:val="hybridMultilevel"/>
    <w:tmpl w:val="FEC8DC96"/>
    <w:lvl w:ilvl="0" w:tplc="1796449E">
      <w:start w:val="1"/>
      <w:numFmt w:val="decimal"/>
      <w:lvlText w:val="%1."/>
      <w:lvlJc w:val="left"/>
      <w:pPr>
        <w:ind w:left="720" w:hanging="360"/>
      </w:pPr>
      <w:rPr>
        <w:b w:val="0"/>
        <w:bCs w:val="0"/>
        <w:color w:val="000000" w:themeColor="text1"/>
      </w:r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>
      <w:start w:val="1"/>
      <w:numFmt w:val="lowerRoman"/>
      <w:lvlText w:val="%3."/>
      <w:lvlJc w:val="right"/>
      <w:pPr>
        <w:ind w:left="2160" w:hanging="180"/>
      </w:pPr>
    </w:lvl>
    <w:lvl w:ilvl="3" w:tplc="040C000F">
      <w:start w:val="1"/>
      <w:numFmt w:val="decimal"/>
      <w:lvlText w:val="%4."/>
      <w:lvlJc w:val="left"/>
      <w:pPr>
        <w:ind w:left="2880" w:hanging="360"/>
      </w:pPr>
    </w:lvl>
    <w:lvl w:ilvl="4" w:tplc="040C0019">
      <w:start w:val="1"/>
      <w:numFmt w:val="lowerLetter"/>
      <w:lvlText w:val="%5."/>
      <w:lvlJc w:val="left"/>
      <w:pPr>
        <w:ind w:left="3600" w:hanging="360"/>
      </w:pPr>
    </w:lvl>
    <w:lvl w:ilvl="5" w:tplc="040C001B">
      <w:start w:val="1"/>
      <w:numFmt w:val="lowerRoman"/>
      <w:lvlText w:val="%6."/>
      <w:lvlJc w:val="right"/>
      <w:pPr>
        <w:ind w:left="4320" w:hanging="180"/>
      </w:pPr>
    </w:lvl>
    <w:lvl w:ilvl="6" w:tplc="040C000F">
      <w:start w:val="1"/>
      <w:numFmt w:val="decimal"/>
      <w:lvlText w:val="%7."/>
      <w:lvlJc w:val="left"/>
      <w:pPr>
        <w:ind w:left="5040" w:hanging="360"/>
      </w:pPr>
    </w:lvl>
    <w:lvl w:ilvl="7" w:tplc="040C0019">
      <w:start w:val="1"/>
      <w:numFmt w:val="lowerLetter"/>
      <w:lvlText w:val="%8."/>
      <w:lvlJc w:val="left"/>
      <w:pPr>
        <w:ind w:left="5760" w:hanging="360"/>
      </w:pPr>
    </w:lvl>
    <w:lvl w:ilvl="8" w:tplc="040C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6E7067C"/>
    <w:multiLevelType w:val="hybridMultilevel"/>
    <w:tmpl w:val="2AC4FB6A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59085701">
    <w:abstractNumId w:val="4"/>
  </w:num>
  <w:num w:numId="2" w16cid:durableId="668946886">
    <w:abstractNumId w:val="5"/>
  </w:num>
  <w:num w:numId="3" w16cid:durableId="1718092420">
    <w:abstractNumId w:val="6"/>
  </w:num>
  <w:num w:numId="4" w16cid:durableId="1567718197">
    <w:abstractNumId w:val="7"/>
  </w:num>
  <w:num w:numId="5" w16cid:durableId="1621302854">
    <w:abstractNumId w:val="9"/>
  </w:num>
  <w:num w:numId="6" w16cid:durableId="128061002">
    <w:abstractNumId w:val="0"/>
  </w:num>
  <w:num w:numId="7" w16cid:durableId="1691951492">
    <w:abstractNumId w:val="1"/>
  </w:num>
  <w:num w:numId="8" w16cid:durableId="896665175">
    <w:abstractNumId w:val="2"/>
  </w:num>
  <w:num w:numId="9" w16cid:durableId="2013994534">
    <w:abstractNumId w:val="3"/>
  </w:num>
  <w:num w:numId="10" w16cid:durableId="2136481376">
    <w:abstractNumId w:val="8"/>
  </w:num>
  <w:num w:numId="11" w16cid:durableId="175624697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321395997">
    <w:abstractNumId w:val="10"/>
  </w:num>
  <w:num w:numId="13" w16cid:durableId="22992873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56EAE"/>
    <w:rsid w:val="0012196C"/>
    <w:rsid w:val="0016582E"/>
    <w:rsid w:val="002C6A70"/>
    <w:rsid w:val="0030597F"/>
    <w:rsid w:val="00463F02"/>
    <w:rsid w:val="00594335"/>
    <w:rsid w:val="00597604"/>
    <w:rsid w:val="0063538A"/>
    <w:rsid w:val="006733A0"/>
    <w:rsid w:val="006E7956"/>
    <w:rsid w:val="00824615"/>
    <w:rsid w:val="008A7DF9"/>
    <w:rsid w:val="00914CA3"/>
    <w:rsid w:val="0095548B"/>
    <w:rsid w:val="00955E24"/>
    <w:rsid w:val="00960DD8"/>
    <w:rsid w:val="00B24F63"/>
    <w:rsid w:val="00B52A67"/>
    <w:rsid w:val="00B56EAE"/>
    <w:rsid w:val="00B94EDA"/>
    <w:rsid w:val="00C178C8"/>
    <w:rsid w:val="00E23ABD"/>
    <w:rsid w:val="00E42018"/>
    <w:rsid w:val="00E94C26"/>
    <w:rsid w:val="00F027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B635BB3"/>
  <w15:docId w15:val="{07D00F9D-4D45-46B6-A8F2-1D610EA17A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Fiiche élève"/>
    <w:qFormat/>
    <w:rsid w:val="00B56EAE"/>
    <w:pPr>
      <w:widowControl/>
      <w:autoSpaceDE/>
      <w:autoSpaceDN/>
    </w:pPr>
    <w:rPr>
      <w:sz w:val="24"/>
      <w:szCs w:val="24"/>
      <w:lang w:val="fr-FR"/>
    </w:rPr>
  </w:style>
  <w:style w:type="paragraph" w:styleId="Titre1">
    <w:name w:val="heading 1"/>
    <w:aliases w:val="Lien web"/>
    <w:next w:val="Normal"/>
    <w:link w:val="Titre1Car"/>
    <w:uiPriority w:val="9"/>
    <w:qFormat/>
    <w:rsid w:val="00914CA3"/>
    <w:pPr>
      <w:keepNext/>
      <w:keepLines/>
      <w:spacing w:before="240"/>
      <w:outlineLvl w:val="0"/>
    </w:pPr>
    <w:rPr>
      <w:rFonts w:ascii="Arial" w:eastAsiaTheme="majorEastAsia" w:hAnsi="Arial" w:cstheme="majorBidi"/>
      <w:color w:val="0070C0"/>
      <w:sz w:val="16"/>
      <w:szCs w:val="32"/>
      <w:u w:val="single"/>
      <w:lang w:val="ca-ES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95548B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sdetexte">
    <w:name w:val="Body Text"/>
    <w:basedOn w:val="Normal"/>
    <w:link w:val="CorpsdetexteCar"/>
    <w:uiPriority w:val="1"/>
    <w:qFormat/>
    <w:rPr>
      <w:sz w:val="17"/>
      <w:szCs w:val="17"/>
    </w:rPr>
  </w:style>
  <w:style w:type="paragraph" w:styleId="Titre">
    <w:name w:val="Title"/>
    <w:basedOn w:val="Normal"/>
    <w:uiPriority w:val="10"/>
    <w:qFormat/>
    <w:pPr>
      <w:spacing w:before="223"/>
      <w:ind w:left="730"/>
    </w:pPr>
    <w:rPr>
      <w:b/>
      <w:bCs/>
      <w:sz w:val="28"/>
      <w:szCs w:val="28"/>
    </w:rPr>
  </w:style>
  <w:style w:type="paragraph" w:styleId="Paragraphedeliste">
    <w:name w:val="List Paragraph"/>
    <w:basedOn w:val="Normal"/>
    <w:uiPriority w:val="34"/>
    <w:qFormat/>
  </w:style>
  <w:style w:type="paragraph" w:customStyle="1" w:styleId="Quelbac">
    <w:name w:val="Quel bac ?"/>
    <w:uiPriority w:val="1"/>
    <w:qFormat/>
    <w:rsid w:val="0095548B"/>
    <w:rPr>
      <w:rFonts w:ascii="Arial" w:eastAsia="Marianne" w:hAnsi="Arial" w:cs="Marianne"/>
      <w:sz w:val="18"/>
      <w:lang w:val="ca-ES"/>
    </w:rPr>
  </w:style>
  <w:style w:type="paragraph" w:customStyle="1" w:styleId="TITREDENIVEAU1">
    <w:name w:val="TITRE DE NIVEAU 1"/>
    <w:qFormat/>
    <w:rsid w:val="0095548B"/>
    <w:rPr>
      <w:rFonts w:ascii="Arial" w:eastAsia="Marianne" w:hAnsi="Arial" w:cs="Marianne"/>
      <w:b/>
      <w:bCs/>
      <w:color w:val="231F20"/>
      <w:spacing w:val="-2"/>
      <w:sz w:val="28"/>
      <w:szCs w:val="28"/>
      <w:lang w:val="ca-ES"/>
    </w:rPr>
  </w:style>
  <w:style w:type="paragraph" w:customStyle="1" w:styleId="Textecourant">
    <w:name w:val="Texte courant"/>
    <w:basedOn w:val="Corpsdetexte"/>
    <w:qFormat/>
    <w:rsid w:val="0016582E"/>
    <w:pPr>
      <w:spacing w:before="1" w:line="254" w:lineRule="auto"/>
      <w:ind w:left="730" w:right="102"/>
    </w:pPr>
    <w:rPr>
      <w:color w:val="231F20"/>
    </w:rPr>
  </w:style>
  <w:style w:type="paragraph" w:customStyle="1" w:styleId="Tmoignage">
    <w:name w:val="Témoignage"/>
    <w:basedOn w:val="Normal"/>
    <w:qFormat/>
    <w:rsid w:val="0095548B"/>
    <w:pPr>
      <w:spacing w:before="177"/>
      <w:ind w:left="730"/>
    </w:pPr>
    <w:rPr>
      <w:b/>
      <w:color w:val="231F20"/>
      <w:sz w:val="18"/>
    </w:rPr>
  </w:style>
  <w:style w:type="paragraph" w:customStyle="1" w:styleId="Fichelve">
    <w:name w:val="Fiche élève"/>
    <w:basedOn w:val="Normal"/>
    <w:qFormat/>
    <w:rsid w:val="00594335"/>
    <w:pPr>
      <w:ind w:left="730"/>
    </w:pPr>
    <w:rPr>
      <w:b/>
      <w:color w:val="231F20"/>
      <w:spacing w:val="-2"/>
    </w:rPr>
  </w:style>
  <w:style w:type="paragraph" w:customStyle="1" w:styleId="Titre3tmoin">
    <w:name w:val="Titre 3 témoin"/>
    <w:basedOn w:val="Normal"/>
    <w:qFormat/>
    <w:rsid w:val="00594335"/>
    <w:pPr>
      <w:spacing w:before="207"/>
      <w:ind w:left="730"/>
      <w:jc w:val="both"/>
    </w:pPr>
    <w:rPr>
      <w:b/>
      <w:color w:val="231F20"/>
      <w:sz w:val="16"/>
    </w:rPr>
  </w:style>
  <w:style w:type="paragraph" w:styleId="Citation">
    <w:name w:val="Quote"/>
    <w:basedOn w:val="Normal"/>
    <w:next w:val="Normal"/>
    <w:link w:val="CitationCar"/>
    <w:uiPriority w:val="29"/>
    <w:qFormat/>
    <w:rsid w:val="00824615"/>
    <w:pPr>
      <w:spacing w:before="200" w:after="160"/>
      <w:ind w:left="864" w:right="864"/>
      <w:jc w:val="both"/>
    </w:pPr>
    <w:rPr>
      <w:i/>
      <w:iCs/>
      <w:color w:val="404040" w:themeColor="text1" w:themeTint="BF"/>
      <w:sz w:val="18"/>
    </w:rPr>
  </w:style>
  <w:style w:type="character" w:customStyle="1" w:styleId="CitationCar">
    <w:name w:val="Citation Car"/>
    <w:basedOn w:val="Policepardfaut"/>
    <w:link w:val="Citation"/>
    <w:uiPriority w:val="29"/>
    <w:rsid w:val="00824615"/>
    <w:rPr>
      <w:rFonts w:ascii="Marianne" w:eastAsia="Marianne" w:hAnsi="Marianne" w:cs="Marianne"/>
      <w:i/>
      <w:iCs/>
      <w:color w:val="404040" w:themeColor="text1" w:themeTint="BF"/>
      <w:sz w:val="18"/>
      <w:lang w:val="ca-ES"/>
    </w:rPr>
  </w:style>
  <w:style w:type="paragraph" w:customStyle="1" w:styleId="Verbatim">
    <w:name w:val="Verbatim"/>
    <w:qFormat/>
    <w:rsid w:val="0095548B"/>
    <w:pPr>
      <w:ind w:left="730"/>
    </w:pPr>
    <w:rPr>
      <w:rFonts w:ascii="Arial" w:eastAsia="Marianne" w:hAnsi="Arial" w:cs="Marianne"/>
      <w:i/>
      <w:color w:val="231F20"/>
      <w:sz w:val="18"/>
      <w:lang w:val="ca-ES"/>
    </w:rPr>
  </w:style>
  <w:style w:type="paragraph" w:customStyle="1" w:styleId="Activit">
    <w:name w:val="Activité"/>
    <w:next w:val="Tmoignage"/>
    <w:qFormat/>
    <w:rsid w:val="00914CA3"/>
    <w:pPr>
      <w:spacing w:line="193" w:lineRule="exact"/>
      <w:ind w:left="730"/>
    </w:pPr>
    <w:rPr>
      <w:rFonts w:ascii="Arial" w:eastAsia="Marianne" w:hAnsi="Arial" w:cs="Marianne"/>
      <w:b/>
      <w:color w:val="000000" w:themeColor="text1"/>
      <w:sz w:val="20"/>
      <w:lang w:val="ca-ES"/>
    </w:rPr>
  </w:style>
  <w:style w:type="character" w:customStyle="1" w:styleId="CorpsdetexteCar">
    <w:name w:val="Corps de texte Car"/>
    <w:basedOn w:val="Policepardfaut"/>
    <w:link w:val="Corpsdetexte"/>
    <w:uiPriority w:val="1"/>
    <w:rsid w:val="00463F02"/>
    <w:rPr>
      <w:rFonts w:ascii="Marianne" w:eastAsia="Marianne" w:hAnsi="Marianne" w:cs="Marianne"/>
      <w:sz w:val="17"/>
      <w:szCs w:val="17"/>
      <w:lang w:val="ca-ES"/>
    </w:rPr>
  </w:style>
  <w:style w:type="paragraph" w:customStyle="1" w:styleId="Descriptiffichelve">
    <w:name w:val="Descriptif fiche élève"/>
    <w:next w:val="Textecourant"/>
    <w:qFormat/>
    <w:rsid w:val="0095548B"/>
    <w:pPr>
      <w:spacing w:line="193" w:lineRule="exact"/>
      <w:ind w:left="821"/>
    </w:pPr>
    <w:rPr>
      <w:rFonts w:ascii="Arial" w:eastAsia="Marianne" w:hAnsi="Arial" w:cs="Marianne"/>
      <w:color w:val="000000" w:themeColor="text1"/>
      <w:sz w:val="18"/>
      <w:u w:color="25408F"/>
      <w:lang w:val="ca-ES"/>
    </w:rPr>
  </w:style>
  <w:style w:type="paragraph" w:styleId="En-tte">
    <w:name w:val="header"/>
    <w:basedOn w:val="Normal"/>
    <w:link w:val="En-tteCar"/>
    <w:uiPriority w:val="99"/>
    <w:unhideWhenUsed/>
    <w:rsid w:val="00597604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597604"/>
    <w:rPr>
      <w:rFonts w:ascii="Marianne" w:eastAsia="Marianne" w:hAnsi="Marianne" w:cs="Marianne"/>
      <w:lang w:val="ca-ES"/>
    </w:rPr>
  </w:style>
  <w:style w:type="paragraph" w:styleId="Pieddepage">
    <w:name w:val="footer"/>
    <w:basedOn w:val="Normal"/>
    <w:link w:val="PieddepageCar"/>
    <w:uiPriority w:val="99"/>
    <w:unhideWhenUsed/>
    <w:rsid w:val="00597604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597604"/>
    <w:rPr>
      <w:rFonts w:ascii="Marianne" w:eastAsia="Marianne" w:hAnsi="Marianne" w:cs="Marianne"/>
      <w:lang w:val="ca-ES"/>
    </w:rPr>
  </w:style>
  <w:style w:type="paragraph" w:styleId="Sansinterligne">
    <w:name w:val="No Spacing"/>
    <w:aliases w:val="Poursuite Onisep.fr"/>
    <w:uiPriority w:val="1"/>
    <w:qFormat/>
    <w:rsid w:val="0095548B"/>
    <w:rPr>
      <w:rFonts w:ascii="Arial" w:eastAsia="Marianne" w:hAnsi="Arial" w:cs="Marianne"/>
      <w:sz w:val="16"/>
      <w:lang w:val="ca-ES"/>
    </w:rPr>
  </w:style>
  <w:style w:type="character" w:customStyle="1" w:styleId="Titre2Car">
    <w:name w:val="Titre 2 Car"/>
    <w:basedOn w:val="Policepardfaut"/>
    <w:link w:val="Titre2"/>
    <w:uiPriority w:val="9"/>
    <w:rsid w:val="0095548B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ca-ES"/>
    </w:rPr>
  </w:style>
  <w:style w:type="character" w:customStyle="1" w:styleId="Titre1Car">
    <w:name w:val="Titre 1 Car"/>
    <w:aliases w:val="Lien web Car"/>
    <w:basedOn w:val="Policepardfaut"/>
    <w:link w:val="Titre1"/>
    <w:uiPriority w:val="9"/>
    <w:rsid w:val="00914CA3"/>
    <w:rPr>
      <w:rFonts w:ascii="Arial" w:eastAsiaTheme="majorEastAsia" w:hAnsi="Arial" w:cstheme="majorBidi"/>
      <w:color w:val="0070C0"/>
      <w:sz w:val="16"/>
      <w:szCs w:val="32"/>
      <w:u w:val="single"/>
      <w:lang w:val="ca-ES"/>
    </w:rPr>
  </w:style>
  <w:style w:type="character" w:styleId="Lienhypertexte">
    <w:name w:val="Hyperlink"/>
    <w:basedOn w:val="Policepardfaut"/>
    <w:uiPriority w:val="99"/>
    <w:semiHidden/>
    <w:unhideWhenUsed/>
    <w:rsid w:val="00B56EAE"/>
    <w:rPr>
      <w:color w:val="0000FF" w:themeColor="hyperlink"/>
      <w:u w:val="single"/>
    </w:rPr>
  </w:style>
  <w:style w:type="table" w:styleId="Grilledutableau">
    <w:name w:val="Table Grid"/>
    <w:basedOn w:val="TableauNormal"/>
    <w:uiPriority w:val="39"/>
    <w:rsid w:val="00B56EAE"/>
    <w:pPr>
      <w:widowControl/>
      <w:autoSpaceDE/>
      <w:autoSpaceDN/>
    </w:pPr>
    <w:rPr>
      <w:lang w:val="fr-F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3287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png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yperlink" Target="https://www.onisep.fr/recherche?context=what_where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5.svg"/><Relationship Id="rId1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svg"/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hibault\Desktop\travail\TITI\Gabarit%20RESO_A4_P%20-%20Copi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8b82278e-a85a-407d-ae5b-80f5e398b3bb" xsi:nil="true"/>
    <lcf76f155ced4ddcb4097134ff3c332f xmlns="9448bf83-8346-4500-a2f7-4e41d137855d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29748E1BC3FA840A81ECE6ACFC4F89C" ma:contentTypeVersion="16" ma:contentTypeDescription="Crée un document." ma:contentTypeScope="" ma:versionID="eba56b792999a841cdef9b8382514dc2">
  <xsd:schema xmlns:xsd="http://www.w3.org/2001/XMLSchema" xmlns:xs="http://www.w3.org/2001/XMLSchema" xmlns:p="http://schemas.microsoft.com/office/2006/metadata/properties" xmlns:ns2="9448bf83-8346-4500-a2f7-4e41d137855d" xmlns:ns3="8b82278e-a85a-407d-ae5b-80f5e398b3bb" targetNamespace="http://schemas.microsoft.com/office/2006/metadata/properties" ma:root="true" ma:fieldsID="8cad0bfbfcce192cd5b5cfa7ae3c4d8a" ns2:_="" ns3:_="">
    <xsd:import namespace="9448bf83-8346-4500-a2f7-4e41d137855d"/>
    <xsd:import namespace="8b82278e-a85a-407d-ae5b-80f5e398b3b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48bf83-8346-4500-a2f7-4e41d137855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Balises d’images" ma:readOnly="false" ma:fieldId="{5cf76f15-5ced-4ddc-b409-7134ff3c332f}" ma:taxonomyMulti="true" ma:sspId="af704385-abc5-46de-aa88-6df51c0987a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b82278e-a85a-407d-ae5b-80f5e398b3bb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a678a943-7bad-40cf-9b78-8f6fd6d50acb}" ma:internalName="TaxCatchAll" ma:showField="CatchAllData" ma:web="8b82278e-a85a-407d-ae5b-80f5e398b3b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B80723C-8111-4DC1-8D8E-C85551BD3F8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86838FE-52F2-489A-8175-E459B2AD32AB}">
  <ds:schemaRefs>
    <ds:schemaRef ds:uri="http://schemas.microsoft.com/office/2006/metadata/properties"/>
    <ds:schemaRef ds:uri="http://schemas.microsoft.com/office/infopath/2007/PartnerControls"/>
    <ds:schemaRef ds:uri="8b82278e-a85a-407d-ae5b-80f5e398b3bb"/>
    <ds:schemaRef ds:uri="9448bf83-8346-4500-a2f7-4e41d137855d"/>
  </ds:schemaRefs>
</ds:datastoreItem>
</file>

<file path=customXml/itemProps3.xml><?xml version="1.0" encoding="utf-8"?>
<ds:datastoreItem xmlns:ds="http://schemas.openxmlformats.org/officeDocument/2006/customXml" ds:itemID="{B2FFC1E9-675D-4A46-8F14-E385F91203C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448bf83-8346-4500-a2f7-4e41d137855d"/>
    <ds:schemaRef ds:uri="8b82278e-a85a-407d-ae5b-80f5e398b3b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Gabarit RESO_A4_P - Copie</Template>
  <TotalTime>0</TotalTime>
  <Pages>2</Pages>
  <Words>459</Words>
  <Characters>2528</Characters>
  <Application>Microsoft Office Word</Application>
  <DocSecurity>0</DocSecurity>
  <Lines>21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Thibault</dc:creator>
  <cp:lastModifiedBy>Thibault ZANINI</cp:lastModifiedBy>
  <cp:revision>2</cp:revision>
  <cp:lastPrinted>2023-07-05T08:50:00Z</cp:lastPrinted>
  <dcterms:created xsi:type="dcterms:W3CDTF">2023-08-25T19:17:00Z</dcterms:created>
  <dcterms:modified xsi:type="dcterms:W3CDTF">2023-08-25T19:17:00Z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2023-07-05T00:00:00Z</vt:filetime>
  </property>
  <property fmtid="{D5CDD505-2E9C-101B-9397-08002B2CF9AE}" pid="3" name="Creator">
    <vt:lpwstr>Adobe InDesign 17.4 (Macintosh)</vt:lpwstr>
  </property>
  <property fmtid="{D5CDD505-2E9C-101B-9397-08002B2CF9AE}" pid="4" name="LastSaved">
    <vt:filetime>2023-07-05T00:00:00Z</vt:filetime>
  </property>
  <property fmtid="{D5CDD505-2E9C-101B-9397-08002B2CF9AE}" pid="5" name="Producer">
    <vt:lpwstr>Adobe PDF Library 16.0.7</vt:lpwstr>
  </property>
  <property fmtid="{D5CDD505-2E9C-101B-9397-08002B2CF9AE}" pid="6" name="ContentTypeId">
    <vt:lpwstr>0x010100829748E1BC3FA840A81ECE6ACFC4F89C</vt:lpwstr>
  </property>
  <property fmtid="{D5CDD505-2E9C-101B-9397-08002B2CF9AE}" pid="7" name="MediaServiceImageTags">
    <vt:lpwstr/>
  </property>
</Properties>
</file>