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083FF" w14:textId="77777777" w:rsidR="00560453" w:rsidRPr="00304BAE" w:rsidRDefault="00560453" w:rsidP="00560453">
      <w:pPr>
        <w:rPr>
          <w:rFonts w:ascii="Arial" w:eastAsia="Arial" w:hAnsi="Arial" w:cs="Arial"/>
          <w:b/>
          <w:bCs/>
          <w:sz w:val="32"/>
          <w:szCs w:val="32"/>
        </w:rPr>
      </w:pPr>
    </w:p>
    <w:p w14:paraId="1227D5B7" w14:textId="77777777" w:rsidR="00304BAE" w:rsidRPr="00304BAE" w:rsidRDefault="00304BAE" w:rsidP="00304BAE">
      <w:pPr>
        <w:rPr>
          <w:rFonts w:ascii="Arial" w:hAnsi="Arial" w:cs="Arial"/>
          <w:lang w:eastAsia="fr-FR"/>
        </w:rPr>
      </w:pPr>
      <w:r w:rsidRPr="00304BAE">
        <w:rPr>
          <w:rFonts w:ascii="Arial" w:hAnsi="Arial" w:cs="Arial"/>
          <w:lang w:eastAsia="fr-FR"/>
        </w:rPr>
        <w:t>Séquence : Découvrir les métiers de la jardinerie-animalerie</w:t>
      </w:r>
    </w:p>
    <w:p w14:paraId="1D3E76C5" w14:textId="77777777" w:rsidR="00304BAE" w:rsidRPr="00304BAE" w:rsidRDefault="00304BAE" w:rsidP="00304BAE">
      <w:pPr>
        <w:rPr>
          <w:rFonts w:ascii="Arial" w:hAnsi="Arial" w:cs="Arial"/>
          <w:lang w:eastAsia="fr-FR"/>
        </w:rPr>
      </w:pPr>
      <w:r w:rsidRPr="00304BAE">
        <w:rPr>
          <w:rFonts w:ascii="Arial" w:hAnsi="Arial" w:cs="Arial"/>
          <w:color w:val="000000" w:themeColor="text1"/>
          <w:lang w:eastAsia="fr-FR"/>
        </w:rPr>
        <w:t>Activité 3 : Découvrir des métiers pour préserver notre planète</w:t>
      </w:r>
    </w:p>
    <w:p w14:paraId="005F1A45" w14:textId="77777777" w:rsidR="00304BAE" w:rsidRPr="00304BAE" w:rsidRDefault="00304BAE" w:rsidP="00304BAE">
      <w:pPr>
        <w:rPr>
          <w:rFonts w:ascii="Arial" w:hAnsi="Arial" w:cs="Arial"/>
          <w:color w:val="000000" w:themeColor="text1"/>
          <w:sz w:val="22"/>
          <w:szCs w:val="22"/>
          <w:lang w:eastAsia="fr-FR"/>
        </w:rPr>
      </w:pPr>
    </w:p>
    <w:p w14:paraId="5B7F6D1B" w14:textId="7BE697FC" w:rsidR="00304BAE" w:rsidRPr="00304BAE" w:rsidRDefault="00304BAE" w:rsidP="00304BAE">
      <w:pPr>
        <w:jc w:val="center"/>
        <w:rPr>
          <w:rFonts w:ascii="Arial" w:hAnsi="Arial" w:cs="Arial"/>
          <w:b/>
          <w:bCs/>
          <w:lang w:eastAsia="fr-FR"/>
        </w:rPr>
      </w:pPr>
      <w:r w:rsidRPr="00304BAE">
        <w:rPr>
          <w:rFonts w:ascii="Arial" w:hAnsi="Arial" w:cs="Arial"/>
          <w:b/>
          <w:bCs/>
          <w:color w:val="000000" w:themeColor="text1"/>
          <w:lang w:eastAsia="fr-FR"/>
        </w:rPr>
        <w:t xml:space="preserve">Fiche </w:t>
      </w:r>
      <w:r w:rsidRPr="00304BAE">
        <w:rPr>
          <w:rFonts w:ascii="Arial" w:hAnsi="Arial" w:cs="Arial"/>
          <w:b/>
          <w:bCs/>
          <w:color w:val="000000" w:themeColor="text1"/>
          <w:lang w:eastAsia="fr-FR"/>
        </w:rPr>
        <w:t>enseignant-Corrigé</w:t>
      </w:r>
    </w:p>
    <w:p w14:paraId="758A79C5" w14:textId="77777777" w:rsidR="00560453" w:rsidRPr="00304BAE" w:rsidRDefault="00560453" w:rsidP="00560453">
      <w:pPr>
        <w:rPr>
          <w:rFonts w:ascii="Arial" w:hAnsi="Arial" w:cs="Arial"/>
          <w:lang w:eastAsia="fr-FR"/>
        </w:rPr>
      </w:pPr>
    </w:p>
    <w:p w14:paraId="5C6E7838" w14:textId="22A21F62" w:rsidR="00560453" w:rsidRPr="00304BAE" w:rsidRDefault="00560453" w:rsidP="00560453">
      <w:pPr>
        <w:rPr>
          <w:rFonts w:ascii="Arial" w:hAnsi="Arial" w:cs="Arial"/>
          <w:b/>
          <w:bCs/>
        </w:rPr>
      </w:pPr>
      <w:r w:rsidRPr="00304BAE">
        <w:rPr>
          <w:rFonts w:ascii="Arial" w:hAnsi="Arial" w:cs="Arial"/>
          <w:b/>
          <w:bCs/>
        </w:rPr>
        <w:t>Etape 1</w:t>
      </w:r>
      <w:r w:rsidR="00304BAE">
        <w:rPr>
          <w:rFonts w:ascii="Arial" w:hAnsi="Arial" w:cs="Arial"/>
          <w:b/>
          <w:bCs/>
        </w:rPr>
        <w:t> </w:t>
      </w:r>
      <w:r w:rsidRPr="00304BAE">
        <w:rPr>
          <w:rFonts w:ascii="Arial" w:hAnsi="Arial" w:cs="Arial"/>
          <w:b/>
          <w:bCs/>
        </w:rPr>
        <w:t xml:space="preserve">: </w:t>
      </w:r>
    </w:p>
    <w:p w14:paraId="1506EDB7" w14:textId="77777777" w:rsidR="00560453" w:rsidRPr="00304BAE" w:rsidRDefault="00560453" w:rsidP="00560453">
      <w:pPr>
        <w:pStyle w:val="Paragraphedeliste"/>
        <w:numPr>
          <w:ilvl w:val="0"/>
          <w:numId w:val="18"/>
        </w:numPr>
        <w:rPr>
          <w:rFonts w:ascii="Arial" w:hAnsi="Arial" w:cs="Arial"/>
          <w:i/>
          <w:iCs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Regardez ces photos et cochez le cercle si elle évoque pour vous une attitude </w:t>
      </w:r>
      <w:r w:rsidRPr="00304BAE">
        <w:rPr>
          <w:rFonts w:ascii="Arial" w:hAnsi="Arial" w:cs="Arial"/>
          <w:i/>
          <w:iCs/>
          <w:sz w:val="22"/>
          <w:szCs w:val="22"/>
        </w:rPr>
        <w:t>écoresponsable.</w:t>
      </w:r>
    </w:p>
    <w:p w14:paraId="45DA3223" w14:textId="77777777" w:rsidR="00560453" w:rsidRPr="00304BAE" w:rsidRDefault="00560453" w:rsidP="00560453">
      <w:pPr>
        <w:pStyle w:val="Paragraphedeliste"/>
        <w:numPr>
          <w:ilvl w:val="0"/>
          <w:numId w:val="18"/>
        </w:numPr>
        <w:rPr>
          <w:rFonts w:ascii="Arial" w:hAnsi="Arial" w:cs="Arial"/>
          <w:i/>
          <w:iCs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Pour chaque attitude que vous jugez mauvaise pour l’environnement</w:t>
      </w:r>
      <w:r w:rsidRPr="00304BAE">
        <w:rPr>
          <w:rFonts w:ascii="Arial" w:hAnsi="Arial" w:cs="Arial"/>
          <w:i/>
          <w:iCs/>
          <w:sz w:val="22"/>
          <w:szCs w:val="22"/>
        </w:rPr>
        <w:t>, proposez une solution pour qu’elle devienne écoresponsable.</w:t>
      </w:r>
    </w:p>
    <w:p w14:paraId="5EC24C71" w14:textId="09DC082E" w:rsidR="00560453" w:rsidRPr="00304BAE" w:rsidRDefault="00560453" w:rsidP="00560453">
      <w:pPr>
        <w:pStyle w:val="Paragraphedeliste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Notez ensuite à quelle étape du cycle de vie d’un produit vendu dans une jardinerie/animalerie elle correspond</w:t>
      </w:r>
      <w:r w:rsidR="00304BAE">
        <w:rPr>
          <w:rFonts w:ascii="Arial" w:hAnsi="Arial" w:cs="Arial"/>
          <w:sz w:val="22"/>
          <w:szCs w:val="22"/>
        </w:rPr>
        <w:t> </w:t>
      </w:r>
      <w:r w:rsidRPr="00304BAE">
        <w:rPr>
          <w:rFonts w:ascii="Arial" w:hAnsi="Arial" w:cs="Arial"/>
          <w:sz w:val="22"/>
          <w:szCs w:val="22"/>
        </w:rPr>
        <w:t xml:space="preserve">: </w:t>
      </w:r>
      <w:r w:rsidRPr="00304BAE">
        <w:rPr>
          <w:rFonts w:ascii="Arial" w:hAnsi="Arial" w:cs="Arial"/>
          <w:i/>
          <w:iCs/>
          <w:sz w:val="22"/>
          <w:szCs w:val="22"/>
        </w:rPr>
        <w:t>fourniture/transport/vente/consommation</w:t>
      </w:r>
      <w:r w:rsidR="00304BAE" w:rsidRPr="00304BAE">
        <w:rPr>
          <w:rFonts w:ascii="Arial" w:hAnsi="Arial" w:cs="Arial"/>
          <w:sz w:val="22"/>
          <w:szCs w:val="22"/>
        </w:rPr>
        <w:t>.</w:t>
      </w:r>
    </w:p>
    <w:p w14:paraId="5EFB822F" w14:textId="222E6363" w:rsidR="00560453" w:rsidRPr="00304BAE" w:rsidRDefault="00560453" w:rsidP="00560453">
      <w:pPr>
        <w:pStyle w:val="Paragraphedeliste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Dressez enfin un tableau avec toutes les bonnes et mauvaises attitudes en matière d’écoresponsabilité</w:t>
      </w:r>
      <w:r w:rsidR="00304BAE">
        <w:rPr>
          <w:rFonts w:ascii="Arial" w:hAnsi="Arial" w:cs="Arial"/>
          <w:sz w:val="22"/>
          <w:szCs w:val="22"/>
        </w:rPr>
        <w:t>.</w:t>
      </w:r>
    </w:p>
    <w:p w14:paraId="71BE3DEE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2A5AD324" w14:textId="01E53DAF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Photo 1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 xml:space="preserve">: Camion de transport </w:t>
      </w:r>
    </w:p>
    <w:p w14:paraId="7962D355" w14:textId="7A64650E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6192" behindDoc="0" locked="0" layoutInCell="1" allowOverlap="1" wp14:anchorId="5F726246" wp14:editId="6F9B7595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2304415" cy="1653540"/>
            <wp:effectExtent l="0" t="0" r="635" b="3810"/>
            <wp:wrapSquare wrapText="bothSides"/>
            <wp:docPr id="390326666" name="Image 6" descr="Une image contenant transport, véhicule, Véhicule terrestre, 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326666" name="Image 6" descr="Une image contenant transport, véhicule, Véhicule terrestre, 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8392016"/>
      <w:bookmarkStart w:id="1" w:name="_Hlk129609683"/>
      <w:r w:rsidRPr="00304BAE">
        <w:rPr>
          <w:rFonts w:ascii="Arial" w:hAnsi="Arial" w:cs="Arial"/>
          <w:b/>
          <w:bCs/>
          <w:sz w:val="22"/>
          <w:szCs w:val="22"/>
        </w:rPr>
        <w:t>Ecoresponsable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</w:t>
      </w:r>
    </w:p>
    <w:p w14:paraId="5F525A1D" w14:textId="0E123FB6" w:rsidR="00560453" w:rsidRPr="00304BAE" w:rsidRDefault="00560453" w:rsidP="00560453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OUI</w:t>
      </w:r>
    </w:p>
    <w:p w14:paraId="7557FCA6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 </w:t>
      </w:r>
      <w:r w:rsidRPr="00304BAE">
        <w:rPr>
          <w:rFonts w:ascii="Arial" w:hAnsi="Arial" w:cs="Arial"/>
          <w:sz w:val="28"/>
          <w:szCs w:val="28"/>
        </w:rPr>
        <w:t xml:space="preserve">X  </w:t>
      </w:r>
      <w:r w:rsidRPr="00304BAE">
        <w:rPr>
          <w:rFonts w:ascii="Arial" w:hAnsi="Arial" w:cs="Arial"/>
          <w:sz w:val="22"/>
          <w:szCs w:val="22"/>
        </w:rPr>
        <w:t xml:space="preserve">  NON</w:t>
      </w:r>
    </w:p>
    <w:p w14:paraId="4B845EA5" w14:textId="3C1953CF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Si vous avez coché NON, proposez une solution</w:t>
      </w:r>
      <w:r w:rsidR="00304BAE">
        <w:rPr>
          <w:rFonts w:ascii="Arial" w:hAnsi="Arial" w:cs="Arial"/>
          <w:sz w:val="22"/>
          <w:szCs w:val="22"/>
        </w:rPr>
        <w:t> </w:t>
      </w:r>
      <w:r w:rsidRPr="00304BAE">
        <w:rPr>
          <w:rFonts w:ascii="Arial" w:hAnsi="Arial" w:cs="Arial"/>
          <w:sz w:val="22"/>
          <w:szCs w:val="22"/>
        </w:rPr>
        <w:t>:</w:t>
      </w:r>
    </w:p>
    <w:p w14:paraId="302FC0FA" w14:textId="618A8708" w:rsidR="00560453" w:rsidRPr="00304BAE" w:rsidRDefault="00560453" w:rsidP="00560453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>Transport ferroviaire moins polluant/privilégier les transports courts pour éviter les transports/réponses personnelles des élèves.</w:t>
      </w:r>
    </w:p>
    <w:p w14:paraId="330AF2E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4615C86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5C0DF158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3251EF50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4CB62FF9" w14:textId="4DBCEE3C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?</w:t>
      </w:r>
    </w:p>
    <w:p w14:paraId="045B3668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bookmarkStart w:id="2" w:name="_Hlk128392265"/>
      <w:r w:rsidRPr="00304BAE">
        <w:rPr>
          <w:rFonts w:ascii="Arial" w:hAnsi="Arial" w:cs="Arial"/>
          <w:sz w:val="22"/>
          <w:szCs w:val="22"/>
        </w:rPr>
        <w:t xml:space="preserve">Fourniture        </w:t>
      </w:r>
    </w:p>
    <w:p w14:paraId="3A42EA2E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 X</w:t>
      </w:r>
      <w:r w:rsidRPr="00304BAE">
        <w:rPr>
          <w:rFonts w:ascii="Arial" w:hAnsi="Arial" w:cs="Arial"/>
          <w:sz w:val="22"/>
          <w:szCs w:val="22"/>
        </w:rPr>
        <w:t xml:space="preserve">   Transport            </w:t>
      </w:r>
    </w:p>
    <w:p w14:paraId="341EBB9B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Vente    </w:t>
      </w:r>
    </w:p>
    <w:p w14:paraId="73F20929" w14:textId="05E9D39D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Consommation  </w:t>
      </w:r>
      <w:bookmarkEnd w:id="0"/>
      <w:bookmarkEnd w:id="1"/>
      <w:bookmarkEnd w:id="2"/>
    </w:p>
    <w:p w14:paraId="5E165A06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1A8891CA" w14:textId="0BD87E08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Photo 2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 Vente de plantes dans des pots végétaux</w:t>
      </w:r>
    </w:p>
    <w:p w14:paraId="044DC4A8" w14:textId="32CD194B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7216" behindDoc="0" locked="0" layoutInCell="1" allowOverlap="1" wp14:anchorId="4230FCA8" wp14:editId="191C936E">
            <wp:simplePos x="0" y="0"/>
            <wp:positionH relativeFrom="margin">
              <wp:align>left</wp:align>
            </wp:positionH>
            <wp:positionV relativeFrom="paragraph">
              <wp:posOffset>27305</wp:posOffset>
            </wp:positionV>
            <wp:extent cx="2295525" cy="2000250"/>
            <wp:effectExtent l="0" t="0" r="9525" b="0"/>
            <wp:wrapSquare wrapText="bothSides"/>
            <wp:docPr id="1313378363" name="Image 5" descr="Une image contenant plein air, pot de fleurs, plante, plante d’in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378363" name="Image 5" descr="Une image contenant plein air, pot de fleurs, plante, plante d’intéri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0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4BAE">
        <w:rPr>
          <w:rFonts w:ascii="Arial" w:hAnsi="Arial" w:cs="Arial"/>
          <w:b/>
          <w:bCs/>
          <w:sz w:val="22"/>
          <w:szCs w:val="22"/>
        </w:rPr>
        <w:t>Ecoresponsable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</w:t>
      </w:r>
    </w:p>
    <w:p w14:paraId="367E2571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>X</w:t>
      </w:r>
      <w:r w:rsidRPr="00304BAE">
        <w:rPr>
          <w:rFonts w:ascii="Arial" w:hAnsi="Arial" w:cs="Arial"/>
          <w:sz w:val="22"/>
          <w:szCs w:val="22"/>
        </w:rPr>
        <w:t xml:space="preserve">      OUI</w:t>
      </w:r>
    </w:p>
    <w:p w14:paraId="206F33AC" w14:textId="77777777" w:rsidR="00560453" w:rsidRPr="00304BAE" w:rsidRDefault="00560453" w:rsidP="00560453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NON</w:t>
      </w:r>
    </w:p>
    <w:p w14:paraId="651E1C3B" w14:textId="7B959B36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Si vous avez coché NON, proposez une solution</w:t>
      </w:r>
      <w:r w:rsidR="00304BAE">
        <w:rPr>
          <w:rFonts w:ascii="Arial" w:hAnsi="Arial" w:cs="Arial"/>
          <w:sz w:val="22"/>
          <w:szCs w:val="22"/>
        </w:rPr>
        <w:t> </w:t>
      </w:r>
      <w:r w:rsidRPr="00304BAE">
        <w:rPr>
          <w:rFonts w:ascii="Arial" w:hAnsi="Arial" w:cs="Arial"/>
          <w:sz w:val="22"/>
          <w:szCs w:val="22"/>
        </w:rPr>
        <w:t xml:space="preserve">: </w:t>
      </w:r>
    </w:p>
    <w:p w14:paraId="4F2DFFF7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32C17C3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43C77A36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56A84BD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1172A2B2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75D8387D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1C26114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5C11CE47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2FC0B99" w14:textId="35BD9136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?</w:t>
      </w:r>
    </w:p>
    <w:p w14:paraId="1A55AD8C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Fourniture          </w:t>
      </w:r>
    </w:p>
    <w:p w14:paraId="63EF99D8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Transport             </w:t>
      </w:r>
    </w:p>
    <w:p w14:paraId="79EDD6F8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 X</w:t>
      </w:r>
      <w:r w:rsidRPr="00304BAE">
        <w:rPr>
          <w:rFonts w:ascii="Arial" w:hAnsi="Arial" w:cs="Arial"/>
          <w:sz w:val="22"/>
          <w:szCs w:val="22"/>
        </w:rPr>
        <w:t xml:space="preserve">   Vente    </w:t>
      </w:r>
    </w:p>
    <w:p w14:paraId="345CF0B0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Consommation </w:t>
      </w:r>
    </w:p>
    <w:p w14:paraId="6C8A6EDF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15CC402C" w14:textId="77777777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Photo 3 : Façade d’immeuble végétalisée</w:t>
      </w:r>
    </w:p>
    <w:p w14:paraId="57C6A5D5" w14:textId="2291045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6C59A214" wp14:editId="32C74AE5">
            <wp:simplePos x="0" y="0"/>
            <wp:positionH relativeFrom="margin">
              <wp:align>left</wp:align>
            </wp:positionH>
            <wp:positionV relativeFrom="paragraph">
              <wp:posOffset>160655</wp:posOffset>
            </wp:positionV>
            <wp:extent cx="2400300" cy="1847850"/>
            <wp:effectExtent l="0" t="0" r="0" b="0"/>
            <wp:wrapSquare wrapText="bothSides"/>
            <wp:docPr id="2031422128" name="Image 4" descr="Une image contenant extérieur, immeuble résident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Une image contenant extérieur, immeuble résident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D4D203" w14:textId="61BFE78C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Ecoresponsable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</w:t>
      </w:r>
    </w:p>
    <w:p w14:paraId="5189C40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X </w:t>
      </w:r>
      <w:r w:rsidRPr="00304BAE">
        <w:rPr>
          <w:rFonts w:ascii="Arial" w:hAnsi="Arial" w:cs="Arial"/>
          <w:sz w:val="22"/>
          <w:szCs w:val="22"/>
        </w:rPr>
        <w:t xml:space="preserve">  OUI</w:t>
      </w:r>
    </w:p>
    <w:p w14:paraId="2D326C5B" w14:textId="77777777" w:rsidR="00560453" w:rsidRPr="00304BAE" w:rsidRDefault="00560453" w:rsidP="00560453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NON</w:t>
      </w:r>
    </w:p>
    <w:p w14:paraId="0273A5CC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Si vous avez coché NON, proposez une solution</w:t>
      </w:r>
    </w:p>
    <w:p w14:paraId="29AC2235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4BA90D58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2F71BB64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392EBDAD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512F613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10BF3A5B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391CE51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21B1BD92" w14:textId="42C4E054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?</w:t>
      </w:r>
    </w:p>
    <w:p w14:paraId="3AC2592A" w14:textId="63997019" w:rsidR="00560453" w:rsidRPr="00D153BB" w:rsidRDefault="00D153BB" w:rsidP="00D153BB">
      <w:pPr>
        <w:ind w:left="1125"/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>X</w:t>
      </w:r>
      <w:r w:rsidRPr="00304BAE">
        <w:rPr>
          <w:rFonts w:ascii="Arial" w:hAnsi="Arial" w:cs="Arial"/>
          <w:sz w:val="22"/>
          <w:szCs w:val="22"/>
        </w:rPr>
        <w:t xml:space="preserve"> </w:t>
      </w:r>
      <w:r w:rsidR="00560453" w:rsidRPr="00D153BB">
        <w:rPr>
          <w:rFonts w:ascii="Arial" w:hAnsi="Arial" w:cs="Arial"/>
          <w:sz w:val="22"/>
          <w:szCs w:val="22"/>
        </w:rPr>
        <w:t xml:space="preserve">Fourniture           </w:t>
      </w:r>
    </w:p>
    <w:p w14:paraId="4CE372E7" w14:textId="77777777" w:rsidR="00560453" w:rsidRPr="00304BAE" w:rsidRDefault="00560453" w:rsidP="00560453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Transport            </w:t>
      </w:r>
    </w:p>
    <w:p w14:paraId="4CBBEF2B" w14:textId="22B06444" w:rsidR="00560453" w:rsidRPr="00D153BB" w:rsidRDefault="00D153BB" w:rsidP="00D153BB">
      <w:pPr>
        <w:ind w:left="1125"/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>X</w:t>
      </w:r>
      <w:r w:rsidRPr="00304BAE">
        <w:rPr>
          <w:rFonts w:ascii="Arial" w:hAnsi="Arial" w:cs="Arial"/>
          <w:sz w:val="22"/>
          <w:szCs w:val="22"/>
        </w:rPr>
        <w:t xml:space="preserve"> </w:t>
      </w:r>
      <w:r w:rsidR="00560453" w:rsidRPr="00D153BB">
        <w:rPr>
          <w:rFonts w:ascii="Arial" w:hAnsi="Arial" w:cs="Arial"/>
          <w:sz w:val="22"/>
          <w:szCs w:val="22"/>
        </w:rPr>
        <w:t xml:space="preserve">Vente    </w:t>
      </w:r>
    </w:p>
    <w:p w14:paraId="60D329FF" w14:textId="77777777" w:rsidR="00560453" w:rsidRPr="00304BAE" w:rsidRDefault="00560453" w:rsidP="00560453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Consommation  </w:t>
      </w:r>
    </w:p>
    <w:p w14:paraId="1FFF12A0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br w:type="textWrapping" w:clear="all"/>
      </w:r>
    </w:p>
    <w:p w14:paraId="4F154581" w14:textId="1F25ADA8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Photo 4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 Pulvérisation de pesticides sur des plants</w:t>
      </w:r>
    </w:p>
    <w:p w14:paraId="7E18562D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6AF0745" w14:textId="4F070A03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5ABCC6E" wp14:editId="793706A6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2458720" cy="1836420"/>
            <wp:effectExtent l="0" t="0" r="0" b="0"/>
            <wp:wrapSquare wrapText="bothSides"/>
            <wp:docPr id="1388740911" name="Image 3" descr="Une image contenant ciel, extérieur, herbe, objet d’ex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0" descr="Une image contenant ciel, extérieur, herbe, objet d’extéri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183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3" w:name="_Hlk128399590"/>
      <w:r w:rsidRPr="00304BAE">
        <w:rPr>
          <w:rFonts w:ascii="Arial" w:hAnsi="Arial" w:cs="Arial"/>
          <w:sz w:val="22"/>
          <w:szCs w:val="22"/>
        </w:rPr>
        <w:t xml:space="preserve"> </w:t>
      </w:r>
      <w:r w:rsidRPr="00304BAE">
        <w:rPr>
          <w:rFonts w:ascii="Arial" w:hAnsi="Arial" w:cs="Arial"/>
          <w:b/>
          <w:bCs/>
          <w:sz w:val="22"/>
          <w:szCs w:val="22"/>
        </w:rPr>
        <w:t>Ecoresponsable :</w:t>
      </w:r>
    </w:p>
    <w:p w14:paraId="03B68C8E" w14:textId="77777777" w:rsidR="00560453" w:rsidRPr="00304BAE" w:rsidRDefault="00560453" w:rsidP="00560453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OUI</w:t>
      </w:r>
    </w:p>
    <w:p w14:paraId="0D3AD6B1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 X</w:t>
      </w:r>
      <w:r w:rsidRPr="00304BAE">
        <w:rPr>
          <w:rFonts w:ascii="Arial" w:hAnsi="Arial" w:cs="Arial"/>
          <w:sz w:val="22"/>
          <w:szCs w:val="22"/>
        </w:rPr>
        <w:t xml:space="preserve">              NON</w:t>
      </w:r>
    </w:p>
    <w:p w14:paraId="254AF322" w14:textId="4956921C" w:rsidR="00560453" w:rsidRPr="00304BAE" w:rsidRDefault="00560453" w:rsidP="00560453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>Si vous avez coché NON, proposez une solution</w:t>
      </w:r>
      <w:r w:rsidR="00304BAE">
        <w:rPr>
          <w:rFonts w:ascii="Arial" w:hAnsi="Arial" w:cs="Arial"/>
          <w:color w:val="31849B" w:themeColor="accent5" w:themeShade="BF"/>
          <w:sz w:val="22"/>
          <w:szCs w:val="22"/>
        </w:rPr>
        <w:t> </w:t>
      </w: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>:</w:t>
      </w:r>
    </w:p>
    <w:p w14:paraId="475E26FC" w14:textId="193005D4" w:rsidR="00560453" w:rsidRPr="00304BAE" w:rsidRDefault="00560453" w:rsidP="00560453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>Produits phytosanitaires (bio)/bâche automatique pour protéger de la pluie et donc des maladies/permaculture/réponses personnelles des élèves.</w:t>
      </w:r>
    </w:p>
    <w:p w14:paraId="020A5DE7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62C11DE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D3CCED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313E5E1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25A5804A" w14:textId="0CA9B3D9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?</w:t>
      </w:r>
    </w:p>
    <w:p w14:paraId="59375F0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        </w:t>
      </w:r>
      <w:r w:rsidRPr="00304BAE">
        <w:rPr>
          <w:rFonts w:ascii="Arial" w:hAnsi="Arial" w:cs="Arial"/>
          <w:sz w:val="28"/>
          <w:szCs w:val="28"/>
        </w:rPr>
        <w:t>X</w:t>
      </w:r>
      <w:r w:rsidRPr="00304BAE">
        <w:rPr>
          <w:rFonts w:ascii="Arial" w:hAnsi="Arial" w:cs="Arial"/>
          <w:sz w:val="22"/>
          <w:szCs w:val="22"/>
        </w:rPr>
        <w:t xml:space="preserve">   Fourniture           </w:t>
      </w:r>
    </w:p>
    <w:p w14:paraId="3C45D966" w14:textId="77777777" w:rsidR="00560453" w:rsidRPr="00304BAE" w:rsidRDefault="00560453" w:rsidP="00560453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Transport             </w:t>
      </w:r>
    </w:p>
    <w:p w14:paraId="5EB204EE" w14:textId="77777777" w:rsidR="00560453" w:rsidRPr="00304BAE" w:rsidRDefault="00560453" w:rsidP="00560453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Vente    </w:t>
      </w:r>
    </w:p>
    <w:p w14:paraId="6E74075C" w14:textId="77777777" w:rsidR="00560453" w:rsidRPr="00304BAE" w:rsidRDefault="00560453" w:rsidP="00560453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Consommation </w:t>
      </w:r>
    </w:p>
    <w:bookmarkEnd w:id="3"/>
    <w:p w14:paraId="744B39A6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4EF7E6F" w14:textId="77777777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 xml:space="preserve">Photo 5 : Déchetterie </w:t>
      </w:r>
    </w:p>
    <w:p w14:paraId="72D215CE" w14:textId="6522C7DC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noProof/>
        </w:rPr>
        <w:drawing>
          <wp:anchor distT="0" distB="0" distL="114300" distR="114300" simplePos="0" relativeHeight="251655168" behindDoc="0" locked="0" layoutInCell="1" allowOverlap="1" wp14:anchorId="6ACE78D7" wp14:editId="7EFDAEAB">
            <wp:simplePos x="0" y="0"/>
            <wp:positionH relativeFrom="margin">
              <wp:align>left</wp:align>
            </wp:positionH>
            <wp:positionV relativeFrom="paragraph">
              <wp:posOffset>116205</wp:posOffset>
            </wp:positionV>
            <wp:extent cx="2496820" cy="1800225"/>
            <wp:effectExtent l="0" t="0" r="0" b="9525"/>
            <wp:wrapSquare wrapText="bothSides"/>
            <wp:docPr id="186565866" name="Image 2" descr="Une image contenant ciel, plein ai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Une image contenant ciel, plein ai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9B637F" w14:textId="7B9BC471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bookmarkStart w:id="4" w:name="_Hlk129610932"/>
      <w:r w:rsidRPr="00304BAE">
        <w:rPr>
          <w:rFonts w:ascii="Arial" w:hAnsi="Arial" w:cs="Arial"/>
          <w:b/>
          <w:bCs/>
          <w:sz w:val="22"/>
          <w:szCs w:val="22"/>
        </w:rPr>
        <w:t>Ecoresponsable</w:t>
      </w:r>
      <w:r w:rsidR="00304BAE" w:rsidRP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</w:t>
      </w:r>
    </w:p>
    <w:p w14:paraId="6444A2B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X </w:t>
      </w:r>
      <w:r w:rsidRPr="00304BAE">
        <w:rPr>
          <w:rFonts w:ascii="Arial" w:hAnsi="Arial" w:cs="Arial"/>
          <w:sz w:val="22"/>
          <w:szCs w:val="22"/>
        </w:rPr>
        <w:t xml:space="preserve">            OUI</w:t>
      </w:r>
    </w:p>
    <w:p w14:paraId="38239E20" w14:textId="77777777" w:rsidR="00560453" w:rsidRPr="00304BAE" w:rsidRDefault="00560453" w:rsidP="00560453">
      <w:pPr>
        <w:pStyle w:val="Paragraphedeliste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NON</w:t>
      </w:r>
    </w:p>
    <w:p w14:paraId="49760DC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Si vous avez coché NON, proposez une solution</w:t>
      </w:r>
    </w:p>
    <w:p w14:paraId="50FBC1E4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654A3AEB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6BC32335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382AA04A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11C25E34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DF521D4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5654106C" w14:textId="2D747D54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?</w:t>
      </w:r>
    </w:p>
    <w:p w14:paraId="7206DB65" w14:textId="77777777" w:rsidR="00560453" w:rsidRPr="00304BAE" w:rsidRDefault="00560453" w:rsidP="00560453">
      <w:pPr>
        <w:pStyle w:val="Paragraphedeliste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Fourniture          </w:t>
      </w:r>
    </w:p>
    <w:p w14:paraId="0C1B9B92" w14:textId="77777777" w:rsidR="00560453" w:rsidRPr="00304BAE" w:rsidRDefault="00560453" w:rsidP="00560453">
      <w:pPr>
        <w:pStyle w:val="Paragraphedeliste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Transport             </w:t>
      </w:r>
    </w:p>
    <w:p w14:paraId="1A2BD67B" w14:textId="4C483E40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 </w:t>
      </w:r>
      <w:r w:rsidR="00304BAE">
        <w:rPr>
          <w:rFonts w:ascii="Arial" w:hAnsi="Arial" w:cs="Arial"/>
          <w:sz w:val="28"/>
          <w:szCs w:val="28"/>
        </w:rPr>
        <w:t xml:space="preserve">    </w:t>
      </w:r>
      <w:r w:rsidRPr="00304BAE">
        <w:rPr>
          <w:rFonts w:ascii="Arial" w:hAnsi="Arial" w:cs="Arial"/>
          <w:sz w:val="28"/>
          <w:szCs w:val="28"/>
        </w:rPr>
        <w:t xml:space="preserve">X </w:t>
      </w:r>
      <w:r w:rsidRPr="00304BAE">
        <w:rPr>
          <w:rFonts w:ascii="Arial" w:hAnsi="Arial" w:cs="Arial"/>
          <w:sz w:val="22"/>
          <w:szCs w:val="22"/>
        </w:rPr>
        <w:t xml:space="preserve">Vente    </w:t>
      </w:r>
    </w:p>
    <w:p w14:paraId="1ECFE721" w14:textId="0A8903E8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     X </w:t>
      </w:r>
      <w:r w:rsidRPr="00304BAE">
        <w:rPr>
          <w:rFonts w:ascii="Arial" w:hAnsi="Arial" w:cs="Arial"/>
          <w:sz w:val="22"/>
          <w:szCs w:val="22"/>
        </w:rPr>
        <w:t xml:space="preserve">Consommation </w:t>
      </w:r>
    </w:p>
    <w:bookmarkEnd w:id="4"/>
    <w:p w14:paraId="3A9FA55D" w14:textId="06F7C07B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6D217AD2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715C099D" w14:textId="1997BC5A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Photo 6 : Abattage d’un arbre</w:t>
      </w:r>
    </w:p>
    <w:p w14:paraId="72E9D17B" w14:textId="3865F187" w:rsidR="00560453" w:rsidRPr="00304BAE" w:rsidRDefault="00560453" w:rsidP="00560453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DFECAFE" wp14:editId="3B8B6CA5">
            <wp:simplePos x="0" y="0"/>
            <wp:positionH relativeFrom="margin">
              <wp:align>left</wp:align>
            </wp:positionH>
            <wp:positionV relativeFrom="paragraph">
              <wp:posOffset>111125</wp:posOffset>
            </wp:positionV>
            <wp:extent cx="2628900" cy="1666875"/>
            <wp:effectExtent l="0" t="0" r="0" b="9525"/>
            <wp:wrapSquare wrapText="bothSides"/>
            <wp:docPr id="1859379196" name="Image 1" descr="Une image contenant extérieur, herbe, outi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Une image contenant extérieur, herbe, outi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4BAE">
        <w:rPr>
          <w:rFonts w:ascii="Arial" w:hAnsi="Arial" w:cs="Arial"/>
          <w:b/>
          <w:bCs/>
          <w:sz w:val="22"/>
          <w:szCs w:val="22"/>
        </w:rPr>
        <w:t>Ecoresponsable</w:t>
      </w:r>
      <w:r w:rsidR="00304BAE"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:</w:t>
      </w:r>
    </w:p>
    <w:p w14:paraId="0F1648DC" w14:textId="77777777" w:rsidR="00560453" w:rsidRPr="00304BAE" w:rsidRDefault="00560453" w:rsidP="00560453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>OUI</w:t>
      </w:r>
    </w:p>
    <w:p w14:paraId="64F5C60F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8"/>
          <w:szCs w:val="28"/>
        </w:rPr>
        <w:t xml:space="preserve"> X</w:t>
      </w:r>
      <w:r w:rsidRPr="00304BAE">
        <w:rPr>
          <w:rFonts w:ascii="Arial" w:hAnsi="Arial" w:cs="Arial"/>
          <w:sz w:val="22"/>
          <w:szCs w:val="22"/>
        </w:rPr>
        <w:t xml:space="preserve">         NON</w:t>
      </w:r>
    </w:p>
    <w:p w14:paraId="43BC18BF" w14:textId="3A52DF11" w:rsidR="00560453" w:rsidRPr="00304BAE" w:rsidRDefault="00560453" w:rsidP="00560453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>Si vous avez coché NON, proposez une solution</w:t>
      </w:r>
      <w:r w:rsidR="00304BAE">
        <w:rPr>
          <w:rFonts w:ascii="Arial" w:hAnsi="Arial" w:cs="Arial"/>
          <w:color w:val="31849B" w:themeColor="accent5" w:themeShade="BF"/>
          <w:sz w:val="22"/>
          <w:szCs w:val="22"/>
        </w:rPr>
        <w:t> </w:t>
      </w: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 xml:space="preserve">: </w:t>
      </w:r>
    </w:p>
    <w:p w14:paraId="220E356D" w14:textId="5F0A7F50" w:rsidR="00560453" w:rsidRPr="00304BAE" w:rsidRDefault="00560453" w:rsidP="00560453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304BAE">
        <w:rPr>
          <w:rFonts w:ascii="Arial" w:hAnsi="Arial" w:cs="Arial"/>
          <w:color w:val="31849B" w:themeColor="accent5" w:themeShade="BF"/>
          <w:sz w:val="22"/>
          <w:szCs w:val="22"/>
        </w:rPr>
        <w:t>Limiter la destruction d’arbres pour lutter contre la déforestation/gérer et protéger les parcs forestiers/réponses personnelles des élèves.</w:t>
      </w:r>
    </w:p>
    <w:p w14:paraId="16244881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6C617159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08FE2F4B" w14:textId="77777777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</w:p>
    <w:p w14:paraId="4ED087E7" w14:textId="77777777" w:rsidR="00D153BB" w:rsidRPr="00304BAE" w:rsidRDefault="00D153BB" w:rsidP="00D153BB">
      <w:pPr>
        <w:rPr>
          <w:rFonts w:ascii="Arial" w:hAnsi="Arial" w:cs="Arial"/>
          <w:b/>
          <w:bCs/>
          <w:sz w:val="22"/>
          <w:szCs w:val="22"/>
        </w:rPr>
      </w:pPr>
      <w:r w:rsidRPr="00304BAE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304BAE">
        <w:rPr>
          <w:rFonts w:ascii="Arial" w:hAnsi="Arial" w:cs="Arial"/>
          <w:b/>
          <w:bCs/>
          <w:sz w:val="22"/>
          <w:szCs w:val="22"/>
        </w:rPr>
        <w:t>?</w:t>
      </w:r>
    </w:p>
    <w:p w14:paraId="4B27F1B6" w14:textId="483923F3" w:rsidR="00560453" w:rsidRPr="00304BAE" w:rsidRDefault="00560453" w:rsidP="00560453">
      <w:p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      </w:t>
      </w:r>
      <w:r w:rsidRPr="00304BAE">
        <w:rPr>
          <w:rFonts w:ascii="Arial" w:hAnsi="Arial" w:cs="Arial"/>
          <w:sz w:val="28"/>
          <w:szCs w:val="28"/>
        </w:rPr>
        <w:t>X</w:t>
      </w:r>
      <w:r w:rsidRPr="00304BAE">
        <w:rPr>
          <w:rFonts w:ascii="Arial" w:hAnsi="Arial" w:cs="Arial"/>
          <w:sz w:val="22"/>
          <w:szCs w:val="22"/>
        </w:rPr>
        <w:t xml:space="preserve">   Fourniture           </w:t>
      </w:r>
    </w:p>
    <w:p w14:paraId="5670C276" w14:textId="77777777" w:rsidR="00560453" w:rsidRPr="00304BAE" w:rsidRDefault="00560453" w:rsidP="00560453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Transport            </w:t>
      </w:r>
    </w:p>
    <w:p w14:paraId="3EE0FF8F" w14:textId="77777777" w:rsidR="00560453" w:rsidRPr="00304BAE" w:rsidRDefault="00560453" w:rsidP="00560453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Vente    </w:t>
      </w:r>
    </w:p>
    <w:p w14:paraId="58B8F0DB" w14:textId="77777777" w:rsidR="00560453" w:rsidRPr="00304BAE" w:rsidRDefault="00560453" w:rsidP="00560453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304BAE">
        <w:rPr>
          <w:rFonts w:ascii="Arial" w:hAnsi="Arial" w:cs="Arial"/>
          <w:sz w:val="22"/>
          <w:szCs w:val="22"/>
        </w:rPr>
        <w:t xml:space="preserve">Consommation  </w:t>
      </w:r>
    </w:p>
    <w:p w14:paraId="359D013F" w14:textId="77777777" w:rsidR="00560453" w:rsidRPr="00304BAE" w:rsidRDefault="00560453" w:rsidP="00304BAE">
      <w:pPr>
        <w:rPr>
          <w:rFonts w:ascii="Arial" w:hAnsi="Arial" w:cs="Arial"/>
          <w:sz w:val="22"/>
          <w:szCs w:val="22"/>
        </w:rPr>
      </w:pPr>
    </w:p>
    <w:p w14:paraId="49FCEE94" w14:textId="77777777" w:rsidR="00560453" w:rsidRPr="00304BAE" w:rsidRDefault="00560453" w:rsidP="00560453">
      <w:pPr>
        <w:rPr>
          <w:rFonts w:ascii="Arial" w:hAnsi="Arial" w:cs="Arial"/>
          <w:b/>
          <w:bCs/>
        </w:rPr>
      </w:pPr>
      <w:r w:rsidRPr="00304BAE">
        <w:rPr>
          <w:rFonts w:ascii="Arial" w:hAnsi="Arial" w:cs="Arial"/>
          <w:b/>
          <w:bCs/>
        </w:rPr>
        <w:t>Tableau de synthèse</w:t>
      </w:r>
    </w:p>
    <w:tbl>
      <w:tblPr>
        <w:tblStyle w:val="Grilledutableau1"/>
        <w:tblW w:w="0" w:type="auto"/>
        <w:tblInd w:w="0" w:type="dxa"/>
        <w:tblLook w:val="04A0" w:firstRow="1" w:lastRow="0" w:firstColumn="1" w:lastColumn="0" w:noHBand="0" w:noVBand="1"/>
      </w:tblPr>
      <w:tblGrid>
        <w:gridCol w:w="4528"/>
        <w:gridCol w:w="4528"/>
      </w:tblGrid>
      <w:tr w:rsidR="00560453" w:rsidRPr="00304BAE" w14:paraId="3CE76880" w14:textId="77777777" w:rsidTr="00560453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89F" w14:textId="77777777" w:rsidR="00560453" w:rsidRPr="00304BAE" w:rsidRDefault="00560453" w:rsidP="00560453">
            <w:pPr>
              <w:rPr>
                <w:rFonts w:ascii="Arial" w:hAnsi="Arial" w:cs="Arial"/>
                <w:sz w:val="22"/>
                <w:szCs w:val="22"/>
              </w:rPr>
            </w:pPr>
            <w:r w:rsidRPr="00304BAE">
              <w:rPr>
                <w:rFonts w:ascii="Arial" w:hAnsi="Arial" w:cs="Arial"/>
                <w:sz w:val="22"/>
                <w:szCs w:val="22"/>
              </w:rPr>
              <w:t>Attitude écoresponsable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01F9" w14:textId="77777777" w:rsidR="00560453" w:rsidRPr="00304BAE" w:rsidRDefault="00560453" w:rsidP="00560453">
            <w:pPr>
              <w:rPr>
                <w:rFonts w:ascii="Arial" w:hAnsi="Arial" w:cs="Arial"/>
                <w:sz w:val="22"/>
                <w:szCs w:val="22"/>
              </w:rPr>
            </w:pPr>
            <w:r w:rsidRPr="00304BAE">
              <w:rPr>
                <w:rFonts w:ascii="Arial" w:hAnsi="Arial" w:cs="Arial"/>
                <w:sz w:val="22"/>
                <w:szCs w:val="22"/>
              </w:rPr>
              <w:t>Attitude non écoresponsable</w:t>
            </w:r>
          </w:p>
        </w:tc>
      </w:tr>
      <w:tr w:rsidR="00560453" w:rsidRPr="00304BAE" w14:paraId="7649E83B" w14:textId="77777777" w:rsidTr="00560453">
        <w:trPr>
          <w:trHeight w:val="5885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D570" w14:textId="77777777" w:rsidR="00560453" w:rsidRPr="00304BAE" w:rsidRDefault="00560453" w:rsidP="00304BAE">
            <w:pPr>
              <w:pStyle w:val="Paragraphedelist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928E27B" w14:textId="77777777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Vente de pots biodégradables faits de matière végétale</w:t>
            </w:r>
          </w:p>
          <w:p w14:paraId="30857CC0" w14:textId="7081FCDE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Préférer la voie ferroviaire aux transports routiers</w:t>
            </w:r>
          </w:p>
          <w:p w14:paraId="0C0F932A" w14:textId="77777777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Privilégier les circuits courts pour éviter les transports</w:t>
            </w:r>
          </w:p>
          <w:p w14:paraId="4C8D7BB0" w14:textId="56D7C571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Façades recouvertes de végétation. Elles permettent ainsi un maintien de la biodiversité des insectes donc des oiseaux, de réguler la température, l’humidité et l’émission des gaz à effet de serre</w:t>
            </w:r>
          </w:p>
          <w:p w14:paraId="6ACEE913" w14:textId="77777777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 xml:space="preserve">Gestion et protection des parcs forestiers pour lutter contre les incendies et l’abattage intensif </w:t>
            </w:r>
          </w:p>
          <w:p w14:paraId="1ED06B73" w14:textId="3EE1A7F2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Tri des végétaux verts en déchetterie qui permet le</w:t>
            </w:r>
            <w:r w:rsidR="00304BAE">
              <w:rPr>
                <w:rFonts w:ascii="Arial" w:hAnsi="Arial" w:cs="Arial"/>
                <w:color w:val="0070C0"/>
                <w:sz w:val="22"/>
                <w:szCs w:val="22"/>
              </w:rPr>
              <w:t>ur</w:t>
            </w: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 xml:space="preserve"> recyclage </w:t>
            </w:r>
          </w:p>
          <w:p w14:paraId="3CB6E3D5" w14:textId="77777777" w:rsidR="00560453" w:rsidRPr="00304BAE" w:rsidRDefault="00560453" w:rsidP="005604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400A" w14:textId="77777777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Transport des marchandises en camion, qui entraîne l’émission de gaz à effet de serre</w:t>
            </w:r>
          </w:p>
          <w:p w14:paraId="2E589B6C" w14:textId="58D74DFD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Utilisation des pesticides qui contribuent à la pollution du sol et de l’air. La population d’insectes pollinisateurs diminue</w:t>
            </w:r>
          </w:p>
          <w:p w14:paraId="184F4545" w14:textId="77777777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Abattage intensif des arbres qui réduit les poumons de la planète par une déforestation</w:t>
            </w:r>
          </w:p>
          <w:p w14:paraId="34212309" w14:textId="71F4D68A" w:rsidR="00560453" w:rsidRPr="00304BAE" w:rsidRDefault="00560453" w:rsidP="00560453">
            <w:pPr>
              <w:pStyle w:val="Paragraphedeliste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304BAE">
              <w:rPr>
                <w:rFonts w:ascii="Arial" w:hAnsi="Arial" w:cs="Arial"/>
                <w:color w:val="0070C0"/>
                <w:sz w:val="22"/>
                <w:szCs w:val="22"/>
              </w:rPr>
              <w:t>Prolongation possible en tenant compte d’autre idées provenant des élèves</w:t>
            </w:r>
          </w:p>
        </w:tc>
      </w:tr>
    </w:tbl>
    <w:p w14:paraId="0C5F2915" w14:textId="77777777" w:rsidR="00560453" w:rsidRPr="00304BAE" w:rsidRDefault="00560453" w:rsidP="00560453">
      <w:pPr>
        <w:rPr>
          <w:rFonts w:ascii="Arial" w:hAnsi="Arial" w:cs="Arial"/>
        </w:rPr>
      </w:pPr>
    </w:p>
    <w:p w14:paraId="39B7B1AB" w14:textId="77777777" w:rsidR="00560453" w:rsidRPr="00304BAE" w:rsidRDefault="00560453" w:rsidP="00560453">
      <w:pPr>
        <w:rPr>
          <w:rFonts w:ascii="Arial" w:hAnsi="Arial" w:cs="Arial"/>
          <w:sz w:val="32"/>
          <w:szCs w:val="32"/>
        </w:rPr>
      </w:pPr>
    </w:p>
    <w:p w14:paraId="5205B1A0" w14:textId="02AFE537" w:rsidR="006E7956" w:rsidRPr="00304BAE" w:rsidRDefault="006E7956" w:rsidP="00560453">
      <w:pPr>
        <w:rPr>
          <w:rFonts w:ascii="Arial" w:hAnsi="Arial" w:cs="Arial"/>
        </w:rPr>
      </w:pPr>
    </w:p>
    <w:sectPr w:rsidR="006E7956" w:rsidRPr="00304BAE" w:rsidSect="0030597F">
      <w:headerReference w:type="default" r:id="rId16"/>
      <w:footerReference w:type="default" r:id="rId17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7BA8" w14:textId="77777777" w:rsidR="00E718CD" w:rsidRDefault="00E718CD" w:rsidP="00597604">
      <w:r>
        <w:separator/>
      </w:r>
    </w:p>
  </w:endnote>
  <w:endnote w:type="continuationSeparator" w:id="0">
    <w:p w14:paraId="46957E33" w14:textId="77777777" w:rsidR="00E718CD" w:rsidRDefault="00E718CD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FFAB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0BB40D73" wp14:editId="1574B2F9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FCC19" w14:textId="77777777" w:rsidR="00E718CD" w:rsidRDefault="00E718CD" w:rsidP="00597604">
      <w:r>
        <w:separator/>
      </w:r>
    </w:p>
  </w:footnote>
  <w:footnote w:type="continuationSeparator" w:id="0">
    <w:p w14:paraId="1D4BAD46" w14:textId="77777777" w:rsidR="00E718CD" w:rsidRDefault="00E718CD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0E56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71E108A4" wp14:editId="61155D95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8F5EE5"/>
    <w:multiLevelType w:val="hybridMultilevel"/>
    <w:tmpl w:val="6018E4AA"/>
    <w:lvl w:ilvl="0" w:tplc="040C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A850FEE"/>
    <w:multiLevelType w:val="hybridMultilevel"/>
    <w:tmpl w:val="C9425D68"/>
    <w:lvl w:ilvl="0" w:tplc="6AC0C18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0690B"/>
    <w:multiLevelType w:val="hybridMultilevel"/>
    <w:tmpl w:val="0A78147C"/>
    <w:lvl w:ilvl="0" w:tplc="6AC0C18E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3036D34"/>
    <w:multiLevelType w:val="hybridMultilevel"/>
    <w:tmpl w:val="8EE8FE3A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D3840"/>
    <w:multiLevelType w:val="hybridMultilevel"/>
    <w:tmpl w:val="5ECE95E8"/>
    <w:lvl w:ilvl="0" w:tplc="6AC0C18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07A9A"/>
    <w:multiLevelType w:val="hybridMultilevel"/>
    <w:tmpl w:val="942CDAEA"/>
    <w:lvl w:ilvl="0" w:tplc="6AC0C1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40"/>
        <w:szCs w:val="40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B20436"/>
    <w:multiLevelType w:val="hybridMultilevel"/>
    <w:tmpl w:val="686437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90BF6"/>
    <w:multiLevelType w:val="hybridMultilevel"/>
    <w:tmpl w:val="270A128C"/>
    <w:lvl w:ilvl="0" w:tplc="6AC0C18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40654"/>
    <w:multiLevelType w:val="hybridMultilevel"/>
    <w:tmpl w:val="CE66CDE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93523"/>
    <w:multiLevelType w:val="hybridMultilevel"/>
    <w:tmpl w:val="646273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03F5E"/>
    <w:multiLevelType w:val="hybridMultilevel"/>
    <w:tmpl w:val="BD6095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0356B"/>
    <w:multiLevelType w:val="hybridMultilevel"/>
    <w:tmpl w:val="0B981F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350909765">
    <w:abstractNumId w:val="20"/>
  </w:num>
  <w:num w:numId="12" w16cid:durableId="2085450788">
    <w:abstractNumId w:val="15"/>
  </w:num>
  <w:num w:numId="13" w16cid:durableId="941061753">
    <w:abstractNumId w:val="13"/>
  </w:num>
  <w:num w:numId="14" w16cid:durableId="1370568119">
    <w:abstractNumId w:val="21"/>
  </w:num>
  <w:num w:numId="15" w16cid:durableId="173618745">
    <w:abstractNumId w:val="18"/>
  </w:num>
  <w:num w:numId="16" w16cid:durableId="192350934">
    <w:abstractNumId w:val="13"/>
  </w:num>
  <w:num w:numId="17" w16cid:durableId="1871719493">
    <w:abstractNumId w:val="18"/>
  </w:num>
  <w:num w:numId="18" w16cid:durableId="288902019">
    <w:abstractNumId w:val="16"/>
  </w:num>
  <w:num w:numId="19" w16cid:durableId="1665161485">
    <w:abstractNumId w:val="10"/>
  </w:num>
  <w:num w:numId="20" w16cid:durableId="65493768">
    <w:abstractNumId w:val="15"/>
  </w:num>
  <w:num w:numId="21" w16cid:durableId="656154592">
    <w:abstractNumId w:val="12"/>
  </w:num>
  <w:num w:numId="22" w16cid:durableId="933978800">
    <w:abstractNumId w:val="17"/>
  </w:num>
  <w:num w:numId="23" w16cid:durableId="686103040">
    <w:abstractNumId w:val="11"/>
  </w:num>
  <w:num w:numId="24" w16cid:durableId="1818641372">
    <w:abstractNumId w:val="14"/>
  </w:num>
  <w:num w:numId="25" w16cid:durableId="16583359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53"/>
    <w:rsid w:val="000218F5"/>
    <w:rsid w:val="0012196C"/>
    <w:rsid w:val="0016582E"/>
    <w:rsid w:val="00260915"/>
    <w:rsid w:val="002C6A70"/>
    <w:rsid w:val="00304BAE"/>
    <w:rsid w:val="0030597F"/>
    <w:rsid w:val="00463F02"/>
    <w:rsid w:val="00560453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D153BB"/>
    <w:rsid w:val="00E23ABD"/>
    <w:rsid w:val="00E42018"/>
    <w:rsid w:val="00E718CD"/>
    <w:rsid w:val="00E94C26"/>
    <w:rsid w:val="00F027C2"/>
    <w:rsid w:val="00F6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8CB46"/>
  <w15:docId w15:val="{98E6825E-D40D-454A-90E0-68624B25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560453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045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0453"/>
    <w:rPr>
      <w:sz w:val="20"/>
      <w:szCs w:val="2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60453"/>
    <w:rPr>
      <w:sz w:val="16"/>
      <w:szCs w:val="16"/>
    </w:rPr>
  </w:style>
  <w:style w:type="table" w:customStyle="1" w:styleId="Grilledutableau1">
    <w:name w:val="Grille du tableau1"/>
    <w:basedOn w:val="TableauNormal"/>
    <w:uiPriority w:val="39"/>
    <w:rsid w:val="00560453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12</TotalTime>
  <Pages>1</Pages>
  <Words>573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3</cp:revision>
  <cp:lastPrinted>2023-07-05T08:50:00Z</cp:lastPrinted>
  <dcterms:created xsi:type="dcterms:W3CDTF">2023-08-24T18:34:00Z</dcterms:created>
  <dcterms:modified xsi:type="dcterms:W3CDTF">2025-04-15T15:10:00Z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