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E03BF" w14:textId="77777777" w:rsidR="00DF44F0" w:rsidRPr="00396F8B" w:rsidRDefault="00DF44F0" w:rsidP="00DF44F0">
      <w:pPr>
        <w:pStyle w:val="TITREDENIVEAU1"/>
        <w:rPr>
          <w:rFonts w:eastAsia="Calibri" w:cs="Arial"/>
          <w:b w:val="0"/>
          <w:bCs w:val="0"/>
          <w:color w:val="auto"/>
          <w:sz w:val="24"/>
          <w:szCs w:val="24"/>
        </w:rPr>
      </w:pPr>
      <w:r w:rsidRPr="00396F8B">
        <w:rPr>
          <w:rFonts w:cs="Arial"/>
          <w:b w:val="0"/>
          <w:bCs w:val="0"/>
          <w:sz w:val="24"/>
          <w:szCs w:val="24"/>
        </w:rPr>
        <w:t>Séquence : Découvrir les métiers de la jardinerie-animalerie</w:t>
      </w:r>
    </w:p>
    <w:p w14:paraId="3A328DFB" w14:textId="77777777" w:rsidR="00DF44F0" w:rsidRPr="00396F8B" w:rsidRDefault="00DF44F0" w:rsidP="00DF44F0">
      <w:pPr>
        <w:rPr>
          <w:rFonts w:ascii="Arial" w:hAnsi="Arial" w:cs="Arial"/>
          <w:lang w:eastAsia="fr-FR"/>
        </w:rPr>
      </w:pPr>
      <w:r w:rsidRPr="00396F8B">
        <w:rPr>
          <w:rFonts w:ascii="Arial" w:hAnsi="Arial" w:cs="Arial"/>
        </w:rPr>
        <w:t>Activité 3 : Découvrir</w:t>
      </w:r>
      <w:r w:rsidRPr="00396F8B">
        <w:rPr>
          <w:rFonts w:ascii="Arial" w:hAnsi="Arial" w:cs="Arial"/>
          <w:lang w:eastAsia="fr-FR"/>
        </w:rPr>
        <w:t xml:space="preserve"> des métiers pour préserver notre planète</w:t>
      </w:r>
    </w:p>
    <w:p w14:paraId="341FD4ED" w14:textId="77777777" w:rsidR="004A6B2A" w:rsidRPr="00396F8B" w:rsidRDefault="004A6B2A" w:rsidP="004A6B2A">
      <w:pPr>
        <w:rPr>
          <w:rFonts w:ascii="Arial" w:hAnsi="Arial" w:cs="Arial"/>
          <w:sz w:val="22"/>
          <w:szCs w:val="22"/>
          <w:lang w:eastAsia="fr-FR"/>
        </w:rPr>
      </w:pPr>
    </w:p>
    <w:p w14:paraId="44384DDB" w14:textId="64169435" w:rsidR="004A6B2A" w:rsidRPr="00396F8B" w:rsidRDefault="004A6B2A" w:rsidP="004A6B2A">
      <w:pPr>
        <w:rPr>
          <w:rFonts w:ascii="Arial" w:hAnsi="Arial" w:cs="Arial"/>
          <w:color w:val="0563C1"/>
          <w:sz w:val="22"/>
          <w:szCs w:val="22"/>
        </w:rPr>
      </w:pPr>
      <w:r w:rsidRPr="00396F8B">
        <w:rPr>
          <w:rFonts w:ascii="Arial" w:hAnsi="Arial" w:cs="Arial"/>
          <w:b/>
          <w:bCs/>
          <w:sz w:val="22"/>
          <w:szCs w:val="22"/>
        </w:rPr>
        <w:t>Métier 3 :</w:t>
      </w:r>
      <w:r w:rsidRPr="00396F8B">
        <w:rPr>
          <w:rFonts w:ascii="Arial" w:hAnsi="Arial" w:cs="Arial"/>
          <w:sz w:val="22"/>
          <w:szCs w:val="22"/>
        </w:rPr>
        <w:t xml:space="preserve"> </w:t>
      </w:r>
      <w:hyperlink r:id="rId10" w:history="1">
        <w:r w:rsidR="00E86C10">
          <w:rPr>
            <w:rStyle w:val="Lienhypertexte"/>
            <w:rFonts w:ascii="Arial" w:eastAsia="Arial" w:hAnsi="Arial" w:cs="Arial"/>
            <w:sz w:val="22"/>
            <w:szCs w:val="22"/>
            <w:u w:val="none"/>
          </w:rPr>
          <w:t>https://videos.onisep.fr/embed/media:slug:responsable-r-amp-d-en-genie-vegetal</w:t>
        </w:r>
      </w:hyperlink>
    </w:p>
    <w:p w14:paraId="3F0FA885" w14:textId="77777777" w:rsidR="004A6B2A" w:rsidRPr="00396F8B" w:rsidRDefault="004A6B2A" w:rsidP="004A6B2A">
      <w:pPr>
        <w:rPr>
          <w:rFonts w:ascii="Arial" w:hAnsi="Arial" w:cs="Arial"/>
          <w:color w:val="0563C1"/>
          <w:sz w:val="22"/>
          <w:szCs w:val="22"/>
        </w:rPr>
      </w:pPr>
    </w:p>
    <w:p w14:paraId="56C0C79D" w14:textId="366B73A5" w:rsidR="004A6B2A" w:rsidRPr="00396F8B" w:rsidRDefault="004A6B2A" w:rsidP="003C29CA">
      <w:pPr>
        <w:jc w:val="center"/>
        <w:rPr>
          <w:rFonts w:ascii="Arial" w:hAnsi="Arial" w:cs="Arial"/>
        </w:rPr>
      </w:pPr>
      <w:r w:rsidRPr="00396F8B">
        <w:rPr>
          <w:rFonts w:ascii="Arial" w:hAnsi="Arial" w:cs="Arial"/>
          <w:noProof/>
        </w:rPr>
        <w:drawing>
          <wp:inline distT="0" distB="0" distL="0" distR="0" wp14:anchorId="6B8827C1" wp14:editId="10A40CA9">
            <wp:extent cx="4248150" cy="2467973"/>
            <wp:effectExtent l="0" t="0" r="0" b="8890"/>
            <wp:docPr id="778384971" name="Image 8" descr="Une image contenant plante, plein air, personne, habits&#10;&#10;Description générée automatiquement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8384971" name="Image 8" descr="Une image contenant plante, plein air, personne, habits&#10;&#10;Description générée automatiquement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4691" cy="24775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6F8B">
        <w:rPr>
          <w:rFonts w:ascii="Arial" w:hAnsi="Arial" w:cs="Arial"/>
        </w:rPr>
        <w:br/>
      </w:r>
    </w:p>
    <w:p w14:paraId="3CB6AEF2" w14:textId="77777777" w:rsidR="004A6B2A" w:rsidRPr="00396F8B" w:rsidRDefault="004A6B2A" w:rsidP="004A6B2A">
      <w:pPr>
        <w:rPr>
          <w:rFonts w:ascii="Arial" w:hAnsi="Arial" w:cs="Arial"/>
        </w:rPr>
      </w:pPr>
    </w:p>
    <w:p w14:paraId="47625CBF" w14:textId="77777777" w:rsidR="004A6B2A" w:rsidRDefault="004A6B2A" w:rsidP="004A6B2A">
      <w:pPr>
        <w:ind w:left="2880" w:firstLine="720"/>
        <w:rPr>
          <w:rFonts w:ascii="Arial" w:hAnsi="Arial" w:cs="Arial"/>
          <w:b/>
          <w:bCs/>
          <w:color w:val="0070C0"/>
        </w:rPr>
      </w:pPr>
      <w:r w:rsidRPr="00396F8B">
        <w:rPr>
          <w:rFonts w:ascii="Arial" w:hAnsi="Arial" w:cs="Arial"/>
          <w:b/>
          <w:bCs/>
        </w:rPr>
        <w:t xml:space="preserve">Fiche métier </w:t>
      </w:r>
      <w:r w:rsidRPr="00396F8B">
        <w:rPr>
          <w:rFonts w:ascii="Arial" w:hAnsi="Arial" w:cs="Arial"/>
          <w:b/>
          <w:bCs/>
          <w:color w:val="0070C0"/>
        </w:rPr>
        <w:t>Corrigé vidéo 3</w:t>
      </w:r>
    </w:p>
    <w:p w14:paraId="2A3A3745" w14:textId="77777777" w:rsidR="00396F8B" w:rsidRPr="00396F8B" w:rsidRDefault="00396F8B" w:rsidP="004A6B2A">
      <w:pPr>
        <w:ind w:left="2880" w:firstLine="720"/>
        <w:rPr>
          <w:rFonts w:ascii="Arial" w:hAnsi="Arial" w:cs="Arial"/>
          <w:color w:val="0070C0"/>
          <w:sz w:val="22"/>
          <w:szCs w:val="22"/>
        </w:rPr>
      </w:pP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3385"/>
        <w:gridCol w:w="5671"/>
      </w:tblGrid>
      <w:tr w:rsidR="004A6B2A" w:rsidRPr="00396F8B" w14:paraId="03524A8C" w14:textId="77777777" w:rsidTr="004A6B2A"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D545" w14:textId="77777777" w:rsidR="004A6B2A" w:rsidRPr="00396F8B" w:rsidRDefault="004A6B2A" w:rsidP="004A6B2A">
            <w:pPr>
              <w:rPr>
                <w:rFonts w:ascii="Arial" w:hAnsi="Arial" w:cs="Arial"/>
                <w:sz w:val="20"/>
                <w:szCs w:val="20"/>
              </w:rPr>
            </w:pPr>
            <w:r w:rsidRPr="00396F8B">
              <w:rPr>
                <w:rFonts w:ascii="Arial" w:hAnsi="Arial" w:cs="Arial"/>
                <w:sz w:val="20"/>
                <w:szCs w:val="20"/>
              </w:rPr>
              <w:t>Nom du métier</w:t>
            </w:r>
          </w:p>
          <w:p w14:paraId="6CDE6F49" w14:textId="77777777" w:rsidR="004A6B2A" w:rsidRPr="00396F8B" w:rsidRDefault="004A6B2A" w:rsidP="004A6B2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03EB4" w14:textId="77777777" w:rsidR="004A6B2A" w:rsidRPr="00396F8B" w:rsidRDefault="004A6B2A" w:rsidP="004A6B2A">
            <w:pPr>
              <w:rPr>
                <w:rFonts w:ascii="Arial" w:hAnsi="Arial" w:cs="Arial"/>
                <w:sz w:val="20"/>
                <w:szCs w:val="20"/>
              </w:rPr>
            </w:pPr>
            <w:r w:rsidRPr="00396F8B">
              <w:rPr>
                <w:rFonts w:ascii="Arial" w:hAnsi="Arial" w:cs="Arial"/>
                <w:color w:val="0070C0"/>
                <w:sz w:val="20"/>
                <w:szCs w:val="20"/>
              </w:rPr>
              <w:t xml:space="preserve">Responsable recherche et développement en génie végétal </w:t>
            </w:r>
          </w:p>
        </w:tc>
      </w:tr>
      <w:tr w:rsidR="004A6B2A" w:rsidRPr="00396F8B" w14:paraId="20A14E5C" w14:textId="77777777" w:rsidTr="004A6B2A"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9775" w14:textId="77777777" w:rsidR="004A6B2A" w:rsidRPr="00396F8B" w:rsidRDefault="004A6B2A" w:rsidP="004A6B2A">
            <w:pPr>
              <w:rPr>
                <w:rFonts w:ascii="Arial" w:hAnsi="Arial" w:cs="Arial"/>
                <w:sz w:val="20"/>
                <w:szCs w:val="20"/>
              </w:rPr>
            </w:pPr>
            <w:r w:rsidRPr="00396F8B">
              <w:rPr>
                <w:rFonts w:ascii="Arial" w:hAnsi="Arial" w:cs="Arial"/>
                <w:sz w:val="20"/>
                <w:szCs w:val="20"/>
              </w:rPr>
              <w:t>Activités (Indiquez-en plusieurs)</w:t>
            </w:r>
          </w:p>
          <w:p w14:paraId="097918A2" w14:textId="77777777" w:rsidR="004A6B2A" w:rsidRPr="00396F8B" w:rsidRDefault="004A6B2A" w:rsidP="004A6B2A">
            <w:pPr>
              <w:rPr>
                <w:rFonts w:ascii="Arial" w:hAnsi="Arial" w:cs="Arial"/>
                <w:sz w:val="20"/>
                <w:szCs w:val="20"/>
              </w:rPr>
            </w:pPr>
          </w:p>
          <w:p w14:paraId="05B2C102" w14:textId="77777777" w:rsidR="004A6B2A" w:rsidRPr="00396F8B" w:rsidRDefault="004A6B2A" w:rsidP="004A6B2A">
            <w:pPr>
              <w:rPr>
                <w:rFonts w:ascii="Arial" w:hAnsi="Arial" w:cs="Arial"/>
                <w:sz w:val="20"/>
                <w:szCs w:val="20"/>
              </w:rPr>
            </w:pPr>
          </w:p>
          <w:p w14:paraId="35A31CDB" w14:textId="77777777" w:rsidR="004A6B2A" w:rsidRPr="00396F8B" w:rsidRDefault="004A6B2A" w:rsidP="004A6B2A">
            <w:pPr>
              <w:rPr>
                <w:rFonts w:ascii="Arial" w:hAnsi="Arial" w:cs="Arial"/>
                <w:sz w:val="20"/>
                <w:szCs w:val="20"/>
              </w:rPr>
            </w:pPr>
          </w:p>
          <w:p w14:paraId="4D96DA29" w14:textId="77777777" w:rsidR="004A6B2A" w:rsidRPr="00396F8B" w:rsidRDefault="004A6B2A" w:rsidP="004A6B2A">
            <w:pPr>
              <w:rPr>
                <w:rFonts w:ascii="Arial" w:hAnsi="Arial" w:cs="Arial"/>
                <w:sz w:val="20"/>
                <w:szCs w:val="20"/>
              </w:rPr>
            </w:pPr>
          </w:p>
          <w:p w14:paraId="2F3C34EE" w14:textId="77777777" w:rsidR="004A6B2A" w:rsidRPr="00396F8B" w:rsidRDefault="004A6B2A" w:rsidP="004A6B2A">
            <w:pPr>
              <w:rPr>
                <w:rFonts w:ascii="Arial" w:hAnsi="Arial" w:cs="Arial"/>
                <w:sz w:val="20"/>
                <w:szCs w:val="20"/>
              </w:rPr>
            </w:pPr>
          </w:p>
          <w:p w14:paraId="33C766BA" w14:textId="77777777" w:rsidR="004A6B2A" w:rsidRPr="00396F8B" w:rsidRDefault="004A6B2A" w:rsidP="004A6B2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CC65D" w14:textId="77777777" w:rsidR="004A6B2A" w:rsidRPr="00396F8B" w:rsidRDefault="004A6B2A" w:rsidP="004A6B2A">
            <w:pPr>
              <w:rPr>
                <w:rFonts w:ascii="Arial" w:hAnsi="Arial" w:cs="Arial"/>
                <w:color w:val="0070C0"/>
                <w:sz w:val="20"/>
                <w:szCs w:val="20"/>
              </w:rPr>
            </w:pPr>
            <w:r w:rsidRPr="00396F8B">
              <w:rPr>
                <w:rFonts w:ascii="Arial" w:hAnsi="Arial" w:cs="Arial"/>
                <w:color w:val="0070C0"/>
                <w:sz w:val="20"/>
                <w:szCs w:val="20"/>
              </w:rPr>
              <w:t>- Recherche au sein du végétal</w:t>
            </w:r>
          </w:p>
          <w:p w14:paraId="7C129AA0" w14:textId="77777777" w:rsidR="004A6B2A" w:rsidRPr="00396F8B" w:rsidRDefault="004A6B2A" w:rsidP="004A6B2A">
            <w:pPr>
              <w:rPr>
                <w:rFonts w:ascii="Arial" w:hAnsi="Arial" w:cs="Arial"/>
                <w:color w:val="0070C0"/>
                <w:sz w:val="20"/>
                <w:szCs w:val="20"/>
              </w:rPr>
            </w:pPr>
            <w:r w:rsidRPr="00396F8B">
              <w:rPr>
                <w:rFonts w:ascii="Arial" w:hAnsi="Arial" w:cs="Arial"/>
                <w:color w:val="0070C0"/>
                <w:sz w:val="20"/>
                <w:szCs w:val="20"/>
              </w:rPr>
              <w:t xml:space="preserve">- Introduction de nouvelles espèces </w:t>
            </w:r>
          </w:p>
          <w:p w14:paraId="70C2D8D8" w14:textId="5B287C0C" w:rsidR="004A6B2A" w:rsidRPr="00396F8B" w:rsidRDefault="004A6B2A" w:rsidP="004A6B2A">
            <w:pPr>
              <w:rPr>
                <w:rFonts w:ascii="Arial" w:hAnsi="Arial" w:cs="Arial"/>
                <w:color w:val="0070C0"/>
                <w:sz w:val="20"/>
                <w:szCs w:val="20"/>
              </w:rPr>
            </w:pPr>
            <w:r w:rsidRPr="00396F8B">
              <w:rPr>
                <w:rFonts w:ascii="Arial" w:hAnsi="Arial" w:cs="Arial"/>
                <w:color w:val="0070C0"/>
                <w:sz w:val="20"/>
                <w:szCs w:val="20"/>
              </w:rPr>
              <w:t>- Mise en place de techniques de végétalisation qu’on appelle le semis hydraulique : cela consiste à projeter un système végétal qui va permettre, par exemple, de lutter contre l’érosion du sol</w:t>
            </w:r>
          </w:p>
          <w:p w14:paraId="7E05C5E2" w14:textId="77777777" w:rsidR="004A6B2A" w:rsidRPr="00396F8B" w:rsidRDefault="004A6B2A" w:rsidP="004A6B2A">
            <w:pPr>
              <w:rPr>
                <w:rFonts w:ascii="Arial" w:hAnsi="Arial" w:cs="Arial"/>
                <w:color w:val="0070C0"/>
                <w:sz w:val="20"/>
                <w:szCs w:val="20"/>
              </w:rPr>
            </w:pPr>
            <w:r w:rsidRPr="00396F8B">
              <w:rPr>
                <w:rFonts w:ascii="Arial" w:hAnsi="Arial" w:cs="Arial"/>
                <w:color w:val="0070C0"/>
                <w:sz w:val="20"/>
                <w:szCs w:val="20"/>
              </w:rPr>
              <w:t>- Création de toitures végétalisées</w:t>
            </w:r>
          </w:p>
          <w:p w14:paraId="3E857333" w14:textId="77777777" w:rsidR="004A6B2A" w:rsidRPr="00396F8B" w:rsidRDefault="004A6B2A" w:rsidP="004A6B2A">
            <w:pPr>
              <w:rPr>
                <w:rFonts w:ascii="Arial" w:hAnsi="Arial" w:cs="Arial"/>
                <w:sz w:val="20"/>
                <w:szCs w:val="20"/>
              </w:rPr>
            </w:pPr>
            <w:r w:rsidRPr="00396F8B">
              <w:rPr>
                <w:rFonts w:ascii="Arial" w:hAnsi="Arial" w:cs="Arial"/>
                <w:color w:val="0070C0"/>
                <w:sz w:val="20"/>
                <w:szCs w:val="20"/>
              </w:rPr>
              <w:t>- Production de gazon (espèce endémique)</w:t>
            </w:r>
          </w:p>
        </w:tc>
      </w:tr>
      <w:tr w:rsidR="004A6B2A" w:rsidRPr="00396F8B" w14:paraId="51195745" w14:textId="77777777" w:rsidTr="004A6B2A"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E0C8F" w14:textId="195733AC" w:rsidR="004A6B2A" w:rsidRPr="00396F8B" w:rsidRDefault="004A6B2A" w:rsidP="004A6B2A">
            <w:pPr>
              <w:rPr>
                <w:rFonts w:ascii="Arial" w:hAnsi="Arial" w:cs="Arial"/>
                <w:sz w:val="20"/>
                <w:szCs w:val="20"/>
              </w:rPr>
            </w:pPr>
            <w:r w:rsidRPr="00396F8B">
              <w:rPr>
                <w:rFonts w:ascii="Arial" w:hAnsi="Arial" w:cs="Arial"/>
                <w:sz w:val="20"/>
                <w:szCs w:val="20"/>
              </w:rPr>
              <w:t>Conditions de travail</w:t>
            </w:r>
            <w:r w:rsidR="00396F8B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Pr="00396F8B">
              <w:rPr>
                <w:rFonts w:ascii="Arial" w:hAnsi="Arial" w:cs="Arial"/>
                <w:sz w:val="20"/>
                <w:szCs w:val="20"/>
              </w:rPr>
              <w:t>toutes les rubriques ne sont pas obligatoirement à remplir)</w:t>
            </w:r>
          </w:p>
          <w:p w14:paraId="17C49EC5" w14:textId="77777777" w:rsidR="004A6B2A" w:rsidRPr="00396F8B" w:rsidRDefault="004A6B2A" w:rsidP="004A6B2A">
            <w:pPr>
              <w:rPr>
                <w:rFonts w:ascii="Arial" w:hAnsi="Arial" w:cs="Arial"/>
                <w:sz w:val="20"/>
                <w:szCs w:val="20"/>
              </w:rPr>
            </w:pPr>
          </w:p>
          <w:p w14:paraId="6D0BB6B8" w14:textId="77777777" w:rsidR="004A6B2A" w:rsidRPr="00396F8B" w:rsidRDefault="004A6B2A" w:rsidP="004A6B2A">
            <w:pPr>
              <w:rPr>
                <w:rFonts w:ascii="Arial" w:hAnsi="Arial" w:cs="Arial"/>
                <w:sz w:val="20"/>
                <w:szCs w:val="20"/>
              </w:rPr>
            </w:pPr>
          </w:p>
          <w:p w14:paraId="756D91CC" w14:textId="77777777" w:rsidR="004A6B2A" w:rsidRPr="00396F8B" w:rsidRDefault="004A6B2A" w:rsidP="004A6B2A">
            <w:pPr>
              <w:rPr>
                <w:rFonts w:ascii="Arial" w:hAnsi="Arial" w:cs="Arial"/>
                <w:sz w:val="20"/>
                <w:szCs w:val="20"/>
              </w:rPr>
            </w:pPr>
          </w:p>
          <w:p w14:paraId="077F411D" w14:textId="77777777" w:rsidR="004A6B2A" w:rsidRPr="00396F8B" w:rsidRDefault="004A6B2A" w:rsidP="004A6B2A">
            <w:pPr>
              <w:rPr>
                <w:rFonts w:ascii="Arial" w:hAnsi="Arial" w:cs="Arial"/>
                <w:sz w:val="20"/>
                <w:szCs w:val="20"/>
              </w:rPr>
            </w:pPr>
          </w:p>
          <w:p w14:paraId="37F1AEB5" w14:textId="77777777" w:rsidR="004A6B2A" w:rsidRPr="00396F8B" w:rsidRDefault="004A6B2A" w:rsidP="004A6B2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1FEF" w14:textId="629C764D" w:rsidR="004A6B2A" w:rsidRPr="00396F8B" w:rsidRDefault="004A6B2A" w:rsidP="004A6B2A">
            <w:pPr>
              <w:rPr>
                <w:rFonts w:ascii="Arial" w:hAnsi="Arial" w:cs="Arial"/>
                <w:color w:val="0070C0"/>
                <w:sz w:val="20"/>
                <w:szCs w:val="20"/>
              </w:rPr>
            </w:pPr>
            <w:r w:rsidRPr="00396F8B">
              <w:rPr>
                <w:rFonts w:ascii="Arial" w:hAnsi="Arial" w:cs="Arial"/>
                <w:sz w:val="20"/>
                <w:szCs w:val="20"/>
              </w:rPr>
              <w:t xml:space="preserve">- Lieu(x) : </w:t>
            </w:r>
            <w:r w:rsidRPr="00396F8B">
              <w:rPr>
                <w:rFonts w:ascii="Arial" w:hAnsi="Arial" w:cs="Arial"/>
                <w:color w:val="0070C0"/>
                <w:sz w:val="20"/>
                <w:szCs w:val="20"/>
              </w:rPr>
              <w:t xml:space="preserve">Entreprise du paysage/Ile de la Réunion/L’Hermitage = site de production du gazon des Mascareignes </w:t>
            </w:r>
          </w:p>
          <w:p w14:paraId="117DE6EC" w14:textId="77777777" w:rsidR="004A6B2A" w:rsidRPr="00396F8B" w:rsidRDefault="004A6B2A" w:rsidP="004A6B2A">
            <w:pPr>
              <w:rPr>
                <w:rFonts w:ascii="Arial" w:hAnsi="Arial" w:cs="Arial"/>
                <w:sz w:val="20"/>
                <w:szCs w:val="20"/>
              </w:rPr>
            </w:pPr>
          </w:p>
          <w:p w14:paraId="2610B012" w14:textId="18D46030" w:rsidR="004A6B2A" w:rsidRPr="00396F8B" w:rsidRDefault="004A6B2A" w:rsidP="004A6B2A">
            <w:pPr>
              <w:rPr>
                <w:rFonts w:ascii="Arial" w:hAnsi="Arial" w:cs="Arial"/>
                <w:color w:val="0070C0"/>
                <w:sz w:val="20"/>
                <w:szCs w:val="20"/>
              </w:rPr>
            </w:pPr>
            <w:r w:rsidRPr="00396F8B">
              <w:rPr>
                <w:rFonts w:ascii="Arial" w:hAnsi="Arial" w:cs="Arial"/>
                <w:sz w:val="20"/>
                <w:szCs w:val="20"/>
              </w:rPr>
              <w:t xml:space="preserve">- Organisation de la journée : </w:t>
            </w:r>
            <w:r w:rsidRPr="00396F8B">
              <w:rPr>
                <w:rFonts w:ascii="Arial" w:hAnsi="Arial" w:cs="Arial"/>
                <w:color w:val="0070C0"/>
                <w:sz w:val="20"/>
                <w:szCs w:val="20"/>
              </w:rPr>
              <w:t>commence à 8h par la lecture des mails/puis travaille sur le terrain toute la matinée, avec vérification des expérimentations lancées/RDV avec les responsables d’exploitation</w:t>
            </w:r>
          </w:p>
          <w:p w14:paraId="693F6F30" w14:textId="77777777" w:rsidR="004A6B2A" w:rsidRPr="00396F8B" w:rsidRDefault="004A6B2A" w:rsidP="004A6B2A">
            <w:pPr>
              <w:rPr>
                <w:rFonts w:ascii="Arial" w:hAnsi="Arial" w:cs="Arial"/>
                <w:sz w:val="20"/>
                <w:szCs w:val="20"/>
              </w:rPr>
            </w:pPr>
          </w:p>
          <w:p w14:paraId="41997DAC" w14:textId="50E6236D" w:rsidR="004A6B2A" w:rsidRPr="00396F8B" w:rsidRDefault="004A6B2A" w:rsidP="004A6B2A">
            <w:pPr>
              <w:rPr>
                <w:rFonts w:ascii="Arial" w:hAnsi="Arial" w:cs="Arial"/>
                <w:color w:val="0070C0"/>
                <w:sz w:val="20"/>
                <w:szCs w:val="20"/>
              </w:rPr>
            </w:pPr>
            <w:r w:rsidRPr="00396F8B">
              <w:rPr>
                <w:rFonts w:ascii="Arial" w:hAnsi="Arial" w:cs="Arial"/>
                <w:sz w:val="20"/>
                <w:szCs w:val="20"/>
              </w:rPr>
              <w:t xml:space="preserve">- Partenaires de travail : </w:t>
            </w:r>
            <w:r w:rsidRPr="00396F8B">
              <w:rPr>
                <w:rFonts w:ascii="Arial" w:hAnsi="Arial" w:cs="Arial"/>
                <w:color w:val="0070C0"/>
                <w:sz w:val="20"/>
                <w:szCs w:val="20"/>
              </w:rPr>
              <w:t xml:space="preserve">collègues/responsables d’exploitation </w:t>
            </w:r>
          </w:p>
          <w:p w14:paraId="38770547" w14:textId="77777777" w:rsidR="004A6B2A" w:rsidRPr="00396F8B" w:rsidRDefault="004A6B2A" w:rsidP="004A6B2A">
            <w:pPr>
              <w:rPr>
                <w:rFonts w:ascii="Arial" w:hAnsi="Arial" w:cs="Arial"/>
                <w:sz w:val="20"/>
                <w:szCs w:val="20"/>
              </w:rPr>
            </w:pPr>
          </w:p>
          <w:p w14:paraId="49124DCF" w14:textId="77777777" w:rsidR="004A6B2A" w:rsidRPr="00396F8B" w:rsidRDefault="004A6B2A" w:rsidP="004A6B2A">
            <w:pPr>
              <w:rPr>
                <w:rFonts w:ascii="Arial" w:hAnsi="Arial" w:cs="Arial"/>
                <w:color w:val="0070C0"/>
                <w:sz w:val="20"/>
                <w:szCs w:val="20"/>
              </w:rPr>
            </w:pPr>
            <w:r w:rsidRPr="00396F8B">
              <w:rPr>
                <w:rFonts w:ascii="Arial" w:hAnsi="Arial" w:cs="Arial"/>
                <w:sz w:val="20"/>
                <w:szCs w:val="20"/>
              </w:rPr>
              <w:t xml:space="preserve">- Autres informations : </w:t>
            </w:r>
            <w:r w:rsidRPr="00396F8B">
              <w:rPr>
                <w:rFonts w:ascii="Arial" w:hAnsi="Arial" w:cs="Arial"/>
                <w:color w:val="0070C0"/>
                <w:sz w:val="20"/>
                <w:szCs w:val="20"/>
              </w:rPr>
              <w:t>néant</w:t>
            </w:r>
          </w:p>
          <w:p w14:paraId="5E3FCFF2" w14:textId="77777777" w:rsidR="004A6B2A" w:rsidRPr="00396F8B" w:rsidRDefault="004A6B2A" w:rsidP="004A6B2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6B2A" w:rsidRPr="00396F8B" w14:paraId="15BDA529" w14:textId="77777777" w:rsidTr="004A6B2A"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E288" w14:textId="77777777" w:rsidR="004A6B2A" w:rsidRPr="00396F8B" w:rsidRDefault="004A6B2A" w:rsidP="004A6B2A">
            <w:pPr>
              <w:rPr>
                <w:rFonts w:ascii="Arial" w:hAnsi="Arial" w:cs="Arial"/>
                <w:sz w:val="20"/>
                <w:szCs w:val="20"/>
              </w:rPr>
            </w:pPr>
            <w:r w:rsidRPr="00396F8B">
              <w:rPr>
                <w:rFonts w:ascii="Arial" w:hAnsi="Arial" w:cs="Arial"/>
                <w:sz w:val="20"/>
                <w:szCs w:val="20"/>
              </w:rPr>
              <w:t>Qualités requises</w:t>
            </w:r>
          </w:p>
          <w:p w14:paraId="32406DE6" w14:textId="77777777" w:rsidR="004A6B2A" w:rsidRPr="00396F8B" w:rsidRDefault="004A6B2A" w:rsidP="004A6B2A">
            <w:pPr>
              <w:rPr>
                <w:rFonts w:ascii="Arial" w:hAnsi="Arial" w:cs="Arial"/>
                <w:sz w:val="20"/>
                <w:szCs w:val="20"/>
              </w:rPr>
            </w:pPr>
          </w:p>
          <w:p w14:paraId="3D40C846" w14:textId="77777777" w:rsidR="004A6B2A" w:rsidRPr="00396F8B" w:rsidRDefault="004A6B2A" w:rsidP="00396F8B">
            <w:pPr>
              <w:rPr>
                <w:rFonts w:ascii="Arial" w:hAnsi="Arial" w:cs="Arial"/>
                <w:sz w:val="20"/>
                <w:szCs w:val="20"/>
              </w:rPr>
            </w:pPr>
          </w:p>
          <w:p w14:paraId="794FF453" w14:textId="77777777" w:rsidR="004A6B2A" w:rsidRPr="00396F8B" w:rsidRDefault="004A6B2A" w:rsidP="004A6B2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D1EA0" w14:textId="77777777" w:rsidR="004A6B2A" w:rsidRPr="00396F8B" w:rsidRDefault="004A6B2A" w:rsidP="004A6B2A">
            <w:pPr>
              <w:rPr>
                <w:rFonts w:ascii="Arial" w:hAnsi="Arial" w:cs="Arial"/>
                <w:color w:val="0070C0"/>
                <w:sz w:val="20"/>
                <w:szCs w:val="20"/>
              </w:rPr>
            </w:pPr>
            <w:r w:rsidRPr="00396F8B">
              <w:rPr>
                <w:rFonts w:ascii="Arial" w:hAnsi="Arial" w:cs="Arial"/>
                <w:color w:val="0070C0"/>
                <w:sz w:val="20"/>
                <w:szCs w:val="20"/>
              </w:rPr>
              <w:t>- Motivation</w:t>
            </w:r>
          </w:p>
          <w:p w14:paraId="0E6C8704" w14:textId="77777777" w:rsidR="004A6B2A" w:rsidRPr="00396F8B" w:rsidRDefault="004A6B2A" w:rsidP="004A6B2A">
            <w:pPr>
              <w:rPr>
                <w:rFonts w:ascii="Arial" w:hAnsi="Arial" w:cs="Arial"/>
                <w:color w:val="0070C0"/>
                <w:sz w:val="20"/>
                <w:szCs w:val="20"/>
              </w:rPr>
            </w:pPr>
            <w:r w:rsidRPr="00396F8B">
              <w:rPr>
                <w:rFonts w:ascii="Arial" w:hAnsi="Arial" w:cs="Arial"/>
                <w:color w:val="0070C0"/>
                <w:sz w:val="20"/>
                <w:szCs w:val="20"/>
              </w:rPr>
              <w:t>- Aimer apprendre</w:t>
            </w:r>
          </w:p>
          <w:p w14:paraId="74846257" w14:textId="77777777" w:rsidR="004A6B2A" w:rsidRPr="00396F8B" w:rsidRDefault="004A6B2A" w:rsidP="004A6B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6F8B">
              <w:rPr>
                <w:rFonts w:ascii="Arial" w:hAnsi="Arial" w:cs="Arial"/>
                <w:color w:val="0070C0"/>
                <w:sz w:val="20"/>
                <w:szCs w:val="20"/>
              </w:rPr>
              <w:t>- Polyvalence</w:t>
            </w:r>
          </w:p>
        </w:tc>
      </w:tr>
    </w:tbl>
    <w:p w14:paraId="4DEF627E" w14:textId="77777777" w:rsidR="004A6B2A" w:rsidRPr="00396F8B" w:rsidRDefault="004A6B2A" w:rsidP="004A6B2A">
      <w:pPr>
        <w:rPr>
          <w:rFonts w:ascii="Arial" w:hAnsi="Arial" w:cs="Arial"/>
          <w:sz w:val="20"/>
          <w:szCs w:val="20"/>
        </w:rPr>
      </w:pP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3754"/>
        <w:gridCol w:w="6546"/>
      </w:tblGrid>
      <w:tr w:rsidR="004A6B2A" w:rsidRPr="00396F8B" w14:paraId="07661EE4" w14:textId="77777777" w:rsidTr="004A6B2A">
        <w:trPr>
          <w:trHeight w:val="118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5516" w14:textId="77777777" w:rsidR="004A6B2A" w:rsidRPr="00396F8B" w:rsidRDefault="004A6B2A" w:rsidP="004A6B2A">
            <w:pPr>
              <w:rPr>
                <w:rFonts w:ascii="Arial" w:hAnsi="Arial" w:cs="Arial"/>
                <w:sz w:val="22"/>
                <w:szCs w:val="22"/>
              </w:rPr>
            </w:pPr>
            <w:r w:rsidRPr="00396F8B">
              <w:rPr>
                <w:rFonts w:ascii="Arial" w:hAnsi="Arial" w:cs="Arial"/>
                <w:sz w:val="22"/>
                <w:szCs w:val="22"/>
              </w:rPr>
              <w:lastRenderedPageBreak/>
              <w:t>Études, diplômes et évolutions possibles</w:t>
            </w:r>
          </w:p>
          <w:p w14:paraId="35A71A9D" w14:textId="77777777" w:rsidR="004A6B2A" w:rsidRPr="00396F8B" w:rsidRDefault="004A6B2A" w:rsidP="004A6B2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6B4C8FB" w14:textId="77777777" w:rsidR="004A6B2A" w:rsidRPr="00396F8B" w:rsidRDefault="004A6B2A" w:rsidP="004A6B2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08F3E1E" w14:textId="77777777" w:rsidR="004A6B2A" w:rsidRPr="00396F8B" w:rsidRDefault="004A6B2A" w:rsidP="004A6B2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524EE52E" w14:textId="77777777" w:rsidR="004A6B2A" w:rsidRPr="00396F8B" w:rsidRDefault="004A6B2A" w:rsidP="004A6B2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FF36" w14:textId="77777777" w:rsidR="004A6B2A" w:rsidRPr="00396F8B" w:rsidRDefault="004A6B2A" w:rsidP="004A6B2A">
            <w:pPr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  <w:bookmarkStart w:id="0" w:name="_Hlk195686605"/>
          <w:p w14:paraId="53A495BD" w14:textId="60332CB5" w:rsidR="00BB5C2B" w:rsidRPr="00396F8B" w:rsidRDefault="00BB5C2B" w:rsidP="00BB5C2B">
            <w:pPr>
              <w:rPr>
                <w:rFonts w:ascii="Arial" w:hAnsi="Arial" w:cs="Arial"/>
                <w:color w:val="0070C0"/>
                <w:sz w:val="22"/>
                <w:szCs w:val="22"/>
              </w:rPr>
            </w:pPr>
            <w:r>
              <w:fldChar w:fldCharType="begin"/>
            </w:r>
            <w:r w:rsidR="00E86C10">
              <w:instrText>HYPERLINK "https://explorer-avenirs.onisep.fr/ressources/univers-formation/formations/post-bac/master-mention-biodiversite-ecologie-et-evolution"</w:instrText>
            </w:r>
            <w:r>
              <w:fldChar w:fldCharType="separate"/>
            </w:r>
            <w:r>
              <w:rPr>
                <w:rStyle w:val="Titre1Car"/>
                <w:rFonts w:cs="Arial"/>
                <w:sz w:val="22"/>
                <w:szCs w:val="22"/>
              </w:rPr>
              <w:t xml:space="preserve">Master 1 mention </w:t>
            </w:r>
            <w:r>
              <w:rPr>
                <w:rStyle w:val="Titre1Car"/>
                <w:rFonts w:cs="Arial"/>
                <w:sz w:val="22"/>
                <w:szCs w:val="22"/>
              </w:rPr>
              <w:t>b</w:t>
            </w:r>
            <w:r>
              <w:rPr>
                <w:rStyle w:val="Titre1Car"/>
                <w:rFonts w:cs="Arial"/>
                <w:sz w:val="22"/>
                <w:szCs w:val="22"/>
              </w:rPr>
              <w:t>iodiversité et écosystèmes tropicaux - terrestres</w:t>
            </w:r>
            <w:r>
              <w:fldChar w:fldCharType="end"/>
            </w:r>
            <w:r w:rsidRPr="00396F8B">
              <w:rPr>
                <w:rFonts w:ascii="Arial" w:hAnsi="Arial" w:cs="Arial"/>
                <w:color w:val="0070C0"/>
                <w:sz w:val="22"/>
                <w:szCs w:val="22"/>
              </w:rPr>
              <w:t xml:space="preserve"> </w:t>
            </w:r>
            <w:bookmarkEnd w:id="0"/>
            <w:r w:rsidRPr="00396F8B">
              <w:rPr>
                <w:rFonts w:ascii="Arial" w:hAnsi="Arial" w:cs="Arial"/>
                <w:color w:val="0070C0"/>
                <w:sz w:val="22"/>
                <w:szCs w:val="22"/>
              </w:rPr>
              <w:t>(Master de recherche à La Réunion)</w:t>
            </w:r>
          </w:p>
          <w:p w14:paraId="28B7E3A7" w14:textId="77777777" w:rsidR="00BB5C2B" w:rsidRDefault="00BB5C2B" w:rsidP="004A6B2A"/>
          <w:p w14:paraId="4BE8DD4C" w14:textId="3D19FFE2" w:rsidR="004A6B2A" w:rsidRPr="00396F8B" w:rsidRDefault="00BB5C2B" w:rsidP="004A6B2A">
            <w:pPr>
              <w:rPr>
                <w:rFonts w:ascii="Arial" w:hAnsi="Arial" w:cs="Arial"/>
                <w:color w:val="0070C0"/>
                <w:sz w:val="22"/>
                <w:szCs w:val="22"/>
              </w:rPr>
            </w:pPr>
            <w:hyperlink r:id="rId13" w:history="1">
              <w:r w:rsidRPr="00396F8B">
                <w:rPr>
                  <w:rStyle w:val="Lienhypertexte"/>
                  <w:rFonts w:ascii="Arial" w:hAnsi="Arial" w:cs="Arial"/>
                  <w:color w:val="0070C0"/>
                  <w:sz w:val="22"/>
                  <w:szCs w:val="22"/>
                </w:rPr>
                <w:t>Master mention ville et environnement</w:t>
              </w:r>
              <w:r w:rsidRPr="00396F8B">
                <w:rPr>
                  <w:rStyle w:val="Lienhypertexte"/>
                  <w:rFonts w:ascii="Arial" w:hAnsi="Arial" w:cs="Arial"/>
                  <w:color w:val="0070C0"/>
                  <w:sz w:val="22"/>
                  <w:szCs w:val="22"/>
                </w:rPr>
                <w:t>s</w:t>
              </w:r>
              <w:r w:rsidRPr="00396F8B">
                <w:rPr>
                  <w:rStyle w:val="Lienhypertexte"/>
                  <w:rFonts w:ascii="Arial" w:hAnsi="Arial" w:cs="Arial"/>
                  <w:color w:val="0070C0"/>
                  <w:sz w:val="22"/>
                  <w:szCs w:val="22"/>
                </w:rPr>
                <w:t xml:space="preserve"> urbains</w:t>
              </w:r>
            </w:hyperlink>
            <w:r w:rsidRPr="00396F8B">
              <w:rPr>
                <w:rFonts w:ascii="Arial" w:hAnsi="Arial" w:cs="Arial"/>
                <w:color w:val="0070C0"/>
                <w:sz w:val="22"/>
                <w:szCs w:val="22"/>
              </w:rPr>
              <w:t xml:space="preserve"> (La Réunion)</w:t>
            </w:r>
          </w:p>
          <w:p w14:paraId="71AD55B3" w14:textId="77777777" w:rsidR="00BB5C2B" w:rsidRDefault="00BB5C2B" w:rsidP="004A6B2A"/>
          <w:p w14:paraId="5A804BA5" w14:textId="0404CC82" w:rsidR="004A6B2A" w:rsidRPr="00396F8B" w:rsidRDefault="00BB5C2B" w:rsidP="004A6B2A">
            <w:pPr>
              <w:rPr>
                <w:rFonts w:ascii="Arial" w:hAnsi="Arial" w:cs="Arial"/>
                <w:color w:val="0070C0"/>
                <w:sz w:val="22"/>
                <w:szCs w:val="22"/>
              </w:rPr>
            </w:pPr>
            <w:hyperlink r:id="rId14" w:history="1">
              <w:r w:rsidRPr="00396F8B">
                <w:rPr>
                  <w:rStyle w:val="Lienhypertexte"/>
                  <w:rFonts w:ascii="Arial" w:hAnsi="Arial" w:cs="Arial"/>
                  <w:color w:val="0070C0"/>
                  <w:sz w:val="22"/>
                  <w:szCs w:val="22"/>
                </w:rPr>
                <w:t>Master mention biodiversité, écologie et év</w:t>
              </w:r>
              <w:r w:rsidRPr="00396F8B">
                <w:rPr>
                  <w:rStyle w:val="Lienhypertexte"/>
                  <w:rFonts w:ascii="Arial" w:hAnsi="Arial" w:cs="Arial"/>
                  <w:color w:val="0070C0"/>
                  <w:sz w:val="22"/>
                  <w:szCs w:val="22"/>
                </w:rPr>
                <w:t>o</w:t>
              </w:r>
              <w:r w:rsidRPr="00396F8B">
                <w:rPr>
                  <w:rStyle w:val="Lienhypertexte"/>
                  <w:rFonts w:ascii="Arial" w:hAnsi="Arial" w:cs="Arial"/>
                  <w:color w:val="0070C0"/>
                  <w:sz w:val="22"/>
                  <w:szCs w:val="22"/>
                </w:rPr>
                <w:t>lution</w:t>
              </w:r>
            </w:hyperlink>
          </w:p>
          <w:p w14:paraId="4AADF1A8" w14:textId="77777777" w:rsidR="0097590D" w:rsidRDefault="0097590D" w:rsidP="004A6B2A"/>
          <w:p w14:paraId="05D2E421" w14:textId="0B08F46E" w:rsidR="004A6B2A" w:rsidRPr="00532318" w:rsidRDefault="00532318" w:rsidP="004A6B2A">
            <w:pPr>
              <w:rPr>
                <w:rStyle w:val="Lienhypertexte"/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="00E86C10">
              <w:rPr>
                <w:rFonts w:ascii="Arial" w:hAnsi="Arial" w:cs="Arial"/>
                <w:sz w:val="22"/>
                <w:szCs w:val="22"/>
              </w:rPr>
              <w:instrText>HYPERLINK "https://explorer-avenirs.onisep.fr/ressources/univers-formation/formations/post-bac/master-mention-urbanisme-et-amenagement2"</w:instrText>
            </w:r>
            <w:r w:rsidR="00E86C10"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97590D" w:rsidRPr="00532318">
              <w:rPr>
                <w:rStyle w:val="Lienhypertexte"/>
                <w:rFonts w:ascii="Arial" w:hAnsi="Arial" w:cs="Arial"/>
                <w:sz w:val="22"/>
                <w:szCs w:val="22"/>
              </w:rPr>
              <w:t>Master mention urbanisme et aménagem</w:t>
            </w:r>
            <w:r w:rsidR="0097590D" w:rsidRPr="00532318">
              <w:rPr>
                <w:rStyle w:val="Lienhypertexte"/>
                <w:rFonts w:ascii="Arial" w:hAnsi="Arial" w:cs="Arial"/>
                <w:sz w:val="22"/>
                <w:szCs w:val="22"/>
              </w:rPr>
              <w:t>e</w:t>
            </w:r>
            <w:r w:rsidR="0097590D" w:rsidRPr="00532318">
              <w:rPr>
                <w:rStyle w:val="Lienhypertexte"/>
                <w:rFonts w:ascii="Arial" w:hAnsi="Arial" w:cs="Arial"/>
                <w:sz w:val="22"/>
                <w:szCs w:val="22"/>
              </w:rPr>
              <w:t>nt</w:t>
            </w:r>
          </w:p>
          <w:p w14:paraId="299F49C1" w14:textId="79E9E509" w:rsidR="004A6B2A" w:rsidRPr="00396F8B" w:rsidRDefault="00532318" w:rsidP="004A6B2A">
            <w:pPr>
              <w:rPr>
                <w:rFonts w:ascii="Arial" w:hAnsi="Arial" w:cs="Arial"/>
                <w:color w:val="0070C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5EDD390B" w14:textId="77777777" w:rsidR="004A6B2A" w:rsidRPr="00396F8B" w:rsidRDefault="004A6B2A" w:rsidP="004A6B2A">
            <w:pPr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396F8B">
              <w:rPr>
                <w:rFonts w:ascii="Arial" w:hAnsi="Arial" w:cs="Arial"/>
                <w:color w:val="0070C0"/>
                <w:sz w:val="22"/>
                <w:szCs w:val="22"/>
              </w:rPr>
              <w:t>Les masters proposés et ajoutés ci-dessus permettent de découvrir que le métier de « responsable recherche et développement en génie végétal » peut s’exercer partout !</w:t>
            </w:r>
          </w:p>
          <w:p w14:paraId="67E24338" w14:textId="77777777" w:rsidR="004A6B2A" w:rsidRPr="00396F8B" w:rsidRDefault="004A6B2A" w:rsidP="004A6B2A">
            <w:pPr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  <w:p w14:paraId="6E39AE95" w14:textId="1F8473CE" w:rsidR="004A6B2A" w:rsidRPr="00396F8B" w:rsidRDefault="004A6B2A" w:rsidP="004A6B2A">
            <w:pPr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396F8B">
              <w:rPr>
                <w:rFonts w:ascii="Arial" w:hAnsi="Arial" w:cs="Arial"/>
                <w:b/>
                <w:bCs/>
                <w:color w:val="0070C0"/>
                <w:sz w:val="22"/>
                <w:szCs w:val="22"/>
              </w:rPr>
              <w:t>- Note pour les élèves de 3</w:t>
            </w:r>
            <w:r w:rsidRPr="00396F8B">
              <w:rPr>
                <w:rFonts w:ascii="Arial" w:hAnsi="Arial" w:cs="Arial"/>
                <w:b/>
                <w:bCs/>
                <w:color w:val="0070C0"/>
                <w:sz w:val="22"/>
                <w:szCs w:val="22"/>
                <w:vertAlign w:val="superscript"/>
              </w:rPr>
              <w:t>e</w:t>
            </w:r>
            <w:r w:rsidRPr="00396F8B">
              <w:rPr>
                <w:rFonts w:ascii="Arial" w:hAnsi="Arial" w:cs="Arial"/>
                <w:b/>
                <w:bCs/>
                <w:color w:val="0070C0"/>
                <w:sz w:val="22"/>
                <w:szCs w:val="22"/>
              </w:rPr>
              <w:t xml:space="preserve"> :</w:t>
            </w:r>
            <w:r w:rsidRPr="00396F8B">
              <w:rPr>
                <w:rFonts w:ascii="Arial" w:hAnsi="Arial" w:cs="Arial"/>
                <w:color w:val="0070C0"/>
                <w:sz w:val="22"/>
                <w:szCs w:val="22"/>
              </w:rPr>
              <w:t xml:space="preserve"> pour rejoindre ce type de </w:t>
            </w:r>
            <w:r w:rsidR="00396F8B">
              <w:rPr>
                <w:rFonts w:ascii="Arial" w:hAnsi="Arial" w:cs="Arial"/>
                <w:color w:val="0070C0"/>
                <w:sz w:val="22"/>
                <w:szCs w:val="22"/>
              </w:rPr>
              <w:t>m</w:t>
            </w:r>
            <w:r w:rsidRPr="00396F8B">
              <w:rPr>
                <w:rFonts w:ascii="Arial" w:hAnsi="Arial" w:cs="Arial"/>
                <w:color w:val="0070C0"/>
                <w:sz w:val="22"/>
                <w:szCs w:val="22"/>
              </w:rPr>
              <w:t>aster</w:t>
            </w:r>
            <w:r w:rsidR="00396F8B">
              <w:rPr>
                <w:rFonts w:ascii="Arial" w:hAnsi="Arial" w:cs="Arial"/>
                <w:color w:val="0070C0"/>
                <w:sz w:val="22"/>
                <w:szCs w:val="22"/>
              </w:rPr>
              <w:t>s</w:t>
            </w:r>
            <w:r w:rsidRPr="00396F8B">
              <w:rPr>
                <w:rFonts w:ascii="Arial" w:hAnsi="Arial" w:cs="Arial"/>
                <w:color w:val="0070C0"/>
                <w:sz w:val="22"/>
                <w:szCs w:val="22"/>
              </w:rPr>
              <w:t>, quel parcours suivre après la 3</w:t>
            </w:r>
            <w:r w:rsidRPr="00396F8B">
              <w:rPr>
                <w:rFonts w:ascii="Arial" w:hAnsi="Arial" w:cs="Arial"/>
                <w:color w:val="0070C0"/>
                <w:sz w:val="22"/>
                <w:szCs w:val="22"/>
                <w:vertAlign w:val="superscript"/>
              </w:rPr>
              <w:t>e</w:t>
            </w:r>
            <w:r w:rsidRPr="00396F8B">
              <w:rPr>
                <w:rFonts w:ascii="Arial" w:hAnsi="Arial" w:cs="Arial"/>
                <w:color w:val="0070C0"/>
                <w:sz w:val="22"/>
                <w:szCs w:val="22"/>
              </w:rPr>
              <w:t xml:space="preserve"> ? Effectuez vos recherches sur : </w:t>
            </w:r>
          </w:p>
          <w:p w14:paraId="35EB71E8" w14:textId="77777777" w:rsidR="004A6B2A" w:rsidRPr="00396F8B" w:rsidRDefault="004A6B2A" w:rsidP="004A6B2A">
            <w:pPr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  <w:tbl>
            <w:tblPr>
              <w:tblStyle w:val="Grilledutableau"/>
              <w:tblW w:w="0" w:type="auto"/>
              <w:tblInd w:w="0" w:type="dxa"/>
              <w:tblBorders>
                <w:top w:val="single" w:sz="4" w:space="0" w:color="0070C0"/>
                <w:left w:val="single" w:sz="4" w:space="0" w:color="0070C0"/>
                <w:bottom w:val="single" w:sz="4" w:space="0" w:color="0070C0"/>
                <w:right w:val="single" w:sz="4" w:space="0" w:color="0070C0"/>
                <w:insideH w:val="single" w:sz="4" w:space="0" w:color="0070C0"/>
                <w:insideV w:val="single" w:sz="4" w:space="0" w:color="0070C0"/>
              </w:tblBorders>
              <w:tblLook w:val="04A0" w:firstRow="1" w:lastRow="0" w:firstColumn="1" w:lastColumn="0" w:noHBand="0" w:noVBand="1"/>
            </w:tblPr>
            <w:tblGrid>
              <w:gridCol w:w="2880"/>
              <w:gridCol w:w="2569"/>
            </w:tblGrid>
            <w:tr w:rsidR="004A6B2A" w:rsidRPr="00396F8B" w14:paraId="78146748" w14:textId="77777777">
              <w:tc>
                <w:tcPr>
                  <w:tcW w:w="2880" w:type="dxa"/>
                  <w:tcBorders>
                    <w:top w:val="single" w:sz="4" w:space="0" w:color="0070C0"/>
                    <w:left w:val="single" w:sz="4" w:space="0" w:color="0070C0"/>
                    <w:bottom w:val="single" w:sz="4" w:space="0" w:color="0070C0"/>
                    <w:right w:val="single" w:sz="4" w:space="0" w:color="0070C0"/>
                  </w:tcBorders>
                  <w:hideMark/>
                </w:tcPr>
                <w:p w14:paraId="247D9ACA" w14:textId="367A9EB7" w:rsidR="004A6B2A" w:rsidRPr="00396F8B" w:rsidRDefault="004A6B2A" w:rsidP="004A6B2A">
                  <w:pPr>
                    <w:rPr>
                      <w:rFonts w:ascii="Arial" w:hAnsi="Arial" w:cs="Arial"/>
                      <w:color w:val="0070C0"/>
                      <w:sz w:val="22"/>
                      <w:szCs w:val="22"/>
                    </w:rPr>
                  </w:pPr>
                  <w:hyperlink r:id="rId15" w:history="1">
                    <w:r w:rsidRPr="00396F8B">
                      <w:rPr>
                        <w:rStyle w:val="Titre1Car"/>
                        <w:rFonts w:cs="Arial"/>
                        <w:sz w:val="22"/>
                        <w:szCs w:val="22"/>
                      </w:rPr>
                      <w:t>au lycée g</w:t>
                    </w:r>
                    <w:r w:rsidRPr="00396F8B">
                      <w:rPr>
                        <w:rStyle w:val="Titre1Car"/>
                        <w:rFonts w:cs="Arial"/>
                        <w:sz w:val="22"/>
                        <w:szCs w:val="22"/>
                      </w:rPr>
                      <w:t>é</w:t>
                    </w:r>
                    <w:r w:rsidRPr="00396F8B">
                      <w:rPr>
                        <w:rStyle w:val="Titre1Car"/>
                        <w:rFonts w:cs="Arial"/>
                        <w:sz w:val="22"/>
                        <w:szCs w:val="22"/>
                      </w:rPr>
                      <w:t>néral et technologique </w:t>
                    </w:r>
                  </w:hyperlink>
                </w:p>
                <w:p w14:paraId="01A7F221" w14:textId="348C5AE7" w:rsidR="004A6B2A" w:rsidRPr="00396F8B" w:rsidRDefault="004A6B2A" w:rsidP="004A6B2A">
                  <w:pPr>
                    <w:rPr>
                      <w:rFonts w:ascii="Arial" w:hAnsi="Arial" w:cs="Arial"/>
                      <w:color w:val="0070C0"/>
                      <w:sz w:val="22"/>
                      <w:szCs w:val="22"/>
                    </w:rPr>
                  </w:pPr>
                </w:p>
              </w:tc>
              <w:tc>
                <w:tcPr>
                  <w:tcW w:w="2569" w:type="dxa"/>
                  <w:tcBorders>
                    <w:top w:val="single" w:sz="4" w:space="0" w:color="0070C0"/>
                    <w:left w:val="single" w:sz="4" w:space="0" w:color="0070C0"/>
                    <w:bottom w:val="single" w:sz="4" w:space="0" w:color="0070C0"/>
                    <w:right w:val="single" w:sz="4" w:space="0" w:color="0070C0"/>
                  </w:tcBorders>
                </w:tcPr>
                <w:p w14:paraId="23009F0D" w14:textId="4CCBC134" w:rsidR="004A6B2A" w:rsidRPr="00396F8B" w:rsidRDefault="004A6B2A" w:rsidP="004A6B2A">
                  <w:pPr>
                    <w:rPr>
                      <w:rFonts w:ascii="Arial" w:hAnsi="Arial" w:cs="Arial"/>
                      <w:color w:val="0070C0"/>
                      <w:sz w:val="22"/>
                      <w:szCs w:val="22"/>
                    </w:rPr>
                  </w:pPr>
                  <w:hyperlink r:id="rId16" w:history="1">
                    <w:r w:rsidRPr="00396F8B">
                      <w:rPr>
                        <w:rStyle w:val="Titre1Car"/>
                        <w:rFonts w:cs="Arial"/>
                        <w:sz w:val="22"/>
                        <w:szCs w:val="22"/>
                      </w:rPr>
                      <w:t>au lycée pro</w:t>
                    </w:r>
                    <w:r w:rsidRPr="00396F8B">
                      <w:rPr>
                        <w:rStyle w:val="Titre1Car"/>
                        <w:rFonts w:cs="Arial"/>
                        <w:sz w:val="22"/>
                        <w:szCs w:val="22"/>
                      </w:rPr>
                      <w:t>f</w:t>
                    </w:r>
                    <w:r w:rsidRPr="00396F8B">
                      <w:rPr>
                        <w:rStyle w:val="Titre1Car"/>
                        <w:rFonts w:cs="Arial"/>
                        <w:sz w:val="22"/>
                        <w:szCs w:val="22"/>
                      </w:rPr>
                      <w:t>essionnel </w:t>
                    </w:r>
                  </w:hyperlink>
                </w:p>
                <w:p w14:paraId="69E27F00" w14:textId="77777777" w:rsidR="004A6B2A" w:rsidRPr="00396F8B" w:rsidRDefault="004A6B2A" w:rsidP="004A6B2A">
                  <w:pPr>
                    <w:rPr>
                      <w:rFonts w:ascii="Arial" w:hAnsi="Arial" w:cs="Arial"/>
                      <w:color w:val="0070C0"/>
                      <w:sz w:val="22"/>
                      <w:szCs w:val="22"/>
                    </w:rPr>
                  </w:pPr>
                </w:p>
                <w:p w14:paraId="312F2111" w14:textId="0788184D" w:rsidR="004A6B2A" w:rsidRPr="00396F8B" w:rsidRDefault="004A6B2A" w:rsidP="004A6B2A">
                  <w:pPr>
                    <w:rPr>
                      <w:rFonts w:ascii="Arial" w:hAnsi="Arial" w:cs="Arial"/>
                      <w:color w:val="0070C0"/>
                      <w:sz w:val="22"/>
                      <w:szCs w:val="22"/>
                    </w:rPr>
                  </w:pPr>
                </w:p>
              </w:tc>
            </w:tr>
          </w:tbl>
          <w:p w14:paraId="41CB3AC1" w14:textId="77777777" w:rsidR="004A6B2A" w:rsidRPr="00396F8B" w:rsidRDefault="004A6B2A" w:rsidP="004A6B2A">
            <w:pPr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  <w:p w14:paraId="2C99D2DC" w14:textId="42C177AF" w:rsidR="004A6B2A" w:rsidRPr="00396F8B" w:rsidRDefault="004A6B2A" w:rsidP="004A6B2A">
            <w:pPr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396F8B">
              <w:rPr>
                <w:rFonts w:ascii="Arial" w:hAnsi="Arial" w:cs="Arial"/>
                <w:color w:val="0070C0"/>
                <w:sz w:val="22"/>
                <w:szCs w:val="22"/>
              </w:rPr>
              <w:t>Partagez vos choix avec vos enseignants</w:t>
            </w:r>
            <w:r w:rsidR="005E03FB">
              <w:rPr>
                <w:rFonts w:ascii="Arial" w:hAnsi="Arial" w:cs="Arial"/>
                <w:color w:val="0070C0"/>
                <w:sz w:val="22"/>
                <w:szCs w:val="22"/>
              </w:rPr>
              <w:t xml:space="preserve"> et vos enseignantes</w:t>
            </w:r>
            <w:r w:rsidRPr="00396F8B">
              <w:rPr>
                <w:rFonts w:ascii="Arial" w:hAnsi="Arial" w:cs="Arial"/>
                <w:color w:val="0070C0"/>
                <w:sz w:val="22"/>
                <w:szCs w:val="22"/>
              </w:rPr>
              <w:t>, l</w:t>
            </w:r>
            <w:r w:rsidR="00396F8B">
              <w:rPr>
                <w:rFonts w:ascii="Arial" w:hAnsi="Arial" w:cs="Arial"/>
                <w:color w:val="0070C0"/>
                <w:sz w:val="22"/>
                <w:szCs w:val="22"/>
              </w:rPr>
              <w:t>e</w:t>
            </w:r>
            <w:r w:rsidRPr="00396F8B">
              <w:rPr>
                <w:rFonts w:ascii="Arial" w:hAnsi="Arial" w:cs="Arial"/>
                <w:color w:val="0070C0"/>
                <w:sz w:val="22"/>
                <w:szCs w:val="22"/>
              </w:rPr>
              <w:t xml:space="preserve"> ou l</w:t>
            </w:r>
            <w:r w:rsidR="00396F8B">
              <w:rPr>
                <w:rFonts w:ascii="Arial" w:hAnsi="Arial" w:cs="Arial"/>
                <w:color w:val="0070C0"/>
                <w:sz w:val="22"/>
                <w:szCs w:val="22"/>
              </w:rPr>
              <w:t>a</w:t>
            </w:r>
            <w:r w:rsidRPr="00396F8B">
              <w:rPr>
                <w:rFonts w:ascii="Arial" w:hAnsi="Arial" w:cs="Arial"/>
                <w:color w:val="0070C0"/>
                <w:sz w:val="22"/>
                <w:szCs w:val="22"/>
              </w:rPr>
              <w:t xml:space="preserve"> </w:t>
            </w:r>
            <w:r w:rsidR="00396F8B">
              <w:rPr>
                <w:rFonts w:ascii="Arial" w:hAnsi="Arial" w:cs="Arial"/>
                <w:color w:val="0070C0"/>
                <w:sz w:val="22"/>
                <w:szCs w:val="22"/>
              </w:rPr>
              <w:t>p</w:t>
            </w:r>
            <w:r w:rsidRPr="00396F8B">
              <w:rPr>
                <w:rFonts w:ascii="Arial" w:hAnsi="Arial" w:cs="Arial"/>
                <w:color w:val="0070C0"/>
                <w:sz w:val="22"/>
                <w:szCs w:val="22"/>
              </w:rPr>
              <w:t xml:space="preserve">sy-EN de votre établissement et avec votre famille et/ou </w:t>
            </w:r>
            <w:r w:rsidR="00396F8B">
              <w:rPr>
                <w:rFonts w:ascii="Arial" w:hAnsi="Arial" w:cs="Arial"/>
                <w:color w:val="0070C0"/>
                <w:sz w:val="22"/>
                <w:szCs w:val="22"/>
              </w:rPr>
              <w:t xml:space="preserve">vos </w:t>
            </w:r>
            <w:r w:rsidRPr="00396F8B">
              <w:rPr>
                <w:rFonts w:ascii="Arial" w:hAnsi="Arial" w:cs="Arial"/>
                <w:color w:val="0070C0"/>
                <w:sz w:val="22"/>
                <w:szCs w:val="22"/>
              </w:rPr>
              <w:t>tuteurs légaux</w:t>
            </w:r>
            <w:r w:rsidR="00396F8B">
              <w:rPr>
                <w:rFonts w:ascii="Arial" w:hAnsi="Arial" w:cs="Arial"/>
                <w:color w:val="0070C0"/>
                <w:sz w:val="22"/>
                <w:szCs w:val="22"/>
              </w:rPr>
              <w:t xml:space="preserve"> ou tutrices légales</w:t>
            </w:r>
            <w:r w:rsidRPr="00396F8B">
              <w:rPr>
                <w:rFonts w:ascii="Arial" w:hAnsi="Arial" w:cs="Arial"/>
                <w:color w:val="0070C0"/>
                <w:sz w:val="22"/>
                <w:szCs w:val="22"/>
              </w:rPr>
              <w:t>.</w:t>
            </w:r>
          </w:p>
          <w:p w14:paraId="243B061C" w14:textId="77777777" w:rsidR="004A6B2A" w:rsidRPr="00396F8B" w:rsidRDefault="004A6B2A" w:rsidP="004A6B2A">
            <w:pPr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</w:tc>
      </w:tr>
      <w:tr w:rsidR="004A6B2A" w:rsidRPr="00396F8B" w14:paraId="60330DBA" w14:textId="77777777" w:rsidTr="004A6B2A">
        <w:trPr>
          <w:trHeight w:val="3270"/>
        </w:trPr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3BBC593" w14:textId="77777777" w:rsidR="004A6B2A" w:rsidRPr="00396F8B" w:rsidRDefault="004A6B2A" w:rsidP="004A6B2A">
            <w:pPr>
              <w:rPr>
                <w:rFonts w:ascii="Arial" w:hAnsi="Arial" w:cs="Arial"/>
                <w:sz w:val="22"/>
                <w:szCs w:val="22"/>
              </w:rPr>
            </w:pPr>
            <w:r w:rsidRPr="00396F8B">
              <w:rPr>
                <w:rFonts w:ascii="Arial" w:hAnsi="Arial" w:cs="Arial"/>
                <w:sz w:val="22"/>
                <w:szCs w:val="22"/>
              </w:rPr>
              <w:t>En quoi ce métier protège-t-il la planète ?</w:t>
            </w:r>
          </w:p>
        </w:tc>
        <w:tc>
          <w:tcPr>
            <w:tcW w:w="6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0E4C56" w14:textId="44FD931C" w:rsidR="004A6B2A" w:rsidRPr="00396F8B" w:rsidRDefault="004A6B2A" w:rsidP="004A6B2A">
            <w:pPr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396F8B">
              <w:rPr>
                <w:rFonts w:ascii="Arial" w:hAnsi="Arial" w:cs="Arial"/>
                <w:color w:val="0070C0"/>
                <w:sz w:val="22"/>
                <w:szCs w:val="22"/>
              </w:rPr>
              <w:t>- Étudier les espèces végétales qui vont pouvoir apporter des qualités en termes de biodiversité, pour pouvoir investir, introduire de nouvelles espèces végétales, c’est-à-dire lutter contre les gaz à effet de serre, soit contre le changement climatique.</w:t>
            </w:r>
          </w:p>
          <w:p w14:paraId="76933470" w14:textId="77777777" w:rsidR="004A6B2A" w:rsidRPr="00396F8B" w:rsidRDefault="004A6B2A" w:rsidP="004A6B2A">
            <w:pPr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396F8B">
              <w:rPr>
                <w:rFonts w:ascii="Arial" w:hAnsi="Arial" w:cs="Arial"/>
                <w:color w:val="0070C0"/>
                <w:sz w:val="22"/>
                <w:szCs w:val="22"/>
              </w:rPr>
              <w:t>- Développer des techniques pour lutter contre les îlots de chaleur, par exemple la toiture végétalisée.</w:t>
            </w:r>
          </w:p>
          <w:p w14:paraId="084FAB8B" w14:textId="77777777" w:rsidR="004A6B2A" w:rsidRPr="00396F8B" w:rsidRDefault="004A6B2A" w:rsidP="004A6B2A">
            <w:pPr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396F8B">
              <w:rPr>
                <w:rFonts w:ascii="Arial" w:hAnsi="Arial" w:cs="Arial"/>
                <w:color w:val="0070C0"/>
                <w:sz w:val="22"/>
                <w:szCs w:val="22"/>
              </w:rPr>
              <w:t>- Expérimenter les meilleures techniques de production d’un gazon endémique.</w:t>
            </w:r>
          </w:p>
          <w:p w14:paraId="7374BAE6" w14:textId="77777777" w:rsidR="004A6B2A" w:rsidRPr="00396F8B" w:rsidRDefault="004A6B2A" w:rsidP="004A6B2A">
            <w:pPr>
              <w:rPr>
                <w:rFonts w:ascii="Arial" w:hAnsi="Arial" w:cs="Arial"/>
                <w:sz w:val="22"/>
                <w:szCs w:val="22"/>
              </w:rPr>
            </w:pPr>
            <w:r w:rsidRPr="00396F8B">
              <w:rPr>
                <w:rFonts w:ascii="Arial" w:hAnsi="Arial" w:cs="Arial"/>
                <w:color w:val="0070C0"/>
                <w:sz w:val="22"/>
                <w:szCs w:val="22"/>
              </w:rPr>
              <w:t>- Adapter les techniques au milieu tropical et aux espèces présentes.</w:t>
            </w:r>
          </w:p>
        </w:tc>
      </w:tr>
    </w:tbl>
    <w:p w14:paraId="21A2824C" w14:textId="77777777" w:rsidR="004A6B2A" w:rsidRPr="00396F8B" w:rsidRDefault="004A6B2A" w:rsidP="004A6B2A">
      <w:pPr>
        <w:rPr>
          <w:rFonts w:ascii="Arial" w:hAnsi="Arial" w:cs="Arial"/>
          <w:sz w:val="22"/>
          <w:szCs w:val="22"/>
        </w:rPr>
      </w:pPr>
    </w:p>
    <w:p w14:paraId="69AD816B" w14:textId="576F7FD6" w:rsidR="006E7956" w:rsidRPr="00396F8B" w:rsidRDefault="006E7956" w:rsidP="004A6B2A">
      <w:pPr>
        <w:rPr>
          <w:rFonts w:ascii="Arial" w:hAnsi="Arial" w:cs="Arial"/>
          <w:sz w:val="22"/>
          <w:szCs w:val="22"/>
        </w:rPr>
      </w:pPr>
    </w:p>
    <w:sectPr w:rsidR="006E7956" w:rsidRPr="00396F8B" w:rsidSect="0030597F">
      <w:headerReference w:type="default" r:id="rId17"/>
      <w:footerReference w:type="default" r:id="rId18"/>
      <w:type w:val="continuous"/>
      <w:pgSz w:w="11910" w:h="16840"/>
      <w:pgMar w:top="-2480" w:right="800" w:bottom="280" w:left="800" w:header="0" w:footer="34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4AC27E" w14:textId="77777777" w:rsidR="00374CD7" w:rsidRDefault="00374CD7" w:rsidP="00597604">
      <w:r>
        <w:separator/>
      </w:r>
    </w:p>
  </w:endnote>
  <w:endnote w:type="continuationSeparator" w:id="0">
    <w:p w14:paraId="3B377248" w14:textId="77777777" w:rsidR="00374CD7" w:rsidRDefault="00374CD7" w:rsidP="0059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rianne">
    <w:altName w:val="Calibri"/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6CF65" w14:textId="77777777" w:rsidR="0030597F" w:rsidRDefault="0030597F" w:rsidP="0030597F">
    <w:pPr>
      <w:pStyle w:val="Pieddepage"/>
      <w:ind w:left="-800"/>
    </w:pPr>
    <w:r>
      <w:rPr>
        <w:noProof/>
      </w:rPr>
      <w:drawing>
        <wp:inline distT="0" distB="0" distL="0" distR="0" wp14:anchorId="693FAC58" wp14:editId="4AC38FEC">
          <wp:extent cx="7596000" cy="100800"/>
          <wp:effectExtent l="0" t="0" r="0" b="1270"/>
          <wp:docPr id="1294125431" name="Graphique 12941254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6000" cy="10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ADDC91" w14:textId="77777777" w:rsidR="00374CD7" w:rsidRDefault="00374CD7" w:rsidP="00597604">
      <w:r>
        <w:separator/>
      </w:r>
    </w:p>
  </w:footnote>
  <w:footnote w:type="continuationSeparator" w:id="0">
    <w:p w14:paraId="61BCA883" w14:textId="77777777" w:rsidR="00374CD7" w:rsidRDefault="00374CD7" w:rsidP="0059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01103" w14:textId="77777777" w:rsidR="00597604" w:rsidRDefault="0030597F" w:rsidP="0030597F">
    <w:pPr>
      <w:pStyle w:val="En-tte"/>
      <w:ind w:left="-800"/>
    </w:pPr>
    <w:r>
      <w:rPr>
        <w:noProof/>
      </w:rPr>
      <w:drawing>
        <wp:inline distT="0" distB="0" distL="0" distR="0" wp14:anchorId="099ABFA9" wp14:editId="10B7763D">
          <wp:extent cx="7560000" cy="1440000"/>
          <wp:effectExtent l="0" t="0" r="0" b="0"/>
          <wp:docPr id="494476434" name="Graphique 4944764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5630261" name="Graphique 19956302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4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DE0C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406E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8222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966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FCDF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08B7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1C34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5CB2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42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D23B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59085701">
    <w:abstractNumId w:val="4"/>
  </w:num>
  <w:num w:numId="2" w16cid:durableId="668946886">
    <w:abstractNumId w:val="5"/>
  </w:num>
  <w:num w:numId="3" w16cid:durableId="1718092420">
    <w:abstractNumId w:val="6"/>
  </w:num>
  <w:num w:numId="4" w16cid:durableId="1567718197">
    <w:abstractNumId w:val="7"/>
  </w:num>
  <w:num w:numId="5" w16cid:durableId="1621302854">
    <w:abstractNumId w:val="9"/>
  </w:num>
  <w:num w:numId="6" w16cid:durableId="128061002">
    <w:abstractNumId w:val="0"/>
  </w:num>
  <w:num w:numId="7" w16cid:durableId="1691951492">
    <w:abstractNumId w:val="1"/>
  </w:num>
  <w:num w:numId="8" w16cid:durableId="896665175">
    <w:abstractNumId w:val="2"/>
  </w:num>
  <w:num w:numId="9" w16cid:durableId="2013994534">
    <w:abstractNumId w:val="3"/>
  </w:num>
  <w:num w:numId="10" w16cid:durableId="213648137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6B2A"/>
    <w:rsid w:val="00023008"/>
    <w:rsid w:val="000B013C"/>
    <w:rsid w:val="001066E4"/>
    <w:rsid w:val="0012196C"/>
    <w:rsid w:val="0016582E"/>
    <w:rsid w:val="002C6A70"/>
    <w:rsid w:val="002E0DCA"/>
    <w:rsid w:val="002F1030"/>
    <w:rsid w:val="002F44B9"/>
    <w:rsid w:val="0030597F"/>
    <w:rsid w:val="00374CD7"/>
    <w:rsid w:val="00396F8B"/>
    <w:rsid w:val="003C29CA"/>
    <w:rsid w:val="00463F02"/>
    <w:rsid w:val="004A6B2A"/>
    <w:rsid w:val="005257BA"/>
    <w:rsid w:val="00532318"/>
    <w:rsid w:val="00572015"/>
    <w:rsid w:val="00594335"/>
    <w:rsid w:val="00597604"/>
    <w:rsid w:val="005E03FB"/>
    <w:rsid w:val="0063538A"/>
    <w:rsid w:val="006733A0"/>
    <w:rsid w:val="006E7956"/>
    <w:rsid w:val="007E01BE"/>
    <w:rsid w:val="00824615"/>
    <w:rsid w:val="008A7DF9"/>
    <w:rsid w:val="0091172A"/>
    <w:rsid w:val="00914CA3"/>
    <w:rsid w:val="0095548B"/>
    <w:rsid w:val="00960808"/>
    <w:rsid w:val="00960DD8"/>
    <w:rsid w:val="0097590D"/>
    <w:rsid w:val="00AF73B2"/>
    <w:rsid w:val="00B24F63"/>
    <w:rsid w:val="00B52A67"/>
    <w:rsid w:val="00BB5C2B"/>
    <w:rsid w:val="00C178C8"/>
    <w:rsid w:val="00CC4D1E"/>
    <w:rsid w:val="00CF38E0"/>
    <w:rsid w:val="00DF44F0"/>
    <w:rsid w:val="00E23ABD"/>
    <w:rsid w:val="00E42018"/>
    <w:rsid w:val="00E86C10"/>
    <w:rsid w:val="00E94C26"/>
    <w:rsid w:val="00F027C2"/>
    <w:rsid w:val="00FA6F4B"/>
    <w:rsid w:val="00FA6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B546A3"/>
  <w15:docId w15:val="{9F14AC58-2213-4B35-970D-5732D71DD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iche élève"/>
    <w:qFormat/>
    <w:rsid w:val="004A6B2A"/>
    <w:pPr>
      <w:widowControl/>
      <w:autoSpaceDE/>
      <w:autoSpaceDN/>
    </w:pPr>
    <w:rPr>
      <w:sz w:val="24"/>
      <w:szCs w:val="24"/>
      <w:lang w:val="fr-FR"/>
    </w:rPr>
  </w:style>
  <w:style w:type="paragraph" w:styleId="Titre1">
    <w:name w:val="heading 1"/>
    <w:aliases w:val="Lien web"/>
    <w:next w:val="Normal"/>
    <w:link w:val="Titre1Car"/>
    <w:uiPriority w:val="9"/>
    <w:qFormat/>
    <w:rsid w:val="00914CA3"/>
    <w:pPr>
      <w:keepNext/>
      <w:keepLines/>
      <w:spacing w:before="240"/>
      <w:outlineLvl w:val="0"/>
    </w:pPr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5548B"/>
    <w:pPr>
      <w:keepNext/>
      <w:keepLines/>
      <w:widowControl w:val="0"/>
      <w:autoSpaceDE w:val="0"/>
      <w:autoSpaceDN w:val="0"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pPr>
      <w:widowControl w:val="0"/>
      <w:autoSpaceDE w:val="0"/>
      <w:autoSpaceDN w:val="0"/>
    </w:pPr>
    <w:rPr>
      <w:rFonts w:ascii="Arial" w:eastAsia="Marianne" w:hAnsi="Arial" w:cs="Marianne"/>
      <w:sz w:val="17"/>
      <w:szCs w:val="17"/>
      <w:lang w:val="ca-ES"/>
    </w:rPr>
  </w:style>
  <w:style w:type="paragraph" w:styleId="Titre">
    <w:name w:val="Title"/>
    <w:basedOn w:val="Normal"/>
    <w:uiPriority w:val="10"/>
    <w:qFormat/>
    <w:pPr>
      <w:widowControl w:val="0"/>
      <w:autoSpaceDE w:val="0"/>
      <w:autoSpaceDN w:val="0"/>
      <w:spacing w:before="223"/>
      <w:ind w:left="730"/>
    </w:pPr>
    <w:rPr>
      <w:rFonts w:ascii="Arial" w:eastAsia="Marianne" w:hAnsi="Arial" w:cs="Marianne"/>
      <w:b/>
      <w:bCs/>
      <w:sz w:val="28"/>
      <w:szCs w:val="28"/>
      <w:lang w:val="ca-ES"/>
    </w:rPr>
  </w:style>
  <w:style w:type="paragraph" w:styleId="Paragraphedeliste">
    <w:name w:val="List Paragraph"/>
    <w:basedOn w:val="Normal"/>
    <w:uiPriority w:val="1"/>
    <w:qFormat/>
    <w:pPr>
      <w:widowControl w:val="0"/>
      <w:autoSpaceDE w:val="0"/>
      <w:autoSpaceDN w:val="0"/>
    </w:pPr>
    <w:rPr>
      <w:rFonts w:ascii="Arial" w:eastAsia="Marianne" w:hAnsi="Arial" w:cs="Marianne"/>
      <w:sz w:val="20"/>
      <w:szCs w:val="22"/>
      <w:lang w:val="ca-ES"/>
    </w:rPr>
  </w:style>
  <w:style w:type="paragraph" w:customStyle="1" w:styleId="Quelbac">
    <w:name w:val="Quel bac ?"/>
    <w:uiPriority w:val="1"/>
    <w:qFormat/>
    <w:rsid w:val="0095548B"/>
    <w:rPr>
      <w:rFonts w:ascii="Arial" w:eastAsia="Marianne" w:hAnsi="Arial" w:cs="Marianne"/>
      <w:sz w:val="18"/>
      <w:lang w:val="ca-ES"/>
    </w:rPr>
  </w:style>
  <w:style w:type="paragraph" w:customStyle="1" w:styleId="TITREDENIVEAU1">
    <w:name w:val="TITRE DE NIVEAU 1"/>
    <w:qFormat/>
    <w:rsid w:val="0095548B"/>
    <w:rPr>
      <w:rFonts w:ascii="Arial" w:eastAsia="Marianne" w:hAnsi="Arial" w:cs="Marianne"/>
      <w:b/>
      <w:bCs/>
      <w:color w:val="231F20"/>
      <w:spacing w:val="-2"/>
      <w:sz w:val="28"/>
      <w:szCs w:val="28"/>
      <w:lang w:val="ca-ES"/>
    </w:rPr>
  </w:style>
  <w:style w:type="paragraph" w:customStyle="1" w:styleId="Textecourant">
    <w:name w:val="Texte courant"/>
    <w:basedOn w:val="Corpsdetexte"/>
    <w:qFormat/>
    <w:rsid w:val="0016582E"/>
    <w:pPr>
      <w:spacing w:before="1" w:line="254" w:lineRule="auto"/>
      <w:ind w:left="730" w:right="102"/>
    </w:pPr>
    <w:rPr>
      <w:color w:val="231F20"/>
    </w:rPr>
  </w:style>
  <w:style w:type="paragraph" w:customStyle="1" w:styleId="Tmoignage">
    <w:name w:val="Témoignage"/>
    <w:basedOn w:val="Normal"/>
    <w:qFormat/>
    <w:rsid w:val="0095548B"/>
    <w:pPr>
      <w:widowControl w:val="0"/>
      <w:autoSpaceDE w:val="0"/>
      <w:autoSpaceDN w:val="0"/>
      <w:spacing w:before="177"/>
      <w:ind w:left="730"/>
    </w:pPr>
    <w:rPr>
      <w:rFonts w:ascii="Arial" w:eastAsia="Marianne" w:hAnsi="Arial" w:cs="Marianne"/>
      <w:b/>
      <w:color w:val="231F20"/>
      <w:sz w:val="18"/>
      <w:szCs w:val="22"/>
      <w:lang w:val="ca-ES"/>
    </w:rPr>
  </w:style>
  <w:style w:type="paragraph" w:customStyle="1" w:styleId="Fichelve">
    <w:name w:val="Fiche élève"/>
    <w:basedOn w:val="Normal"/>
    <w:qFormat/>
    <w:rsid w:val="00594335"/>
    <w:pPr>
      <w:widowControl w:val="0"/>
      <w:autoSpaceDE w:val="0"/>
      <w:autoSpaceDN w:val="0"/>
      <w:ind w:left="730"/>
    </w:pPr>
    <w:rPr>
      <w:rFonts w:ascii="Arial" w:eastAsia="Marianne" w:hAnsi="Arial" w:cs="Marianne"/>
      <w:b/>
      <w:color w:val="231F20"/>
      <w:spacing w:val="-2"/>
      <w:sz w:val="20"/>
      <w:szCs w:val="22"/>
      <w:lang w:val="ca-ES"/>
    </w:rPr>
  </w:style>
  <w:style w:type="paragraph" w:customStyle="1" w:styleId="Titre3tmoin">
    <w:name w:val="Titre 3 témoin"/>
    <w:basedOn w:val="Normal"/>
    <w:qFormat/>
    <w:rsid w:val="00594335"/>
    <w:pPr>
      <w:widowControl w:val="0"/>
      <w:autoSpaceDE w:val="0"/>
      <w:autoSpaceDN w:val="0"/>
      <w:spacing w:before="207"/>
      <w:ind w:left="730"/>
      <w:jc w:val="both"/>
    </w:pPr>
    <w:rPr>
      <w:rFonts w:ascii="Arial" w:eastAsia="Marianne" w:hAnsi="Arial" w:cs="Marianne"/>
      <w:b/>
      <w:color w:val="231F20"/>
      <w:sz w:val="16"/>
      <w:szCs w:val="22"/>
      <w:lang w:val="ca-ES"/>
    </w:rPr>
  </w:style>
  <w:style w:type="paragraph" w:styleId="Citation">
    <w:name w:val="Quote"/>
    <w:basedOn w:val="Normal"/>
    <w:next w:val="Normal"/>
    <w:link w:val="CitationCar"/>
    <w:uiPriority w:val="29"/>
    <w:qFormat/>
    <w:rsid w:val="00824615"/>
    <w:pPr>
      <w:widowControl w:val="0"/>
      <w:autoSpaceDE w:val="0"/>
      <w:autoSpaceDN w:val="0"/>
      <w:spacing w:before="200" w:after="160"/>
      <w:ind w:left="864" w:right="864"/>
      <w:jc w:val="both"/>
    </w:pPr>
    <w:rPr>
      <w:rFonts w:ascii="Arial" w:eastAsia="Marianne" w:hAnsi="Arial" w:cs="Marianne"/>
      <w:i/>
      <w:iCs/>
      <w:color w:val="404040" w:themeColor="text1" w:themeTint="BF"/>
      <w:sz w:val="18"/>
      <w:szCs w:val="22"/>
      <w:lang w:val="ca-ES"/>
    </w:rPr>
  </w:style>
  <w:style w:type="character" w:customStyle="1" w:styleId="CitationCar">
    <w:name w:val="Citation Car"/>
    <w:basedOn w:val="Policepardfaut"/>
    <w:link w:val="Citation"/>
    <w:uiPriority w:val="29"/>
    <w:rsid w:val="00824615"/>
    <w:rPr>
      <w:rFonts w:ascii="Marianne" w:eastAsia="Marianne" w:hAnsi="Marianne" w:cs="Marianne"/>
      <w:i/>
      <w:iCs/>
      <w:color w:val="404040" w:themeColor="text1" w:themeTint="BF"/>
      <w:sz w:val="18"/>
      <w:lang w:val="ca-ES"/>
    </w:rPr>
  </w:style>
  <w:style w:type="paragraph" w:customStyle="1" w:styleId="Verbatim">
    <w:name w:val="Verbatim"/>
    <w:qFormat/>
    <w:rsid w:val="0095548B"/>
    <w:pPr>
      <w:ind w:left="730"/>
    </w:pPr>
    <w:rPr>
      <w:rFonts w:ascii="Arial" w:eastAsia="Marianne" w:hAnsi="Arial" w:cs="Marianne"/>
      <w:i/>
      <w:color w:val="231F20"/>
      <w:sz w:val="18"/>
      <w:lang w:val="ca-ES"/>
    </w:rPr>
  </w:style>
  <w:style w:type="paragraph" w:customStyle="1" w:styleId="Activit">
    <w:name w:val="Activité"/>
    <w:next w:val="Tmoignage"/>
    <w:qFormat/>
    <w:rsid w:val="00914CA3"/>
    <w:pPr>
      <w:spacing w:line="193" w:lineRule="exact"/>
      <w:ind w:left="730"/>
    </w:pPr>
    <w:rPr>
      <w:rFonts w:ascii="Arial" w:eastAsia="Marianne" w:hAnsi="Arial" w:cs="Marianne"/>
      <w:b/>
      <w:color w:val="000000" w:themeColor="text1"/>
      <w:sz w:val="20"/>
      <w:lang w:val="ca-ES"/>
    </w:rPr>
  </w:style>
  <w:style w:type="character" w:customStyle="1" w:styleId="CorpsdetexteCar">
    <w:name w:val="Corps de texte Car"/>
    <w:basedOn w:val="Policepardfaut"/>
    <w:link w:val="Corpsdetexte"/>
    <w:uiPriority w:val="1"/>
    <w:rsid w:val="00463F02"/>
    <w:rPr>
      <w:rFonts w:ascii="Marianne" w:eastAsia="Marianne" w:hAnsi="Marianne" w:cs="Marianne"/>
      <w:sz w:val="17"/>
      <w:szCs w:val="17"/>
      <w:lang w:val="ca-ES"/>
    </w:rPr>
  </w:style>
  <w:style w:type="paragraph" w:customStyle="1" w:styleId="Descriptiffichelve">
    <w:name w:val="Descriptif fiche élève"/>
    <w:next w:val="Textecourant"/>
    <w:qFormat/>
    <w:rsid w:val="0095548B"/>
    <w:pPr>
      <w:spacing w:line="193" w:lineRule="exact"/>
      <w:ind w:left="821"/>
    </w:pPr>
    <w:rPr>
      <w:rFonts w:ascii="Arial" w:eastAsia="Marianne" w:hAnsi="Arial" w:cs="Marianne"/>
      <w:color w:val="000000" w:themeColor="text1"/>
      <w:sz w:val="18"/>
      <w:u w:color="25408F"/>
      <w:lang w:val="ca-ES"/>
    </w:rPr>
  </w:style>
  <w:style w:type="paragraph" w:styleId="En-tte">
    <w:name w:val="header"/>
    <w:basedOn w:val="Normal"/>
    <w:link w:val="En-tteCar"/>
    <w:uiPriority w:val="99"/>
    <w:unhideWhenUsed/>
    <w:rsid w:val="00597604"/>
    <w:pPr>
      <w:widowControl w:val="0"/>
      <w:tabs>
        <w:tab w:val="center" w:pos="4536"/>
        <w:tab w:val="right" w:pos="9072"/>
      </w:tabs>
      <w:autoSpaceDE w:val="0"/>
      <w:autoSpaceDN w:val="0"/>
    </w:pPr>
    <w:rPr>
      <w:rFonts w:ascii="Arial" w:eastAsia="Marianne" w:hAnsi="Arial" w:cs="Marianne"/>
      <w:sz w:val="20"/>
      <w:szCs w:val="22"/>
      <w:lang w:val="ca-ES"/>
    </w:rPr>
  </w:style>
  <w:style w:type="character" w:customStyle="1" w:styleId="En-tteCar">
    <w:name w:val="En-tête Car"/>
    <w:basedOn w:val="Policepardfaut"/>
    <w:link w:val="En-tte"/>
    <w:uiPriority w:val="99"/>
    <w:rsid w:val="00597604"/>
    <w:rPr>
      <w:rFonts w:ascii="Marianne" w:eastAsia="Marianne" w:hAnsi="Marianne" w:cs="Marianne"/>
      <w:lang w:val="ca-ES"/>
    </w:rPr>
  </w:style>
  <w:style w:type="paragraph" w:styleId="Pieddepage">
    <w:name w:val="footer"/>
    <w:basedOn w:val="Normal"/>
    <w:link w:val="PieddepageCar"/>
    <w:uiPriority w:val="99"/>
    <w:unhideWhenUsed/>
    <w:rsid w:val="00597604"/>
    <w:pPr>
      <w:widowControl w:val="0"/>
      <w:tabs>
        <w:tab w:val="center" w:pos="4536"/>
        <w:tab w:val="right" w:pos="9072"/>
      </w:tabs>
      <w:autoSpaceDE w:val="0"/>
      <w:autoSpaceDN w:val="0"/>
    </w:pPr>
    <w:rPr>
      <w:rFonts w:ascii="Arial" w:eastAsia="Marianne" w:hAnsi="Arial" w:cs="Marianne"/>
      <w:sz w:val="20"/>
      <w:szCs w:val="22"/>
      <w:lang w:val="ca-ES"/>
    </w:rPr>
  </w:style>
  <w:style w:type="character" w:customStyle="1" w:styleId="PieddepageCar">
    <w:name w:val="Pied de page Car"/>
    <w:basedOn w:val="Policepardfaut"/>
    <w:link w:val="Pieddepage"/>
    <w:uiPriority w:val="99"/>
    <w:rsid w:val="00597604"/>
    <w:rPr>
      <w:rFonts w:ascii="Marianne" w:eastAsia="Marianne" w:hAnsi="Marianne" w:cs="Marianne"/>
      <w:lang w:val="ca-ES"/>
    </w:rPr>
  </w:style>
  <w:style w:type="paragraph" w:styleId="Sansinterligne">
    <w:name w:val="No Spacing"/>
    <w:aliases w:val="Poursuite Onisep.fr"/>
    <w:uiPriority w:val="1"/>
    <w:qFormat/>
    <w:rsid w:val="0095548B"/>
    <w:rPr>
      <w:rFonts w:ascii="Arial" w:eastAsia="Marianne" w:hAnsi="Arial" w:cs="Marianne"/>
      <w:sz w:val="16"/>
      <w:lang w:val="ca-ES"/>
    </w:rPr>
  </w:style>
  <w:style w:type="character" w:customStyle="1" w:styleId="Titre2Car">
    <w:name w:val="Titre 2 Car"/>
    <w:basedOn w:val="Policepardfaut"/>
    <w:link w:val="Titre2"/>
    <w:uiPriority w:val="9"/>
    <w:rsid w:val="009554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customStyle="1" w:styleId="Titre1Car">
    <w:name w:val="Titre 1 Car"/>
    <w:aliases w:val="Lien web Car"/>
    <w:basedOn w:val="Policepardfaut"/>
    <w:link w:val="Titre1"/>
    <w:uiPriority w:val="9"/>
    <w:rsid w:val="00914CA3"/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character" w:styleId="Lienhypertexte">
    <w:name w:val="Hyperlink"/>
    <w:basedOn w:val="Policepardfaut"/>
    <w:uiPriority w:val="99"/>
    <w:unhideWhenUsed/>
    <w:rsid w:val="004A6B2A"/>
    <w:rPr>
      <w:color w:val="0000FF" w:themeColor="hyperlink"/>
      <w:u w:val="single"/>
    </w:rPr>
  </w:style>
  <w:style w:type="table" w:styleId="Grilledutableau">
    <w:name w:val="Table Grid"/>
    <w:basedOn w:val="TableauNormal"/>
    <w:uiPriority w:val="39"/>
    <w:rsid w:val="004A6B2A"/>
    <w:pPr>
      <w:widowControl/>
      <w:autoSpaceDE/>
      <w:autoSpaceDN/>
    </w:pPr>
    <w:rPr>
      <w:sz w:val="24"/>
      <w:szCs w:val="24"/>
      <w:lang w:val="fr-FR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Lienhypertextesuivivisit">
    <w:name w:val="FollowedHyperlink"/>
    <w:basedOn w:val="Policepardfaut"/>
    <w:uiPriority w:val="99"/>
    <w:semiHidden/>
    <w:unhideWhenUsed/>
    <w:rsid w:val="00396F8B"/>
    <w:rPr>
      <w:color w:val="800080" w:themeColor="followed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5323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9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explorer-avenirs.onisep.fr/ressources/univers-formation/formations/post-bac/master-mention-ville-et-environnements-urbain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explorer-avenirs.onisep.fr/orientation/le-lycee/le-lycee-professionne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oniseptv.onisep.fr/video/responsable-r-amp-d-en-genie-vegetal" TargetMode="External"/><Relationship Id="rId5" Type="http://schemas.openxmlformats.org/officeDocument/2006/relationships/styles" Target="styles.xml"/><Relationship Id="rId15" Type="http://schemas.openxmlformats.org/officeDocument/2006/relationships/hyperlink" Target="https://explorer-avenirs.onisep.fr/horizons21" TargetMode="External"/><Relationship Id="rId10" Type="http://schemas.openxmlformats.org/officeDocument/2006/relationships/hyperlink" Target="https://videos.onisep.fr/embed/media:slug:responsable-r-amp-d-en-genie-vegetal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explorer-avenirs.onisep.fr/ressources/univers-formation/formations/post-bac/master-mention-biodiversite-ecologie-et-evolution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bault\Desktop\travail\TITI\Gabarit%20RESO_A4_P%20-%20Copi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9748E1BC3FA840A81ECE6ACFC4F89C" ma:contentTypeVersion="16" ma:contentTypeDescription="Crée un document." ma:contentTypeScope="" ma:versionID="eba56b792999a841cdef9b8382514dc2">
  <xsd:schema xmlns:xsd="http://www.w3.org/2001/XMLSchema" xmlns:xs="http://www.w3.org/2001/XMLSchema" xmlns:p="http://schemas.microsoft.com/office/2006/metadata/properties" xmlns:ns2="9448bf83-8346-4500-a2f7-4e41d137855d" xmlns:ns3="8b82278e-a85a-407d-ae5b-80f5e398b3bb" targetNamespace="http://schemas.microsoft.com/office/2006/metadata/properties" ma:root="true" ma:fieldsID="8cad0bfbfcce192cd5b5cfa7ae3c4d8a" ns2:_="" ns3:_="">
    <xsd:import namespace="9448bf83-8346-4500-a2f7-4e41d137855d"/>
    <xsd:import namespace="8b82278e-a85a-407d-ae5b-80f5e398b3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8bf83-8346-4500-a2f7-4e41d13785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2278e-a85a-407d-ae5b-80f5e398b3b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78a943-7bad-40cf-9b78-8f6fd6d50acb}" ma:internalName="TaxCatchAll" ma:showField="CatchAllData" ma:web="8b82278e-a85a-407d-ae5b-80f5e398b3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82278e-a85a-407d-ae5b-80f5e398b3bb" xsi:nil="true"/>
    <lcf76f155ced4ddcb4097134ff3c332f xmlns="9448bf83-8346-4500-a2f7-4e41d13785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2FFC1E9-675D-4A46-8F14-E385F9120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8bf83-8346-4500-a2f7-4e41d137855d"/>
    <ds:schemaRef ds:uri="8b82278e-a85a-407d-ae5b-80f5e398b3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B80723C-8111-4DC1-8D8E-C85551BD3F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6838FE-52F2-489A-8175-E459B2AD32AB}">
  <ds:schemaRefs>
    <ds:schemaRef ds:uri="http://schemas.microsoft.com/office/2006/metadata/properties"/>
    <ds:schemaRef ds:uri="http://schemas.microsoft.com/office/infopath/2007/PartnerControls"/>
    <ds:schemaRef ds:uri="8b82278e-a85a-407d-ae5b-80f5e398b3bb"/>
    <ds:schemaRef ds:uri="9448bf83-8346-4500-a2f7-4e41d13785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Gabarit RESO_A4_P - Copie.dotx</Template>
  <TotalTime>5</TotalTime>
  <Pages>2</Pages>
  <Words>496</Words>
  <Characters>3011</Characters>
  <Application>Microsoft Office Word</Application>
  <DocSecurity>0</DocSecurity>
  <Lines>602</Lines>
  <Paragraphs>134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Thibault</dc:creator>
  <cp:lastModifiedBy>TOLLA Catherine</cp:lastModifiedBy>
  <cp:revision>3</cp:revision>
  <cp:lastPrinted>2023-07-05T08:50:00Z</cp:lastPrinted>
  <dcterms:created xsi:type="dcterms:W3CDTF">2025-04-16T08:34:00Z</dcterms:created>
  <dcterms:modified xsi:type="dcterms:W3CDTF">2025-06-17T10:31:00Z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Adobe InDesign 17.4 (Macintosh)</vt:lpwstr>
  </property>
  <property fmtid="{D5CDD505-2E9C-101B-9397-08002B2CF9AE}" pid="4" name="LastSaved">
    <vt:filetime>2023-07-05T00:00:00Z</vt:filetime>
  </property>
  <property fmtid="{D5CDD505-2E9C-101B-9397-08002B2CF9AE}" pid="5" name="Producer">
    <vt:lpwstr>Adobe PDF Library 16.0.7</vt:lpwstr>
  </property>
  <property fmtid="{D5CDD505-2E9C-101B-9397-08002B2CF9AE}" pid="6" name="ContentTypeId">
    <vt:lpwstr>0x010100829748E1BC3FA840A81ECE6ACFC4F89C</vt:lpwstr>
  </property>
  <property fmtid="{D5CDD505-2E9C-101B-9397-08002B2CF9AE}" pid="7" name="MediaServiceImageTags">
    <vt:lpwstr/>
  </property>
</Properties>
</file>