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935B" w14:textId="77777777" w:rsidR="00C53110" w:rsidRPr="00D928D5" w:rsidRDefault="00C53110" w:rsidP="00C53110">
      <w:pPr>
        <w:pStyle w:val="TITREDENIVEAU1"/>
        <w:rPr>
          <w:rFonts w:eastAsia="Calibri" w:cs="Arial"/>
          <w:b w:val="0"/>
          <w:bCs w:val="0"/>
          <w:color w:val="auto"/>
          <w:sz w:val="24"/>
          <w:szCs w:val="24"/>
        </w:rPr>
      </w:pPr>
      <w:r w:rsidRPr="00D928D5">
        <w:rPr>
          <w:rFonts w:cs="Arial"/>
          <w:b w:val="0"/>
          <w:bCs w:val="0"/>
          <w:sz w:val="24"/>
          <w:szCs w:val="24"/>
        </w:rPr>
        <w:t>Séquence : Découvrir les métiers de la jardinerie-animalerie</w:t>
      </w:r>
    </w:p>
    <w:p w14:paraId="70B7ED90" w14:textId="77777777" w:rsidR="00C53110" w:rsidRPr="00D928D5" w:rsidRDefault="00C53110" w:rsidP="00C53110">
      <w:pPr>
        <w:rPr>
          <w:rFonts w:ascii="Arial" w:hAnsi="Arial" w:cs="Arial"/>
          <w:lang w:eastAsia="fr-FR"/>
        </w:rPr>
      </w:pPr>
      <w:r w:rsidRPr="00D928D5">
        <w:rPr>
          <w:rFonts w:ascii="Arial" w:hAnsi="Arial" w:cs="Arial"/>
        </w:rPr>
        <w:t>Activité 3 : Découvrir</w:t>
      </w:r>
      <w:r w:rsidRPr="00D928D5">
        <w:rPr>
          <w:rFonts w:ascii="Arial" w:hAnsi="Arial" w:cs="Arial"/>
          <w:lang w:eastAsia="fr-FR"/>
        </w:rPr>
        <w:t xml:space="preserve"> des métiers pour préserver notre planète</w:t>
      </w:r>
    </w:p>
    <w:p w14:paraId="60AB4D31" w14:textId="77777777" w:rsidR="007118F4" w:rsidRPr="00D928D5" w:rsidRDefault="007118F4" w:rsidP="007118F4">
      <w:pPr>
        <w:rPr>
          <w:rFonts w:ascii="Arial" w:hAnsi="Arial" w:cs="Arial"/>
          <w:u w:val="single"/>
          <w:lang w:eastAsia="fr-FR"/>
        </w:rPr>
      </w:pPr>
    </w:p>
    <w:p w14:paraId="26BD283E" w14:textId="2B963EF5" w:rsidR="007118F4" w:rsidRPr="00D928D5" w:rsidRDefault="007118F4" w:rsidP="007118F4">
      <w:pPr>
        <w:rPr>
          <w:rFonts w:ascii="Arial" w:hAnsi="Arial" w:cs="Arial"/>
          <w:sz w:val="22"/>
          <w:szCs w:val="22"/>
        </w:rPr>
      </w:pPr>
      <w:r w:rsidRPr="00D928D5">
        <w:rPr>
          <w:rFonts w:ascii="Arial" w:hAnsi="Arial" w:cs="Arial"/>
          <w:b/>
          <w:bCs/>
          <w:sz w:val="22"/>
          <w:szCs w:val="22"/>
        </w:rPr>
        <w:t>Métier 2</w:t>
      </w:r>
      <w:r w:rsidR="00C73066" w:rsidRPr="00D928D5">
        <w:rPr>
          <w:rFonts w:ascii="Arial" w:hAnsi="Arial" w:cs="Arial"/>
          <w:b/>
          <w:bCs/>
          <w:sz w:val="22"/>
          <w:szCs w:val="22"/>
        </w:rPr>
        <w:t> </w:t>
      </w:r>
      <w:r w:rsidRPr="00D928D5">
        <w:rPr>
          <w:rFonts w:ascii="Arial" w:hAnsi="Arial" w:cs="Arial"/>
          <w:b/>
          <w:bCs/>
          <w:sz w:val="22"/>
          <w:szCs w:val="22"/>
        </w:rPr>
        <w:t>:</w:t>
      </w:r>
      <w:r w:rsidRPr="00D928D5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7657C6">
          <w:rPr>
            <w:rStyle w:val="Titre1Car"/>
            <w:rFonts w:cs="Arial"/>
            <w:sz w:val="22"/>
            <w:szCs w:val="22"/>
            <w:u w:val="none"/>
          </w:rPr>
          <w:t>https://videos.onisep.fr/embed/media:slug:anouck-animatrice-nature-mon-developpement-durable</w:t>
        </w:r>
      </w:hyperlink>
    </w:p>
    <w:p w14:paraId="41BDAB63" w14:textId="429867D3" w:rsidR="007118F4" w:rsidRPr="00D928D5" w:rsidRDefault="007118F4" w:rsidP="007118F4">
      <w:pPr>
        <w:rPr>
          <w:rFonts w:ascii="Arial" w:eastAsia="Calibri" w:hAnsi="Arial" w:cs="Arial"/>
        </w:rPr>
      </w:pPr>
      <w:r w:rsidRPr="00D928D5">
        <w:rPr>
          <w:rFonts w:ascii="Arial" w:hAnsi="Arial" w:cs="Arial"/>
          <w:noProof/>
        </w:rPr>
        <w:drawing>
          <wp:inline distT="0" distB="0" distL="0" distR="0" wp14:anchorId="1E374FD2" wp14:editId="4AFDF83D">
            <wp:extent cx="3028950" cy="1628775"/>
            <wp:effectExtent l="0" t="0" r="0" b="9525"/>
            <wp:docPr id="1686185287" name="Image 6" descr="Une image contenant Visage humain, personne, arbre, habit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185287" name="Image 6" descr="Une image contenant Visage humain, personne, arbre, habits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4DF24" w14:textId="77777777" w:rsidR="007118F4" w:rsidRPr="00D928D5" w:rsidRDefault="007118F4" w:rsidP="007118F4">
      <w:pPr>
        <w:rPr>
          <w:rFonts w:ascii="Arial" w:hAnsi="Arial" w:cs="Arial"/>
          <w:lang w:eastAsia="fr-FR"/>
        </w:rPr>
      </w:pPr>
    </w:p>
    <w:p w14:paraId="4CD12A50" w14:textId="4D9A1A8A" w:rsidR="007118F4" w:rsidRPr="00D928D5" w:rsidRDefault="007118F4" w:rsidP="007118F4">
      <w:pPr>
        <w:ind w:left="3600" w:firstLine="720"/>
        <w:rPr>
          <w:rFonts w:ascii="Arial" w:hAnsi="Arial" w:cs="Arial"/>
          <w:b/>
          <w:bCs/>
          <w:color w:val="0070C0"/>
        </w:rPr>
      </w:pPr>
      <w:r w:rsidRPr="00D928D5">
        <w:rPr>
          <w:rFonts w:ascii="Arial" w:hAnsi="Arial" w:cs="Arial"/>
          <w:b/>
          <w:bCs/>
        </w:rPr>
        <w:t xml:space="preserve">Fiche métier </w:t>
      </w:r>
      <w:r w:rsidRPr="00D928D5">
        <w:rPr>
          <w:rFonts w:ascii="Arial" w:hAnsi="Arial" w:cs="Arial"/>
          <w:b/>
          <w:bCs/>
          <w:color w:val="0070C0"/>
        </w:rPr>
        <w:t>Corrigé vidéo</w:t>
      </w:r>
      <w:r w:rsidR="00C73066" w:rsidRPr="00D928D5">
        <w:rPr>
          <w:rFonts w:ascii="Arial" w:hAnsi="Arial" w:cs="Arial"/>
          <w:b/>
          <w:bCs/>
          <w:color w:val="0070C0"/>
        </w:rPr>
        <w:t> </w:t>
      </w:r>
      <w:r w:rsidRPr="00D928D5">
        <w:rPr>
          <w:rFonts w:ascii="Arial" w:hAnsi="Arial" w:cs="Arial"/>
          <w:b/>
          <w:bCs/>
          <w:color w:val="0070C0"/>
        </w:rPr>
        <w:t>2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772"/>
        <w:gridCol w:w="6528"/>
      </w:tblGrid>
      <w:tr w:rsidR="007118F4" w:rsidRPr="00D928D5" w14:paraId="1BA7AB52" w14:textId="77777777" w:rsidTr="007118F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EC9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Nom du métier</w:t>
            </w:r>
          </w:p>
          <w:p w14:paraId="387C81D4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6D52" w14:textId="098AD12B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Animateur</w:t>
            </w:r>
            <w:r w:rsidR="008437F7" w:rsidRPr="00D928D5">
              <w:rPr>
                <w:rFonts w:ascii="Arial" w:hAnsi="Arial" w:cs="Arial"/>
                <w:color w:val="0070C0"/>
                <w:sz w:val="22"/>
                <w:szCs w:val="22"/>
              </w:rPr>
              <w:t>/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animatrice nature</w:t>
            </w:r>
          </w:p>
        </w:tc>
      </w:tr>
      <w:tr w:rsidR="007118F4" w:rsidRPr="00D928D5" w14:paraId="67F56D47" w14:textId="77777777" w:rsidTr="007118F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C0A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Activités (Indiquez-en plusieurs)</w:t>
            </w:r>
          </w:p>
          <w:p w14:paraId="425FF78A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A853E7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A7BEE7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5372AA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62E049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434C60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E261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Repérage</w:t>
            </w:r>
          </w:p>
          <w:p w14:paraId="585A8578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Négocier</w:t>
            </w:r>
          </w:p>
          <w:p w14:paraId="23BF2B88" w14:textId="07BD6C9A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Monter un projet en fonction des attentes des clients</w:t>
            </w:r>
          </w:p>
          <w:p w14:paraId="77F5B933" w14:textId="4613A3CE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Gérer un budget</w:t>
            </w:r>
          </w:p>
          <w:p w14:paraId="28CECD98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Faire des affiches</w:t>
            </w:r>
          </w:p>
          <w:p w14:paraId="20B201A2" w14:textId="185CDA0F" w:rsidR="007118F4" w:rsidRPr="00D928D5" w:rsidRDefault="007118F4" w:rsidP="007118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Animation d’ateliers nature auprès d’enfants</w:t>
            </w:r>
          </w:p>
        </w:tc>
      </w:tr>
      <w:tr w:rsidR="007118F4" w:rsidRPr="00D928D5" w14:paraId="52FC4F00" w14:textId="77777777" w:rsidTr="007118F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D4B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Conditions de travail (toutes les rubriques ne sont pas obligatoirement à remplir)</w:t>
            </w:r>
          </w:p>
          <w:p w14:paraId="193253CB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C55BA7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59E564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C2115B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CB4" w14:textId="7BD66498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-</w:t>
            </w:r>
            <w:r w:rsidRPr="00D928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928D5">
              <w:rPr>
                <w:rFonts w:ascii="Arial" w:hAnsi="Arial" w:cs="Arial"/>
                <w:sz w:val="22"/>
                <w:szCs w:val="22"/>
              </w:rPr>
              <w:t>Lieu(x)</w:t>
            </w:r>
            <w:r w:rsidR="00C73066" w:rsidRPr="00D928D5">
              <w:rPr>
                <w:rFonts w:ascii="Arial" w:hAnsi="Arial" w:cs="Arial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association Eau et Rivières de Bretagne/forêt/nature</w:t>
            </w:r>
          </w:p>
          <w:p w14:paraId="1DF42DC5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C9304" w14:textId="6408A46A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- Organisation de la journée</w:t>
            </w:r>
            <w:r w:rsidR="00C73066" w:rsidRPr="00D928D5">
              <w:rPr>
                <w:rFonts w:ascii="Arial" w:hAnsi="Arial" w:cs="Arial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néant</w:t>
            </w:r>
          </w:p>
          <w:p w14:paraId="1AF0DFFD" w14:textId="0123EE70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- Partenaires de travail</w:t>
            </w:r>
            <w:r w:rsidR="00C73066" w:rsidRPr="00D928D5">
              <w:rPr>
                <w:rFonts w:ascii="Arial" w:hAnsi="Arial" w:cs="Arial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25CDB717" w14:textId="1C24D6B1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clients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=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personnes qui souhaitent des animations nature</w:t>
            </w:r>
          </w:p>
          <w:p w14:paraId="5FF5C073" w14:textId="4C4D05A3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enfants (=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bénéficiaires des animations) </w:t>
            </w:r>
          </w:p>
          <w:p w14:paraId="71E4E679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- les élus  </w:t>
            </w:r>
          </w:p>
          <w:p w14:paraId="756AA2F8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FAFD68" w14:textId="028C88E6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- Autres informations</w:t>
            </w:r>
            <w:r w:rsidR="00C73066" w:rsidRPr="00D928D5">
              <w:rPr>
                <w:rFonts w:ascii="Arial" w:hAnsi="Arial" w:cs="Arial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5D83541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pas de différence entre vie personnelle et vie professionnelle</w:t>
            </w:r>
          </w:p>
          <w:p w14:paraId="427FDA7A" w14:textId="6C7D3F8C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faire de sa passion un travail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=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impression de ne pas travailler</w:t>
            </w:r>
          </w:p>
          <w:p w14:paraId="3DED4852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8F4" w:rsidRPr="00D928D5" w14:paraId="4F8F68FF" w14:textId="77777777" w:rsidTr="007118F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B57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Qualités requises</w:t>
            </w:r>
          </w:p>
          <w:p w14:paraId="3641685D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4D96DF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A1AFBE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DFF7D8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1EA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Engagement</w:t>
            </w:r>
          </w:p>
          <w:p w14:paraId="4F3A764D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- Envie de voir les choses changer </w:t>
            </w:r>
          </w:p>
          <w:p w14:paraId="10D95166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Savoir mettre les gens à l’aise</w:t>
            </w:r>
          </w:p>
          <w:p w14:paraId="7C147F55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Avoir un esprit créatif</w:t>
            </w:r>
          </w:p>
          <w:p w14:paraId="3965D272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Adaptation</w:t>
            </w:r>
          </w:p>
          <w:p w14:paraId="12472EEB" w14:textId="6FE0AF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Savoir valoriser son travail auprès des élus</w:t>
            </w:r>
            <w:r w:rsidR="008437F7"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 et des élues</w:t>
            </w:r>
          </w:p>
          <w:p w14:paraId="4FDF9622" w14:textId="77777777" w:rsidR="007118F4" w:rsidRPr="00D928D5" w:rsidRDefault="007118F4" w:rsidP="007118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215CD3F" w14:textId="77777777" w:rsidR="007118F4" w:rsidRPr="00D928D5" w:rsidRDefault="007118F4" w:rsidP="007118F4">
      <w:pPr>
        <w:rPr>
          <w:rFonts w:ascii="Arial" w:hAnsi="Arial" w:cs="Arial"/>
          <w:b/>
          <w:bCs/>
          <w:sz w:val="20"/>
          <w:szCs w:val="20"/>
        </w:rPr>
      </w:pPr>
    </w:p>
    <w:p w14:paraId="696FAD9F" w14:textId="77777777" w:rsidR="007118F4" w:rsidRPr="00D928D5" w:rsidRDefault="007118F4" w:rsidP="007118F4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752"/>
        <w:gridCol w:w="6548"/>
      </w:tblGrid>
      <w:tr w:rsidR="007118F4" w:rsidRPr="00D928D5" w14:paraId="0ED7DCD1" w14:textId="77777777" w:rsidTr="007118F4">
        <w:trPr>
          <w:trHeight w:val="156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E64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t>Études, diplômes et évolutions possibles</w:t>
            </w:r>
          </w:p>
          <w:p w14:paraId="38B7862B" w14:textId="77777777" w:rsidR="007118F4" w:rsidRPr="00D928D5" w:rsidRDefault="007118F4" w:rsidP="007118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A2F290" w14:textId="77777777" w:rsidR="007118F4" w:rsidRPr="00D928D5" w:rsidRDefault="007118F4" w:rsidP="007118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408170" w14:textId="77777777" w:rsidR="007118F4" w:rsidRPr="00D928D5" w:rsidRDefault="007118F4" w:rsidP="007118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B27ABB" w14:textId="77777777" w:rsidR="007118F4" w:rsidRPr="00D928D5" w:rsidRDefault="007118F4" w:rsidP="007118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7FD" w14:textId="2A221045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- </w:t>
            </w:r>
            <w:hyperlink r:id="rId12" w:history="1">
              <w:r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 xml:space="preserve">licence 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pro mé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t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iers de la m</w:t>
              </w:r>
              <w:r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 xml:space="preserve">édiation 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par des ap</w:t>
              </w:r>
              <w:r w:rsidR="00C73066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p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roches arti</w:t>
              </w:r>
              <w:r w:rsidR="00C73066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s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 xml:space="preserve">tiques et </w:t>
              </w:r>
              <w:r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culturelle</w:t>
              </w:r>
              <w:r w:rsidR="008437F7"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 xml:space="preserve">s </w:t>
              </w:r>
              <w:r w:rsidRPr="007657C6">
                <w:rPr>
                  <w:rStyle w:val="Lienhypertexte"/>
                  <w:rFonts w:ascii="Arial" w:eastAsiaTheme="majorEastAsia" w:hAnsi="Arial" w:cs="Arial"/>
                  <w:sz w:val="22"/>
                  <w:szCs w:val="22"/>
                  <w:lang w:val="ca-ES"/>
                </w:rPr>
                <w:t>à Lille</w:t>
              </w:r>
            </w:hyperlink>
          </w:p>
          <w:p w14:paraId="0F3FDFDF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0123A5E" wp14:editId="22806B68">
                  <wp:extent cx="695325" cy="666750"/>
                  <wp:effectExtent l="0" t="0" r="9525" b="0"/>
                  <wp:docPr id="1496515454" name="Image 4" descr="Une image contenant motif, texte, point, monochro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515454" name="Image 4" descr="Une image contenant motif, texte, point, monochro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7C2443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5587E54C" w14:textId="764C8474" w:rsidR="007118F4" w:rsidRPr="00D928D5" w:rsidRDefault="007118F4" w:rsidP="007118F4">
            <w:pPr>
              <w:rPr>
                <w:rStyle w:val="Titre1Car"/>
                <w:rFonts w:cs="Arial"/>
                <w:sz w:val="22"/>
                <w:szCs w:val="22"/>
              </w:rPr>
            </w:pPr>
            <w:hyperlink r:id="rId14" w:history="1">
              <w:r w:rsidRPr="00D928D5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 xml:space="preserve">Licence pro mention métiers de la protection </w:t>
              </w:r>
              <w:r w:rsidRPr="00D928D5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e</w:t>
              </w:r>
              <w:r w:rsidRPr="00D928D5">
                <w:rPr>
                  <w:rStyle w:val="Lienhypertexte"/>
                  <w:rFonts w:ascii="Arial" w:hAnsi="Arial" w:cs="Arial"/>
                  <w:color w:val="0070C0"/>
                  <w:sz w:val="22"/>
                  <w:szCs w:val="22"/>
                </w:rPr>
                <w:t>t de la gestion de l’environnement</w:t>
              </w:r>
            </w:hyperlink>
            <w:r w:rsidRPr="00D928D5">
              <w:rPr>
                <w:rStyle w:val="Lienhypertexte"/>
                <w:rFonts w:ascii="Arial" w:hAnsi="Arial" w:cs="Arial"/>
                <w:sz w:val="22"/>
                <w:szCs w:val="22"/>
              </w:rPr>
              <w:t xml:space="preserve"> (</w:t>
            </w:r>
            <w:r w:rsidR="008437F7" w:rsidRPr="00D928D5">
              <w:rPr>
                <w:rStyle w:val="Lienhypertexte"/>
                <w:rFonts w:ascii="Arial" w:hAnsi="Arial" w:cs="Arial"/>
              </w:rPr>
              <w:t>l</w:t>
            </w:r>
            <w:r w:rsidRPr="00D928D5">
              <w:rPr>
                <w:rStyle w:val="Titre1Car"/>
                <w:rFonts w:cs="Arial"/>
                <w:sz w:val="22"/>
                <w:szCs w:val="22"/>
              </w:rPr>
              <w:t>’intitulé cité ici est le plus proche de celui cité dans la vidéo.)</w:t>
            </w:r>
          </w:p>
          <w:p w14:paraId="7C8DF6AA" w14:textId="77777777" w:rsidR="00D928D5" w:rsidRPr="00D928D5" w:rsidRDefault="00D928D5" w:rsidP="007118F4">
            <w:pPr>
              <w:rPr>
                <w:rStyle w:val="Titre1Car"/>
                <w:rFonts w:cs="Arial"/>
                <w:sz w:val="22"/>
                <w:szCs w:val="22"/>
              </w:rPr>
            </w:pPr>
          </w:p>
          <w:p w14:paraId="59746EF9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F03FCA7" wp14:editId="6C6CBC4B">
                  <wp:extent cx="619125" cy="619125"/>
                  <wp:effectExtent l="0" t="0" r="9525" b="9525"/>
                  <wp:docPr id="1966616872" name="Image 3" descr="Une image contenant motif, point, monochro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616872" name="Image 3" descr="Une image contenant motif, point, monochro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D2228B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32841167" w14:textId="4D51FB02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>- Note pour les élèves de 3</w:t>
            </w:r>
            <w:r w:rsidRPr="00D928D5">
              <w:rPr>
                <w:rFonts w:ascii="Arial" w:hAnsi="Arial" w:cs="Arial"/>
                <w:b/>
                <w:bCs/>
                <w:color w:val="0070C0"/>
                <w:sz w:val="22"/>
                <w:szCs w:val="22"/>
                <w:vertAlign w:val="superscript"/>
              </w:rPr>
              <w:t>e</w:t>
            </w:r>
            <w:r w:rsidR="00C73066" w:rsidRPr="00D928D5">
              <w:rPr>
                <w:rFonts w:ascii="Arial" w:hAnsi="Arial" w:cs="Arial"/>
                <w:b/>
                <w:bCs/>
                <w:color w:val="0070C0"/>
                <w:sz w:val="22"/>
                <w:szCs w:val="22"/>
                <w:vertAlign w:val="superscript"/>
              </w:rPr>
              <w:t> </w:t>
            </w:r>
            <w:r w:rsidRPr="00D928D5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>: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 pour rejoindre ce type de licence, quel parcours suivre après la 3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>e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? Effectuez vos recherches sur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 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: </w:t>
            </w:r>
          </w:p>
          <w:p w14:paraId="0F9C6D45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single" w:sz="4" w:space="0" w:color="0070C0"/>
                <w:insideV w:val="single" w:sz="4" w:space="0" w:color="0070C0"/>
              </w:tblBorders>
              <w:tblLook w:val="04A0" w:firstRow="1" w:lastRow="0" w:firstColumn="1" w:lastColumn="0" w:noHBand="0" w:noVBand="1"/>
            </w:tblPr>
            <w:tblGrid>
              <w:gridCol w:w="2724"/>
              <w:gridCol w:w="2725"/>
            </w:tblGrid>
            <w:tr w:rsidR="007118F4" w:rsidRPr="00D928D5" w14:paraId="1A52DC41" w14:textId="77777777">
              <w:tc>
                <w:tcPr>
                  <w:tcW w:w="2724" w:type="dxa"/>
                  <w:tcBorders>
                    <w:top w:val="single" w:sz="4" w:space="0" w:color="0070C0"/>
                    <w:left w:val="single" w:sz="4" w:space="0" w:color="0070C0"/>
                    <w:bottom w:val="single" w:sz="4" w:space="0" w:color="0070C0"/>
                    <w:right w:val="single" w:sz="4" w:space="0" w:color="0070C0"/>
                  </w:tcBorders>
                  <w:hideMark/>
                </w:tcPr>
                <w:p w14:paraId="7F18A32A" w14:textId="56FCEAB9" w:rsidR="007118F4" w:rsidRPr="00D928D5" w:rsidRDefault="007118F4" w:rsidP="007118F4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  <w:hyperlink r:id="rId16" w:history="1">
                    <w:r w:rsidRPr="00D928D5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Au lycée général et technologique </w:t>
                    </w:r>
                  </w:hyperlink>
                  <w:r w:rsidRPr="00D928D5"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  <w:t>:</w:t>
                  </w:r>
                </w:p>
                <w:p w14:paraId="6F387DD0" w14:textId="77777777" w:rsidR="007118F4" w:rsidRPr="00D928D5" w:rsidRDefault="007118F4" w:rsidP="007118F4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  <w:r w:rsidRPr="00D928D5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 wp14:anchorId="4F539957" wp14:editId="0340EA64">
                        <wp:extent cx="628650" cy="619125"/>
                        <wp:effectExtent l="0" t="0" r="0" b="9525"/>
                        <wp:docPr id="980018383" name="Image 2" descr="Une image contenant motif, carré, Rectangle, Symétrie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0018383" name="Image 2" descr="Une image contenant motif, carré, Rectangle, Symétrie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25" w:type="dxa"/>
                  <w:tcBorders>
                    <w:top w:val="single" w:sz="4" w:space="0" w:color="0070C0"/>
                    <w:left w:val="single" w:sz="4" w:space="0" w:color="0070C0"/>
                    <w:bottom w:val="single" w:sz="4" w:space="0" w:color="0070C0"/>
                    <w:right w:val="single" w:sz="4" w:space="0" w:color="0070C0"/>
                  </w:tcBorders>
                </w:tcPr>
                <w:p w14:paraId="653F82A1" w14:textId="4D72FA2A" w:rsidR="007118F4" w:rsidRPr="00D928D5" w:rsidRDefault="007118F4" w:rsidP="007118F4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  <w:hyperlink r:id="rId18" w:history="1">
                    <w:r w:rsidRPr="00D928D5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Au lycée profession</w:t>
                    </w:r>
                    <w:r w:rsidRPr="00D928D5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n</w:t>
                    </w:r>
                    <w:r w:rsidRPr="00D928D5">
                      <w:rPr>
                        <w:rStyle w:val="Titre1Car"/>
                        <w:rFonts w:cs="Arial"/>
                        <w:sz w:val="22"/>
                        <w:szCs w:val="22"/>
                      </w:rPr>
                      <w:t>el </w:t>
                    </w:r>
                  </w:hyperlink>
                  <w:r w:rsidRPr="00D928D5"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  <w:t>:</w:t>
                  </w:r>
                </w:p>
                <w:p w14:paraId="5083543F" w14:textId="77777777" w:rsidR="007118F4" w:rsidRPr="00D928D5" w:rsidRDefault="007118F4" w:rsidP="007118F4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</w:p>
                <w:p w14:paraId="5943D518" w14:textId="77777777" w:rsidR="007118F4" w:rsidRPr="00D928D5" w:rsidRDefault="007118F4" w:rsidP="007118F4">
                  <w:pPr>
                    <w:rPr>
                      <w:rFonts w:ascii="Arial" w:hAnsi="Arial" w:cs="Arial"/>
                      <w:color w:val="0070C0"/>
                      <w:sz w:val="22"/>
                      <w:szCs w:val="22"/>
                    </w:rPr>
                  </w:pPr>
                  <w:r w:rsidRPr="00D928D5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 wp14:anchorId="71B00C04" wp14:editId="4EF40A6E">
                        <wp:extent cx="657225" cy="628650"/>
                        <wp:effectExtent l="0" t="0" r="9525" b="0"/>
                        <wp:docPr id="767273431" name="Image 1" descr="Une image contenant motif, pixel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67273431" name="Image 1" descr="Une image contenant motif, pixel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7D8579E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41A63678" w14:textId="3374089C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Partagez vos choix avec vos enseignants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 et vos enseignantes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, l</w:t>
            </w:r>
            <w:r w:rsidR="008437F7" w:rsidRPr="00D928D5">
              <w:rPr>
                <w:rFonts w:ascii="Arial" w:hAnsi="Arial" w:cs="Arial"/>
                <w:color w:val="0070C0"/>
                <w:sz w:val="22"/>
                <w:szCs w:val="22"/>
              </w:rPr>
              <w:t>e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 ou l</w:t>
            </w:r>
            <w:r w:rsidR="008437F7" w:rsidRPr="00D928D5">
              <w:rPr>
                <w:rFonts w:ascii="Arial" w:hAnsi="Arial" w:cs="Arial"/>
                <w:color w:val="0070C0"/>
                <w:sz w:val="22"/>
                <w:szCs w:val="22"/>
              </w:rPr>
              <w:t>a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 Psy-EN de votre établissement et avec votre famille et/ou tuteurs</w:t>
            </w:r>
            <w:r w:rsidR="008437F7" w:rsidRPr="00D928D5">
              <w:rPr>
                <w:rFonts w:ascii="Arial" w:hAnsi="Arial" w:cs="Arial"/>
                <w:color w:val="0070C0"/>
                <w:sz w:val="22"/>
                <w:szCs w:val="22"/>
              </w:rPr>
              <w:t>/tutrices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 légaux</w:t>
            </w:r>
            <w:r w:rsidR="008437F7" w:rsidRPr="00D928D5">
              <w:rPr>
                <w:rFonts w:ascii="Arial" w:hAnsi="Arial" w:cs="Arial"/>
                <w:color w:val="0070C0"/>
                <w:sz w:val="22"/>
                <w:szCs w:val="22"/>
              </w:rPr>
              <w:t>/légales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  <w:p w14:paraId="20846CFE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1356061F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Informations supplémentaires :</w:t>
            </w:r>
          </w:p>
          <w:p w14:paraId="66358F6D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Parallèlement : bénévole en association dédiée à la nature</w:t>
            </w:r>
          </w:p>
          <w:p w14:paraId="2FCC4355" w14:textId="45BDBEF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- Travailler davantage avec des professionnels et 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 xml:space="preserve">des professionnelles ou des élus et 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des élu</w:t>
            </w:r>
            <w:r w:rsidR="00C73066" w:rsidRPr="00D928D5">
              <w:rPr>
                <w:rFonts w:ascii="Arial" w:hAnsi="Arial" w:cs="Arial"/>
                <w:color w:val="0070C0"/>
                <w:sz w:val="22"/>
                <w:szCs w:val="22"/>
              </w:rPr>
              <w:t>e</w:t>
            </w: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s, former les gens en entreprise</w:t>
            </w:r>
          </w:p>
          <w:p w14:paraId="4A3FDB96" w14:textId="77777777" w:rsidR="007118F4" w:rsidRPr="00D928D5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8F4" w:rsidRPr="00D928D5" w14:paraId="243119D6" w14:textId="77777777" w:rsidTr="007118F4">
        <w:trPr>
          <w:trHeight w:val="3270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B104F7" w14:textId="77777777" w:rsidR="007118F4" w:rsidRDefault="007118F4" w:rsidP="007118F4">
            <w:pPr>
              <w:rPr>
                <w:rFonts w:ascii="Arial" w:hAnsi="Arial" w:cs="Arial"/>
                <w:sz w:val="22"/>
                <w:szCs w:val="22"/>
              </w:rPr>
            </w:pPr>
            <w:r w:rsidRPr="00D928D5">
              <w:rPr>
                <w:rFonts w:ascii="Arial" w:hAnsi="Arial" w:cs="Arial"/>
                <w:sz w:val="22"/>
                <w:szCs w:val="22"/>
              </w:rPr>
              <w:lastRenderedPageBreak/>
              <w:t>En quoi ce métier protège-t-il la planète ?</w:t>
            </w:r>
          </w:p>
          <w:p w14:paraId="10861330" w14:textId="77777777" w:rsidR="00F645F0" w:rsidRPr="00F645F0" w:rsidRDefault="00F645F0" w:rsidP="00F645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1232C1" w14:textId="77777777" w:rsidR="00F645F0" w:rsidRPr="00F645F0" w:rsidRDefault="00F645F0" w:rsidP="00F645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EF0CE" w14:textId="77777777" w:rsidR="00F645F0" w:rsidRPr="00F645F0" w:rsidRDefault="00F645F0" w:rsidP="00F64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A8CF20" w14:textId="77777777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Mise en valeur des espaces naturels et des espèces</w:t>
            </w:r>
          </w:p>
          <w:p w14:paraId="061ED2A0" w14:textId="68C8D728" w:rsidR="007118F4" w:rsidRPr="00D928D5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Faire connaître la nature/partager sa passion</w:t>
            </w:r>
          </w:p>
          <w:p w14:paraId="4A6012B7" w14:textId="77777777" w:rsidR="007118F4" w:rsidRDefault="007118F4" w:rsidP="007118F4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D928D5">
              <w:rPr>
                <w:rFonts w:ascii="Arial" w:hAnsi="Arial" w:cs="Arial"/>
                <w:color w:val="0070C0"/>
                <w:sz w:val="22"/>
                <w:szCs w:val="22"/>
              </w:rPr>
              <w:t>- Inciter les gens à sortir pour reprendre contact avec la nature. « Remettre les gens dehors » (phrase extraite de la vidéo)</w:t>
            </w:r>
          </w:p>
          <w:p w14:paraId="358E77AD" w14:textId="77777777" w:rsidR="00F645F0" w:rsidRPr="00F645F0" w:rsidRDefault="00F645F0" w:rsidP="00F645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82E8FD" w14:textId="605D222D" w:rsidR="00F645F0" w:rsidRPr="00F645F0" w:rsidRDefault="00F645F0" w:rsidP="00F645F0">
            <w:pPr>
              <w:tabs>
                <w:tab w:val="left" w:pos="98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B8FE1D" w14:textId="77777777" w:rsidR="007118F4" w:rsidRPr="00D928D5" w:rsidRDefault="007118F4" w:rsidP="007118F4">
      <w:pPr>
        <w:rPr>
          <w:rFonts w:ascii="Arial" w:hAnsi="Arial" w:cs="Arial"/>
          <w:b/>
          <w:bCs/>
          <w:sz w:val="20"/>
          <w:szCs w:val="20"/>
        </w:rPr>
      </w:pPr>
    </w:p>
    <w:p w14:paraId="75F94A11" w14:textId="77777777" w:rsidR="007118F4" w:rsidRPr="00D928D5" w:rsidRDefault="007118F4" w:rsidP="007118F4">
      <w:pPr>
        <w:rPr>
          <w:rFonts w:ascii="Arial" w:hAnsi="Arial" w:cs="Arial"/>
          <w:b/>
          <w:bCs/>
          <w:sz w:val="20"/>
          <w:szCs w:val="20"/>
        </w:rPr>
      </w:pPr>
    </w:p>
    <w:p w14:paraId="779B5C78" w14:textId="77777777" w:rsidR="006E7956" w:rsidRPr="00D928D5" w:rsidRDefault="006E7956" w:rsidP="007118F4">
      <w:pPr>
        <w:rPr>
          <w:rFonts w:ascii="Arial" w:hAnsi="Arial" w:cs="Arial"/>
        </w:rPr>
      </w:pPr>
    </w:p>
    <w:sectPr w:rsidR="006E7956" w:rsidRPr="00D928D5" w:rsidSect="0030597F">
      <w:headerReference w:type="default" r:id="rId20"/>
      <w:footerReference w:type="default" r:id="rId2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14C1F" w14:textId="77777777" w:rsidR="00121FF3" w:rsidRDefault="00121FF3" w:rsidP="00597604">
      <w:r>
        <w:separator/>
      </w:r>
    </w:p>
  </w:endnote>
  <w:endnote w:type="continuationSeparator" w:id="0">
    <w:p w14:paraId="56733A6C" w14:textId="77777777" w:rsidR="00121FF3" w:rsidRDefault="00121FF3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5A21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43505BEB" wp14:editId="7CE31737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9A57" w14:textId="77777777" w:rsidR="00121FF3" w:rsidRDefault="00121FF3" w:rsidP="00597604">
      <w:r>
        <w:separator/>
      </w:r>
    </w:p>
  </w:footnote>
  <w:footnote w:type="continuationSeparator" w:id="0">
    <w:p w14:paraId="798F7BFC" w14:textId="77777777" w:rsidR="00121FF3" w:rsidRDefault="00121FF3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55660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6D65E808" wp14:editId="798375EF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8F4"/>
    <w:rsid w:val="0012196C"/>
    <w:rsid w:val="00121FF3"/>
    <w:rsid w:val="0016582E"/>
    <w:rsid w:val="002C6A70"/>
    <w:rsid w:val="002E0DCA"/>
    <w:rsid w:val="0030597F"/>
    <w:rsid w:val="003A36B3"/>
    <w:rsid w:val="00463F02"/>
    <w:rsid w:val="00594335"/>
    <w:rsid w:val="00597604"/>
    <w:rsid w:val="0063538A"/>
    <w:rsid w:val="006733A0"/>
    <w:rsid w:val="006E7956"/>
    <w:rsid w:val="007118F4"/>
    <w:rsid w:val="007657C6"/>
    <w:rsid w:val="0078641A"/>
    <w:rsid w:val="00790361"/>
    <w:rsid w:val="007B744D"/>
    <w:rsid w:val="00824615"/>
    <w:rsid w:val="008437F7"/>
    <w:rsid w:val="00873D24"/>
    <w:rsid w:val="008A7DF9"/>
    <w:rsid w:val="00914CA3"/>
    <w:rsid w:val="0095548B"/>
    <w:rsid w:val="00960DD8"/>
    <w:rsid w:val="00B24F63"/>
    <w:rsid w:val="00B52A67"/>
    <w:rsid w:val="00C178C8"/>
    <w:rsid w:val="00C53110"/>
    <w:rsid w:val="00C73066"/>
    <w:rsid w:val="00CC1762"/>
    <w:rsid w:val="00CF38E0"/>
    <w:rsid w:val="00D3662F"/>
    <w:rsid w:val="00D928D5"/>
    <w:rsid w:val="00E23ABD"/>
    <w:rsid w:val="00E245AD"/>
    <w:rsid w:val="00E42018"/>
    <w:rsid w:val="00E94C26"/>
    <w:rsid w:val="00F027C2"/>
    <w:rsid w:val="00F6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9128A"/>
  <w15:docId w15:val="{5FEE6C0D-DB02-43D5-81FA-B9D6ABD45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7118F4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7118F4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7118F4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8437F7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30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yperlink" Target="https://explorer-avenirs.onisep.fr/formation/apres-la-3-la-voie-professionnelle/les-diplomes-de-la-voie-pro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explorer-avenirs.onisep.fr/ressources/univers-formation/formations/post-bac/licence-pro-mention-metiers-de-la-mediation-par-des-approches-artistiques-et-culturelles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horizons2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s://oniseptv.onisep.fr/video/anouck-animatrice-nature-mon-developpement-durable" TargetMode="External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nisep.fr/Ressources/univers-formation/Formations/Post-bac/licence-pro-mention-metiers-de-la-protection-et-de-la-gestion-de-l-environnement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17</TotalTime>
  <Pages>2</Pages>
  <Words>415</Words>
  <Characters>2594</Characters>
  <Application>Microsoft Office Word</Application>
  <DocSecurity>0</DocSecurity>
  <Lines>518</Lines>
  <Paragraphs>111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8</cp:revision>
  <cp:lastPrinted>2023-07-05T08:50:00Z</cp:lastPrinted>
  <dcterms:created xsi:type="dcterms:W3CDTF">2023-08-24T18:28:00Z</dcterms:created>
  <dcterms:modified xsi:type="dcterms:W3CDTF">2025-06-17T10:24:00Z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