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47E4D" w14:textId="77777777" w:rsidR="00DC5AAA" w:rsidRDefault="00DC5AAA" w:rsidP="00DC5AAA">
      <w:pPr>
        <w:pStyle w:val="TITREDENIVEAU1"/>
        <w:rPr>
          <w:rFonts w:eastAsiaTheme="minorHAnsi"/>
          <w:lang w:val="fr-FR"/>
        </w:rPr>
      </w:pPr>
      <w:r>
        <w:t>Mur d’humeur</w:t>
      </w:r>
    </w:p>
    <w:p w14:paraId="467E447C" w14:textId="77777777" w:rsidR="00DC5AAA" w:rsidRDefault="00DC5AAA" w:rsidP="00DC5AAA">
      <w:pPr>
        <w:pStyle w:val="Fichelve"/>
        <w:rPr>
          <w:sz w:val="24"/>
          <w:szCs w:val="24"/>
        </w:rPr>
      </w:pPr>
      <w:r>
        <w:t>Fiche élève</w:t>
      </w:r>
    </w:p>
    <w:p w14:paraId="75163431" w14:textId="77777777" w:rsidR="00DC5AAA" w:rsidRDefault="00DC5AAA" w:rsidP="00DC5AAA">
      <w:pPr>
        <w:rPr>
          <w:rFonts w:ascii="Arial" w:hAnsi="Arial" w:cs="Arial"/>
          <w:b/>
          <w:bCs/>
          <w:sz w:val="22"/>
          <w:szCs w:val="22"/>
        </w:rPr>
      </w:pPr>
    </w:p>
    <w:p w14:paraId="6FDD3243" w14:textId="77777777" w:rsidR="00DC5AAA" w:rsidRDefault="00DC5AAA" w:rsidP="00DC5AAA">
      <w:r>
        <w:t>Production créative sur le thème « l’École, c’est super chouette ! »</w:t>
      </w:r>
    </w:p>
    <w:p w14:paraId="13DE14ED" w14:textId="77777777" w:rsidR="00DC5AAA" w:rsidRDefault="00DC5AAA" w:rsidP="00DC5AAA">
      <w:pPr>
        <w:jc w:val="center"/>
        <w:rPr>
          <w:rFonts w:ascii="Arial" w:hAnsi="Arial" w:cs="Arial"/>
          <w:bCs/>
          <w:i/>
          <w:iCs/>
        </w:rPr>
      </w:pPr>
    </w:p>
    <w:p w14:paraId="49D580D1" w14:textId="53A6E529" w:rsidR="00DC5AAA" w:rsidRDefault="00DC5AAA" w:rsidP="00DC5AAA">
      <w:r>
        <w:rPr>
          <w:noProof/>
        </w:rPr>
        <w:drawing>
          <wp:anchor distT="0" distB="0" distL="114300" distR="114300" simplePos="0" relativeHeight="251658240" behindDoc="1" locked="0" layoutInCell="1" allowOverlap="1" wp14:anchorId="6CD06581" wp14:editId="18FD976D">
            <wp:simplePos x="0" y="0"/>
            <wp:positionH relativeFrom="column">
              <wp:posOffset>5222875</wp:posOffset>
            </wp:positionH>
            <wp:positionV relativeFrom="paragraph">
              <wp:posOffset>4442460</wp:posOffset>
            </wp:positionV>
            <wp:extent cx="1190625" cy="581025"/>
            <wp:effectExtent l="0" t="0" r="9525" b="9525"/>
            <wp:wrapTight wrapText="bothSides">
              <wp:wrapPolygon edited="0">
                <wp:start x="0" y="0"/>
                <wp:lineTo x="0" y="21246"/>
                <wp:lineTo x="21427" y="21246"/>
                <wp:lineTo x="21427" y="0"/>
                <wp:lineTo x="0" y="0"/>
              </wp:wrapPolygon>
            </wp:wrapTight>
            <wp:docPr id="777587542" name="Image 3" descr="Une image contenant Police, text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587542" name="Image 3" descr="Une image contenant Police, texte, conceptio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11D2F788" wp14:editId="4B5C9ACE">
            <wp:simplePos x="0" y="0"/>
            <wp:positionH relativeFrom="margin">
              <wp:align>center</wp:align>
            </wp:positionH>
            <wp:positionV relativeFrom="paragraph">
              <wp:posOffset>289560</wp:posOffset>
            </wp:positionV>
            <wp:extent cx="6546850" cy="4387215"/>
            <wp:effectExtent l="0" t="0" r="6350" b="0"/>
            <wp:wrapTight wrapText="bothSides">
              <wp:wrapPolygon edited="0">
                <wp:start x="0" y="0"/>
                <wp:lineTo x="0" y="21478"/>
                <wp:lineTo x="21558" y="21478"/>
                <wp:lineTo x="21558" y="0"/>
                <wp:lineTo x="0" y="0"/>
              </wp:wrapPolygon>
            </wp:wrapTight>
            <wp:docPr id="451990963" name="Image 2" descr="Une image contenant croquis, dessin, Dessin au trait, dessin humorist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990963" name="Image 2" descr="Une image contenant croquis, dessin, Dessin au trait, dessin humoristiqu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0" cy="4387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</w:rPr>
        <w:t>Date</w:t>
      </w:r>
      <w:r>
        <w:t> : Le …</w:t>
      </w:r>
      <w:proofErr w:type="gramStart"/>
      <w:r>
        <w:t>…….</w:t>
      </w:r>
      <w:proofErr w:type="gramEnd"/>
      <w:r>
        <w:t>/………/……………….</w:t>
      </w:r>
    </w:p>
    <w:p w14:paraId="1EBBBF06" w14:textId="1B20B735" w:rsidR="00DC5AAA" w:rsidRDefault="00DC5AAA" w:rsidP="00DC5AAA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56EE503" wp14:editId="6078F375">
            <wp:simplePos x="0" y="0"/>
            <wp:positionH relativeFrom="column">
              <wp:posOffset>0</wp:posOffset>
            </wp:positionH>
            <wp:positionV relativeFrom="paragraph">
              <wp:posOffset>1400175</wp:posOffset>
            </wp:positionV>
            <wp:extent cx="1190625" cy="581025"/>
            <wp:effectExtent l="0" t="0" r="9525" b="9525"/>
            <wp:wrapTight wrapText="bothSides">
              <wp:wrapPolygon edited="0">
                <wp:start x="0" y="0"/>
                <wp:lineTo x="0" y="21246"/>
                <wp:lineTo x="21427" y="21246"/>
                <wp:lineTo x="21427" y="0"/>
                <wp:lineTo x="0" y="0"/>
              </wp:wrapPolygon>
            </wp:wrapTight>
            <wp:docPr id="286795950" name="Image 1" descr="Une image contenant Police, text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95950" name="Image 1" descr="Une image contenant Police, texte, conceptio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9C0EA4" w14:textId="77777777" w:rsidR="00DC5AAA" w:rsidRDefault="00DC5AAA" w:rsidP="00DC5AAA">
      <w:pPr>
        <w:rPr>
          <w:b/>
          <w:bCs/>
        </w:rPr>
      </w:pPr>
    </w:p>
    <w:p w14:paraId="34EA6BAA" w14:textId="77777777" w:rsidR="00DC5AAA" w:rsidRDefault="00DC5AAA" w:rsidP="00DC5AAA">
      <w:r>
        <w:t>Je choisis le personnage qui représente le mieux mon rôle au sein du groupe dans le cadre de la réalisation de notre production.</w:t>
      </w:r>
    </w:p>
    <w:p w14:paraId="20313A8B" w14:textId="77777777" w:rsidR="00DC5AAA" w:rsidRDefault="00DC5AAA" w:rsidP="00DC5AAA"/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10300"/>
      </w:tblGrid>
      <w:tr w:rsidR="00DC5AAA" w14:paraId="4CEA99BD" w14:textId="77777777" w:rsidTr="00DC5AAA">
        <w:tc>
          <w:tcPr>
            <w:tcW w:w="10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1469" w14:textId="207EAE73" w:rsidR="00DC5AAA" w:rsidRDefault="00DC5AAA" w:rsidP="00DC5AAA">
            <w:r>
              <w:t xml:space="preserve">J’explique ce choix : </w:t>
            </w:r>
          </w:p>
          <w:p w14:paraId="245EF615" w14:textId="77777777" w:rsidR="00DC5AAA" w:rsidRDefault="00DC5AAA" w:rsidP="00DC5AAA"/>
          <w:p w14:paraId="6A1359B8" w14:textId="77777777" w:rsidR="00DC5AAA" w:rsidRDefault="00DC5AAA" w:rsidP="00DC5AAA"/>
          <w:p w14:paraId="0365DCBC" w14:textId="77777777" w:rsidR="00DC5AAA" w:rsidRDefault="00DC5AAA" w:rsidP="00DC5AAA"/>
          <w:p w14:paraId="75D1D98E" w14:textId="77777777" w:rsidR="00DC5AAA" w:rsidRDefault="00DC5AAA" w:rsidP="00DC5AAA"/>
          <w:p w14:paraId="0E9424CF" w14:textId="77777777" w:rsidR="00DC5AAA" w:rsidRDefault="00DC5AAA" w:rsidP="00DC5AAA"/>
          <w:p w14:paraId="6454D55D" w14:textId="77777777" w:rsidR="00DC5AAA" w:rsidRDefault="00DC5AAA" w:rsidP="00DC5AAA"/>
          <w:p w14:paraId="258A4B85" w14:textId="77777777" w:rsidR="00DC5AAA" w:rsidRDefault="00DC5AAA" w:rsidP="00DC5AAA"/>
          <w:p w14:paraId="457FF506" w14:textId="77777777" w:rsidR="00DC5AAA" w:rsidRDefault="00DC5AAA" w:rsidP="00DC5AAA"/>
          <w:p w14:paraId="58E7BA80" w14:textId="77777777" w:rsidR="00DC5AAA" w:rsidRDefault="00DC5AAA" w:rsidP="00DC5AAA"/>
        </w:tc>
      </w:tr>
    </w:tbl>
    <w:p w14:paraId="274BA53C" w14:textId="60907252" w:rsidR="006E7956" w:rsidRPr="00DC5AAA" w:rsidRDefault="006E7956" w:rsidP="00DC5AAA"/>
    <w:sectPr w:rsidR="006E7956" w:rsidRPr="00DC5AAA" w:rsidSect="0030597F">
      <w:headerReference w:type="default" r:id="rId12"/>
      <w:footerReference w:type="default" r:id="rId13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6A9F2" w14:textId="77777777" w:rsidR="002B7B02" w:rsidRDefault="002B7B02" w:rsidP="00597604">
      <w:r>
        <w:separator/>
      </w:r>
    </w:p>
  </w:endnote>
  <w:endnote w:type="continuationSeparator" w:id="0">
    <w:p w14:paraId="2042EB5F" w14:textId="77777777" w:rsidR="002B7B02" w:rsidRDefault="002B7B02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9CD87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0E456F31" wp14:editId="18C764A6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DB81E" w14:textId="77777777" w:rsidR="002B7B02" w:rsidRDefault="002B7B02" w:rsidP="00597604">
      <w:r>
        <w:separator/>
      </w:r>
    </w:p>
  </w:footnote>
  <w:footnote w:type="continuationSeparator" w:id="0">
    <w:p w14:paraId="0BCC0870" w14:textId="77777777" w:rsidR="002B7B02" w:rsidRDefault="002B7B02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F2D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477156A8" wp14:editId="62165846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AAA"/>
    <w:rsid w:val="0012196C"/>
    <w:rsid w:val="0016582E"/>
    <w:rsid w:val="002B7B02"/>
    <w:rsid w:val="002C6A70"/>
    <w:rsid w:val="0030597F"/>
    <w:rsid w:val="00463F02"/>
    <w:rsid w:val="00594335"/>
    <w:rsid w:val="00597604"/>
    <w:rsid w:val="0063538A"/>
    <w:rsid w:val="006733A0"/>
    <w:rsid w:val="006E7956"/>
    <w:rsid w:val="00824615"/>
    <w:rsid w:val="008A7DF9"/>
    <w:rsid w:val="00914CA3"/>
    <w:rsid w:val="0095548B"/>
    <w:rsid w:val="00960DD8"/>
    <w:rsid w:val="00B24F63"/>
    <w:rsid w:val="00B52A67"/>
    <w:rsid w:val="00C178C8"/>
    <w:rsid w:val="00DC5AAA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22653"/>
  <w15:docId w15:val="{36D7B72F-5380-4322-A8B2-F1F4B909C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DC5AAA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/>
      <w:ind w:left="730"/>
    </w:pPr>
    <w:rPr>
      <w:rFonts w:ascii="Arial" w:eastAsia="Marianne" w:hAnsi="Arial" w:cs="Marianne"/>
      <w:b/>
      <w:color w:val="231F20"/>
      <w:sz w:val="18"/>
      <w:szCs w:val="22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ind w:left="730"/>
    </w:pPr>
    <w:rPr>
      <w:rFonts w:ascii="Arial" w:eastAsia="Marianne" w:hAnsi="Arial" w:cs="Marianne"/>
      <w:b/>
      <w:color w:val="231F20"/>
      <w:spacing w:val="-2"/>
      <w:sz w:val="20"/>
      <w:szCs w:val="22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/>
      <w:ind w:left="730"/>
      <w:jc w:val="both"/>
    </w:pPr>
    <w:rPr>
      <w:rFonts w:ascii="Arial" w:eastAsia="Marianne" w:hAnsi="Arial" w:cs="Marianne"/>
      <w:b/>
      <w:color w:val="231F20"/>
      <w:sz w:val="16"/>
      <w:szCs w:val="22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szCs w:val="22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DC5AAA"/>
    <w:pPr>
      <w:widowControl/>
      <w:autoSpaceDE/>
      <w:autoSpaceDN/>
    </w:pPr>
    <w:rPr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6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1</TotalTime>
  <Pages>1</Pages>
  <Words>44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Thibault ZANINI</cp:lastModifiedBy>
  <cp:revision>1</cp:revision>
  <cp:lastPrinted>2023-07-05T08:50:00Z</cp:lastPrinted>
  <dcterms:created xsi:type="dcterms:W3CDTF">2023-08-19T17:55:00Z</dcterms:created>
  <dcterms:modified xsi:type="dcterms:W3CDTF">2023-08-19T17:56:00Z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