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7464" w:rsidRDefault="00927464" w:rsidP="00927464">
      <w:pPr>
        <w:pStyle w:val="TITREDENIVEAU1"/>
        <w:rPr>
          <w:rFonts w:eastAsiaTheme="minorHAnsi"/>
          <w:lang w:val="fr-FR"/>
        </w:rPr>
      </w:pPr>
      <w:r>
        <w:t>Grille individuelle</w:t>
      </w:r>
    </w:p>
    <w:p w:rsidR="00927464" w:rsidRDefault="00927464" w:rsidP="00927464">
      <w:pPr>
        <w:pStyle w:val="Fichelve"/>
        <w:rPr>
          <w:sz w:val="24"/>
          <w:szCs w:val="24"/>
        </w:rPr>
      </w:pPr>
      <w:r>
        <w:t>Fiche élève</w:t>
      </w:r>
    </w:p>
    <w:p w:rsidR="00927464" w:rsidRDefault="00927464" w:rsidP="00927464">
      <w:pPr>
        <w:rPr>
          <w:rFonts w:ascii="Arial" w:hAnsi="Arial" w:cs="Arial"/>
          <w:b/>
          <w:bCs/>
          <w:sz w:val="22"/>
          <w:szCs w:val="22"/>
        </w:rPr>
      </w:pPr>
    </w:p>
    <w:p w:rsidR="00927464" w:rsidRPr="00927464" w:rsidRDefault="00927464" w:rsidP="00927464">
      <w:pPr>
        <w:rPr>
          <w:b/>
          <w:bCs/>
        </w:rPr>
      </w:pPr>
      <w:r w:rsidRPr="00927464">
        <w:rPr>
          <w:b/>
          <w:bCs/>
        </w:rPr>
        <w:t>Production créative sur le thème « l’École, c’est super chouette ! »</w:t>
      </w:r>
    </w:p>
    <w:p w:rsidR="00927464" w:rsidRDefault="00927464" w:rsidP="00927464">
      <w:pPr>
        <w:jc w:val="center"/>
        <w:rPr>
          <w:rFonts w:ascii="Arial" w:hAnsi="Arial" w:cs="Arial"/>
          <w:bCs/>
          <w:i/>
          <w:iCs/>
        </w:rPr>
      </w:pPr>
    </w:p>
    <w:p w:rsidR="00927464" w:rsidRPr="00927464" w:rsidRDefault="00927464" w:rsidP="00927464">
      <w:r w:rsidRPr="00927464">
        <w:t>Date : Le …</w:t>
      </w:r>
      <w:proofErr w:type="gramStart"/>
      <w:r w:rsidRPr="00927464">
        <w:t>…….</w:t>
      </w:r>
      <w:proofErr w:type="gramEnd"/>
      <w:r w:rsidRPr="00927464">
        <w:t>/………/……………….</w:t>
      </w: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Default="00927464" w:rsidP="00927464">
      <w:pPr>
        <w:rPr>
          <w:rFonts w:ascii="Arial" w:hAnsi="Arial" w:cs="Arial"/>
          <w:b/>
          <w:bCs/>
          <w:sz w:val="22"/>
          <w:szCs w:val="22"/>
        </w:rPr>
      </w:pPr>
    </w:p>
    <w:p w:rsidR="00927464" w:rsidRPr="00927464" w:rsidRDefault="00927464" w:rsidP="00927464">
      <w:pPr>
        <w:rPr>
          <w:b/>
          <w:bCs/>
        </w:rPr>
      </w:pPr>
      <w:r w:rsidRPr="00927464">
        <w:rPr>
          <w:b/>
          <w:bCs/>
        </w:rPr>
        <w:t>Mon implication dans le projet</w:t>
      </w:r>
    </w:p>
    <w:p w:rsidR="00927464" w:rsidRPr="00927464" w:rsidRDefault="00927464" w:rsidP="00927464"/>
    <w:tbl>
      <w:tblPr>
        <w:tblStyle w:val="Grilledutableau"/>
        <w:tblW w:w="10450" w:type="dxa"/>
        <w:tblInd w:w="0" w:type="dxa"/>
        <w:tblLook w:val="04A0" w:firstRow="1" w:lastRow="0" w:firstColumn="1" w:lastColumn="0" w:noHBand="0" w:noVBand="1"/>
      </w:tblPr>
      <w:tblGrid>
        <w:gridCol w:w="2012"/>
        <w:gridCol w:w="1222"/>
        <w:gridCol w:w="1161"/>
        <w:gridCol w:w="1161"/>
        <w:gridCol w:w="4894"/>
      </w:tblGrid>
      <w:tr w:rsidR="00927464" w:rsidTr="00927464">
        <w:trPr>
          <w:trHeight w:val="658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  <w:r>
              <w:object w:dxaOrig="1005" w:dyaOrig="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45.75pt" o:ole="">
                  <v:imagedata r:id="rId10" o:title=""/>
                </v:shape>
                <o:OLEObject Type="Embed" ProgID="PBrush" ShapeID="_x0000_i1025" DrawAspect="Content" ObjectID="_1753980291" r:id="rId11"/>
              </w:objec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  <w:r>
              <w:object w:dxaOrig="945" w:dyaOrig="915">
                <v:shape id="_x0000_i1026" type="#_x0000_t75" style="width:47.25pt;height:45.75pt" o:ole="">
                  <v:imagedata r:id="rId12" o:title=""/>
                </v:shape>
                <o:OLEObject Type="Embed" ProgID="PBrush" ShapeID="_x0000_i1026" DrawAspect="Content" ObjectID="_1753980292" r:id="rId13"/>
              </w:objec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  <w:r>
              <w:object w:dxaOrig="945" w:dyaOrig="915">
                <v:shape id="_x0000_i1027" type="#_x0000_t75" style="width:47.25pt;height:45.75pt" o:ole="">
                  <v:imagedata r:id="rId14" o:title=""/>
                </v:shape>
                <o:OLEObject Type="Embed" ProgID="PBrush" ShapeID="_x0000_i1027" DrawAspect="Content" ObjectID="_1753980293" r:id="rId15"/>
              </w:objec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r>
              <w:rPr>
                <w:rFonts w:ascii="Arial" w:hAnsi="Arial" w:cs="Arial"/>
              </w:rPr>
              <w:t>Commentaires</w:t>
            </w:r>
          </w:p>
        </w:tc>
      </w:tr>
      <w:tr w:rsidR="00927464" w:rsidTr="00927464">
        <w:trPr>
          <w:trHeight w:val="658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  <w:p w:rsidR="00927464" w:rsidRDefault="00927464" w:rsidP="00927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J’ai trouvé ce projet intéressant</w:t>
            </w:r>
          </w:p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464" w:rsidTr="00927464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  <w:p w:rsidR="00927464" w:rsidRDefault="00927464" w:rsidP="00927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J’ai fourni des efforts</w:t>
            </w:r>
          </w:p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464" w:rsidTr="00927464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  <w:p w:rsidR="00927464" w:rsidRDefault="00927464" w:rsidP="00927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J’en ai tiré de la fierté</w:t>
            </w:r>
          </w:p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Pr="00927464" w:rsidRDefault="00927464" w:rsidP="00927464">
      <w:pPr>
        <w:rPr>
          <w:rFonts w:ascii="Arial" w:hAnsi="Arial" w:cs="Arial"/>
          <w:b/>
          <w:bCs/>
          <w:sz w:val="22"/>
          <w:szCs w:val="22"/>
        </w:rPr>
      </w:pPr>
      <w:r w:rsidRPr="00927464">
        <w:rPr>
          <w:rFonts w:ascii="Arial" w:hAnsi="Arial" w:cs="Arial"/>
          <w:b/>
          <w:bCs/>
          <w:sz w:val="22"/>
          <w:szCs w:val="22"/>
        </w:rPr>
        <w:t>Ce que ce travail ma apporté</w:t>
      </w: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10343"/>
      </w:tblGrid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Pr="00927464" w:rsidRDefault="00927464" w:rsidP="0092746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7464">
              <w:rPr>
                <w:rFonts w:ascii="Arial" w:hAnsi="Arial" w:cs="Arial"/>
                <w:b/>
                <w:bCs/>
              </w:rPr>
              <w:t xml:space="preserve">Mon regard sur l’École </w:t>
            </w:r>
          </w:p>
          <w:p w:rsidR="00927464" w:rsidRDefault="00927464" w:rsidP="00927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A-t-il changé ? De quelle manière ? Est-il plus positif ? ...</w:t>
            </w:r>
          </w:p>
          <w:p w:rsidR="00927464" w:rsidRDefault="00927464" w:rsidP="009274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i/>
                <w:iCs/>
                <w:color w:val="7F7F7F" w:themeColor="text1" w:themeTint="80"/>
              </w:rPr>
            </w:pPr>
            <w:r>
              <w:rPr>
                <w:rFonts w:ascii="Arial" w:hAnsi="Arial" w:cs="Arial"/>
                <w:i/>
                <w:iCs/>
                <w:color w:val="7F7F7F" w:themeColor="text1" w:themeTint="80"/>
              </w:rPr>
              <w:t>Exemples : mon envie d'aller à l'École, mon intérêt pour les cours, la place de l'École dans ma vie, mon regard sur les enseignants ...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Pr="00927464" w:rsidRDefault="00927464" w:rsidP="00927464">
            <w:pP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927464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Mon regard sur moi</w:t>
            </w:r>
          </w:p>
          <w:p w:rsidR="00927464" w:rsidRDefault="00927464" w:rsidP="00927464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lang w:eastAsia="fr-FR"/>
              </w:rPr>
              <w:t>A-t-il changé ? Ai-je appris des choses sur moi ? Lesquelles ? 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eastAsia="Times New Roman" w:hAnsi="Arial" w:cs="Arial"/>
                <w:i/>
                <w:iCs/>
                <w:color w:val="7F7F7F" w:themeColor="text1" w:themeTint="80"/>
                <w:lang w:eastAsia="fr-FR"/>
              </w:rPr>
            </w:pPr>
            <w:r>
              <w:rPr>
                <w:rFonts w:ascii="Arial" w:eastAsia="Times New Roman" w:hAnsi="Arial" w:cs="Arial"/>
                <w:i/>
                <w:iCs/>
                <w:color w:val="7F7F7F" w:themeColor="text1" w:themeTint="80"/>
                <w:lang w:eastAsia="fr-FR"/>
              </w:rPr>
              <w:t xml:space="preserve">Exemples : </w:t>
            </w:r>
            <w:r>
              <w:rPr>
                <w:rFonts w:ascii="Arial" w:eastAsia="Times New Roman" w:hAnsi="Arial" w:cs="Arial"/>
                <w:i/>
                <w:iCs/>
                <w:color w:val="7F7F7F" w:themeColor="text1" w:themeTint="80"/>
                <w:shd w:val="clear" w:color="auto" w:fill="FFFFFF"/>
                <w:lang w:eastAsia="fr-FR"/>
              </w:rPr>
              <w:t>mes qualités, mes besoins, </w:t>
            </w:r>
            <w:r>
              <w:rPr>
                <w:rFonts w:ascii="Arial" w:eastAsia="Times New Roman" w:hAnsi="Arial" w:cs="Arial"/>
                <w:i/>
                <w:iCs/>
                <w:color w:val="7F7F7F" w:themeColor="text1" w:themeTint="80"/>
                <w:lang w:eastAsia="fr-FR"/>
              </w:rPr>
              <w:t>mes envies, mes attentes, mes centres d'intérêt, mes projets, mes progrès...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</w:tbl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10343"/>
      </w:tblGrid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Pr="00927464" w:rsidRDefault="00927464" w:rsidP="00927464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27464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Mon rapport aux autres</w:t>
            </w:r>
          </w:p>
          <w:p w:rsidR="00927464" w:rsidRDefault="00927464" w:rsidP="00927464">
            <w:pPr>
              <w:rPr>
                <w:rFonts w:ascii="Arial" w:eastAsia="Times New Roman" w:hAnsi="Arial" w:cs="Arial"/>
                <w:color w:val="00000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lang w:eastAsia="fr-FR"/>
              </w:rPr>
              <w:t>Quelle place ai-je occupée au sein du groupe ? Mes relations aux autres élèves de la classe ont-elles évolué ? De quelle manière ? 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hAnsi="Arial" w:cs="Arial"/>
                <w:i/>
                <w:iCs/>
                <w:color w:val="7F7F7F" w:themeColor="text1" w:themeTint="80"/>
              </w:rPr>
            </w:pPr>
            <w:r>
              <w:rPr>
                <w:rFonts w:ascii="Arial" w:eastAsia="Times New Roman" w:hAnsi="Arial" w:cs="Arial"/>
                <w:i/>
                <w:iCs/>
                <w:color w:val="7F7F7F" w:themeColor="text1" w:themeTint="80"/>
                <w:lang w:eastAsia="fr-FR"/>
              </w:rPr>
              <w:t xml:space="preserve">Exemples : mon sentiment d'appartenance au groupe et à la classe, mon rôle dans un collectif, mon positionnement par rapport aux autres, ma contribution... 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Pr="00927464" w:rsidRDefault="00927464" w:rsidP="00927464">
            <w:pPr>
              <w:rPr>
                <w:rFonts w:ascii="Arial" w:hAnsi="Arial" w:cs="Arial"/>
                <w:b/>
                <w:bCs/>
              </w:rPr>
            </w:pPr>
            <w:r w:rsidRPr="00927464">
              <w:rPr>
                <w:rFonts w:ascii="Arial" w:hAnsi="Arial" w:cs="Arial"/>
                <w:b/>
                <w:bCs/>
              </w:rPr>
              <w:t>Mes compétences</w:t>
            </w:r>
          </w:p>
          <w:p w:rsidR="00927464" w:rsidRDefault="00927464" w:rsidP="00927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Ont-elles évolué ? De quelle manière ? En ai-je acquis de nouvelles ? Lesquelles ? 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Arial" w:eastAsia="Times New Roman" w:hAnsi="Arial" w:cs="Arial"/>
                <w:i/>
                <w:iCs/>
                <w:color w:val="7F7F7F"/>
                <w:lang w:eastAsia="fr-FR"/>
              </w:rPr>
              <w:t xml:space="preserve">Savoir être (exemples : sens de l’initiative, curiosité, bienveillance, avoir de bonnes relations avec les autres, accepter les points de vue différents, écouter, prendre ses responsabilités, affirmer mon point de vue, argumenter mes choix…) 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Arial" w:eastAsia="Times New Roman" w:hAnsi="Arial" w:cs="Arial"/>
                <w:i/>
                <w:iCs/>
                <w:color w:val="7F7F7F"/>
                <w:lang w:eastAsia="fr-FR"/>
              </w:rPr>
              <w:t>Savoir-faire (exemples : compétences artistiques, techniques, rédactionnelles, oratoires, idées créatives, savoir prendre des décisions, communiquer efficacement, résoudre des problèmes, savoir exprimer ses idées…) 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rFonts w:ascii="Arial" w:eastAsia="Times New Roman" w:hAnsi="Arial" w:cs="Arial"/>
                <w:i/>
                <w:iCs/>
                <w:color w:val="7F7F7F"/>
                <w:lang w:eastAsia="fr-FR"/>
              </w:rPr>
            </w:pPr>
            <w:r>
              <w:rPr>
                <w:rFonts w:ascii="Arial" w:eastAsia="Times New Roman" w:hAnsi="Arial" w:cs="Arial"/>
                <w:i/>
                <w:iCs/>
                <w:color w:val="7F7F7F"/>
                <w:lang w:eastAsia="fr-FR"/>
              </w:rPr>
              <w:t>Connaissances (exemples : informations acquises par rapport à la thématique ou par rapport au support utilisé)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Pr="00927464" w:rsidRDefault="00927464" w:rsidP="00927464">
            <w:pPr>
              <w:rPr>
                <w:rFonts w:ascii="Arial" w:hAnsi="Arial" w:cs="Arial"/>
                <w:b/>
                <w:bCs/>
              </w:rPr>
            </w:pPr>
            <w:r w:rsidRPr="00927464">
              <w:rPr>
                <w:rFonts w:ascii="Arial" w:hAnsi="Arial" w:cs="Arial"/>
                <w:b/>
                <w:bCs/>
              </w:rPr>
              <w:t>Mes difficultés</w:t>
            </w:r>
          </w:p>
          <w:p w:rsidR="00927464" w:rsidRDefault="00927464" w:rsidP="00927464">
            <w:r>
              <w:rPr>
                <w:rFonts w:ascii="Arial" w:hAnsi="Arial" w:cs="Arial"/>
              </w:rPr>
              <w:t>Les obstacles rencontrés et les solutions apportées</w:t>
            </w:r>
            <w:r>
              <w:t xml:space="preserve"> 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r>
              <w:rPr>
                <w:rFonts w:ascii="Arial" w:eastAsia="Times New Roman" w:hAnsi="Arial" w:cs="Arial"/>
                <w:i/>
                <w:iCs/>
                <w:color w:val="7F7F7F" w:themeColor="text1" w:themeTint="80"/>
                <w:lang w:eastAsia="fr-FR"/>
              </w:rPr>
              <w:t>Exemples : difficultés organisationnelles, relationnelles, techniques…</w:t>
            </w: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</w:tbl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Pr="00927464" w:rsidRDefault="00927464" w:rsidP="00927464">
      <w:pPr>
        <w:rPr>
          <w:rFonts w:ascii="Arial" w:hAnsi="Arial" w:cs="Arial"/>
          <w:b/>
          <w:bCs/>
          <w:sz w:val="22"/>
          <w:szCs w:val="22"/>
        </w:rPr>
      </w:pPr>
      <w:r w:rsidRPr="00927464">
        <w:rPr>
          <w:rFonts w:ascii="Arial" w:hAnsi="Arial" w:cs="Arial"/>
          <w:b/>
          <w:bCs/>
          <w:sz w:val="22"/>
          <w:szCs w:val="22"/>
        </w:rPr>
        <w:t>Ce que les autres ont pensé de mon travail au sein du groupe :</w:t>
      </w: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10343"/>
      </w:tblGrid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</w:tbl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p w:rsidR="00927464" w:rsidRPr="00927464" w:rsidRDefault="00927464" w:rsidP="00927464">
      <w:pPr>
        <w:rPr>
          <w:rFonts w:ascii="Arial" w:hAnsi="Arial" w:cs="Arial"/>
          <w:b/>
          <w:bCs/>
          <w:sz w:val="22"/>
          <w:szCs w:val="22"/>
        </w:rPr>
      </w:pPr>
      <w:r w:rsidRPr="00927464">
        <w:rPr>
          <w:rFonts w:ascii="Arial" w:hAnsi="Arial" w:cs="Arial"/>
          <w:b/>
          <w:bCs/>
          <w:sz w:val="22"/>
          <w:szCs w:val="22"/>
        </w:rPr>
        <w:t>Globalement, ce que je retiens de ce travail :</w:t>
      </w:r>
    </w:p>
    <w:p w:rsidR="00927464" w:rsidRDefault="00927464" w:rsidP="0092746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10343"/>
      </w:tblGrid>
      <w:tr w:rsidR="00927464" w:rsidTr="00927464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  <w:p w:rsidR="00927464" w:rsidRDefault="00927464" w:rsidP="00927464">
            <w:pPr>
              <w:rPr>
                <w:sz w:val="22"/>
                <w:szCs w:val="22"/>
              </w:rPr>
            </w:pPr>
          </w:p>
        </w:tc>
      </w:tr>
    </w:tbl>
    <w:p w:rsidR="00927464" w:rsidRDefault="00927464" w:rsidP="00927464"/>
    <w:p w:rsidR="006E7956" w:rsidRPr="00927464" w:rsidRDefault="006E7956" w:rsidP="00927464"/>
    <w:sectPr w:rsidR="006E7956" w:rsidRPr="00927464" w:rsidSect="0030597F">
      <w:headerReference w:type="default" r:id="rId16"/>
      <w:footerReference w:type="default" r:id="rId17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22E8" w:rsidRDefault="003622E8" w:rsidP="00597604">
      <w:r>
        <w:separator/>
      </w:r>
    </w:p>
  </w:endnote>
  <w:endnote w:type="continuationSeparator" w:id="0">
    <w:p w:rsidR="003622E8" w:rsidRDefault="003622E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22E8" w:rsidRDefault="003622E8" w:rsidP="00597604">
      <w:r>
        <w:separator/>
      </w:r>
    </w:p>
  </w:footnote>
  <w:footnote w:type="continuationSeparator" w:id="0">
    <w:p w:rsidR="003622E8" w:rsidRDefault="003622E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464"/>
    <w:rsid w:val="0012196C"/>
    <w:rsid w:val="0016582E"/>
    <w:rsid w:val="002C6A70"/>
    <w:rsid w:val="0030597F"/>
    <w:rsid w:val="003622E8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27464"/>
    <w:rsid w:val="0095548B"/>
    <w:rsid w:val="00960DD8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D283BC9-B243-467F-B938-0BF1958F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27464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927464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3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3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2023-08-19T17:57:00Z</dcterms:created>
  <dcterms:modified xsi:type="dcterms:W3CDTF">2023-08-19T17:58:00Z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