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4EF6D" w14:textId="77777777" w:rsidR="00BB5699" w:rsidRDefault="00BB5699" w:rsidP="00BB5699">
      <w:pPr>
        <w:pStyle w:val="TITREDENIVEAU1"/>
        <w:rPr>
          <w:rFonts w:eastAsiaTheme="minorHAnsi"/>
          <w:lang w:val="fr-FR"/>
        </w:rPr>
      </w:pPr>
      <w:r>
        <w:t>Grille d’évaluation</w:t>
      </w:r>
    </w:p>
    <w:p w14:paraId="57C1FE17" w14:textId="77777777" w:rsidR="00BB5699" w:rsidRDefault="00BB5699" w:rsidP="00BB5699">
      <w:pPr>
        <w:pStyle w:val="Fichelve"/>
        <w:rPr>
          <w:sz w:val="24"/>
          <w:szCs w:val="24"/>
        </w:rPr>
      </w:pPr>
      <w:r>
        <w:t>Fiche élève</w:t>
      </w:r>
    </w:p>
    <w:p w14:paraId="483D9BDC" w14:textId="77777777" w:rsidR="00BB5699" w:rsidRDefault="00BB5699" w:rsidP="00BB5699">
      <w:pPr>
        <w:rPr>
          <w:rFonts w:ascii="Arial" w:hAnsi="Arial" w:cs="Arial"/>
          <w:b/>
          <w:bCs/>
          <w:sz w:val="22"/>
          <w:szCs w:val="22"/>
        </w:rPr>
      </w:pPr>
    </w:p>
    <w:p w14:paraId="7E912926" w14:textId="77777777" w:rsidR="00BB5699" w:rsidRDefault="00BB5699" w:rsidP="00BB5699">
      <w:r>
        <w:t>Production créative sur le thème « l’École, c’est super chouette ! »</w:t>
      </w:r>
    </w:p>
    <w:p w14:paraId="21E49C08" w14:textId="77777777" w:rsidR="00BB5699" w:rsidRDefault="00BB5699" w:rsidP="00BB5699">
      <w:pPr>
        <w:rPr>
          <w:bCs/>
          <w:i/>
          <w:iCs/>
        </w:rPr>
      </w:pPr>
    </w:p>
    <w:p w14:paraId="5A4290E2" w14:textId="77777777" w:rsidR="00BB5699" w:rsidRDefault="00BB5699" w:rsidP="00BB5699">
      <w:pPr>
        <w:rPr>
          <w:sz w:val="22"/>
          <w:szCs w:val="22"/>
        </w:rPr>
      </w:pPr>
      <w:r>
        <w:rPr>
          <w:bCs/>
          <w:sz w:val="22"/>
          <w:szCs w:val="22"/>
        </w:rPr>
        <w:t>Date</w:t>
      </w:r>
      <w:r>
        <w:rPr>
          <w:sz w:val="22"/>
          <w:szCs w:val="22"/>
        </w:rPr>
        <w:t> : Le 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/………/……………….</w:t>
      </w:r>
    </w:p>
    <w:p w14:paraId="5DC99001" w14:textId="77777777" w:rsidR="00BB5699" w:rsidRDefault="00BB5699" w:rsidP="00BB5699">
      <w:pPr>
        <w:rPr>
          <w:bCs/>
          <w:sz w:val="22"/>
          <w:szCs w:val="22"/>
        </w:rPr>
      </w:pPr>
    </w:p>
    <w:p w14:paraId="18A66376" w14:textId="77777777" w:rsidR="00BB5699" w:rsidRPr="00BB5699" w:rsidRDefault="00BB5699" w:rsidP="00BB5699">
      <w:pPr>
        <w:rPr>
          <w:b/>
          <w:sz w:val="22"/>
          <w:szCs w:val="22"/>
        </w:rPr>
      </w:pPr>
      <w:r w:rsidRPr="00BB5699">
        <w:rPr>
          <w:b/>
          <w:sz w:val="22"/>
          <w:szCs w:val="22"/>
        </w:rPr>
        <w:t>Le groupe</w:t>
      </w:r>
    </w:p>
    <w:p w14:paraId="42426B53" w14:textId="77777777" w:rsidR="00BB5699" w:rsidRDefault="00BB5699" w:rsidP="00BB5699">
      <w:pPr>
        <w:rPr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2405"/>
        <w:gridCol w:w="7938"/>
      </w:tblGrid>
      <w:tr w:rsidR="00BB5699" w14:paraId="383B901A" w14:textId="77777777" w:rsidTr="00BB5699">
        <w:trPr>
          <w:trHeight w:val="65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79B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1A8DF0BB" w14:textId="77777777" w:rsidR="00BB5699" w:rsidRDefault="00BB5699" w:rsidP="00BB5699">
            <w:r>
              <w:t>Nom du groupe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EAFB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</w:tr>
      <w:tr w:rsidR="00BB5699" w14:paraId="7C67E6BD" w14:textId="77777777" w:rsidTr="00BB569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504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7B1166E8" w14:textId="77777777" w:rsidR="00BB5699" w:rsidRDefault="00BB5699" w:rsidP="00BB5699">
            <w:r>
              <w:t>Nom de la production</w:t>
            </w:r>
          </w:p>
          <w:p w14:paraId="65A5C72B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A440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</w:tr>
    </w:tbl>
    <w:p w14:paraId="390BE968" w14:textId="77777777" w:rsidR="00BB5699" w:rsidRDefault="00BB5699" w:rsidP="00BB5699">
      <w:pPr>
        <w:rPr>
          <w:sz w:val="22"/>
          <w:szCs w:val="22"/>
        </w:rPr>
      </w:pPr>
    </w:p>
    <w:p w14:paraId="1906014B" w14:textId="77777777" w:rsidR="00BB5699" w:rsidRPr="00BB5699" w:rsidRDefault="00BB5699" w:rsidP="00BB5699">
      <w:pPr>
        <w:rPr>
          <w:b/>
          <w:sz w:val="22"/>
          <w:szCs w:val="22"/>
        </w:rPr>
      </w:pPr>
      <w:r w:rsidRPr="00BB5699">
        <w:rPr>
          <w:b/>
          <w:sz w:val="22"/>
          <w:szCs w:val="22"/>
        </w:rPr>
        <w:t>Évaluation</w:t>
      </w:r>
    </w:p>
    <w:p w14:paraId="166C4ACD" w14:textId="77777777" w:rsidR="00BB5699" w:rsidRDefault="00BB5699" w:rsidP="00BB5699">
      <w:pPr>
        <w:rPr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2365"/>
        <w:gridCol w:w="1310"/>
        <w:gridCol w:w="1146"/>
        <w:gridCol w:w="1128"/>
        <w:gridCol w:w="33"/>
        <w:gridCol w:w="1243"/>
        <w:gridCol w:w="3118"/>
      </w:tblGrid>
      <w:tr w:rsidR="00BB5699" w14:paraId="52C85F0C" w14:textId="77777777" w:rsidTr="00BB5699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68EC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338C0665" w14:textId="77777777" w:rsidR="00BB5699" w:rsidRDefault="00BB5699" w:rsidP="00BB5699">
            <w:r>
              <w:t>Critères d’évaluation</w:t>
            </w:r>
          </w:p>
          <w:p w14:paraId="1DDE104F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6257" w14:textId="77777777" w:rsidR="00BB5699" w:rsidRDefault="00BB5699" w:rsidP="00BB5699">
            <w:pPr>
              <w:rPr>
                <w:sz w:val="22"/>
                <w:szCs w:val="22"/>
              </w:rPr>
            </w:pPr>
            <w:r>
              <w:object w:dxaOrig="1005" w:dyaOrig="915" w14:anchorId="422B4C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45.75pt" o:ole="">
                  <v:imagedata r:id="rId10" o:title=""/>
                </v:shape>
                <o:OLEObject Type="Embed" ProgID="PBrush" ShapeID="_x0000_i1025" DrawAspect="Content" ObjectID="_1753980048" r:id="rId11"/>
              </w:objec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93EC" w14:textId="77777777" w:rsidR="00BB5699" w:rsidRDefault="00BB5699" w:rsidP="00BB5699">
            <w:pPr>
              <w:rPr>
                <w:sz w:val="22"/>
                <w:szCs w:val="22"/>
              </w:rPr>
            </w:pPr>
            <w:r>
              <w:object w:dxaOrig="930" w:dyaOrig="915" w14:anchorId="1211FF65">
                <v:shape id="_x0000_i1026" type="#_x0000_t75" style="width:46.5pt;height:45.75pt" o:ole="">
                  <v:imagedata r:id="rId12" o:title=""/>
                </v:shape>
                <o:OLEObject Type="Embed" ProgID="PBrush" ShapeID="_x0000_i1026" DrawAspect="Content" ObjectID="_1753980049" r:id="rId13"/>
              </w:objec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A95C" w14:textId="77777777" w:rsidR="00BB5699" w:rsidRDefault="00BB5699" w:rsidP="00BB5699">
            <w:pPr>
              <w:rPr>
                <w:sz w:val="22"/>
                <w:szCs w:val="22"/>
              </w:rPr>
            </w:pPr>
            <w:r>
              <w:object w:dxaOrig="945" w:dyaOrig="915" w14:anchorId="577F89A6">
                <v:shape id="_x0000_i1027" type="#_x0000_t75" style="width:47.25pt;height:45.75pt" o:ole="">
                  <v:imagedata r:id="rId14" o:title=""/>
                </v:shape>
                <o:OLEObject Type="Embed" ProgID="PBrush" ShapeID="_x0000_i1027" DrawAspect="Content" ObjectID="_1753980050" r:id="rId15"/>
              </w:objec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2C87" w14:textId="77777777" w:rsidR="00BB5699" w:rsidRDefault="00BB5699" w:rsidP="00BB5699">
            <w:pPr>
              <w:rPr>
                <w:sz w:val="22"/>
                <w:szCs w:val="22"/>
              </w:rPr>
            </w:pPr>
            <w:r>
              <w:object w:dxaOrig="945" w:dyaOrig="915" w14:anchorId="52D09BD7">
                <v:shape id="_x0000_i1028" type="#_x0000_t75" style="width:47.25pt;height:45.75pt" o:ole="">
                  <v:imagedata r:id="rId16" o:title=""/>
                </v:shape>
                <o:OLEObject Type="Embed" ProgID="PBrush" ShapeID="_x0000_i1028" DrawAspect="Content" ObjectID="_1753980051" r:id="rId17"/>
              </w:objec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056C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3CEFB390" w14:textId="77777777" w:rsidR="00BB5699" w:rsidRDefault="00BB5699" w:rsidP="00BB5699">
            <w:r>
              <w:t>Commentaires</w:t>
            </w:r>
          </w:p>
        </w:tc>
      </w:tr>
      <w:tr w:rsidR="00BB5699" w14:paraId="1A2C3681" w14:textId="77777777" w:rsidTr="00BB5699"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30FD" w14:textId="77777777" w:rsidR="00BB5699" w:rsidRDefault="00BB5699" w:rsidP="00BB5699"/>
          <w:p w14:paraId="6BAB4DBF" w14:textId="77777777" w:rsidR="00BB5699" w:rsidRDefault="00BB5699" w:rsidP="00BB5699">
            <w:r>
              <w:t>Originalité et attractivité de la présentation</w:t>
            </w:r>
          </w:p>
          <w:p w14:paraId="25D291B3" w14:textId="77777777" w:rsidR="00BB5699" w:rsidRDefault="00BB5699" w:rsidP="00BB5699"/>
        </w:tc>
      </w:tr>
      <w:tr w:rsidR="00BB5699" w14:paraId="04A8E878" w14:textId="77777777" w:rsidTr="00BB5699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A85D" w14:textId="77777777" w:rsidR="00BB5699" w:rsidRDefault="00BB5699" w:rsidP="00BB5699">
            <w:r w:rsidRPr="00BB5699">
              <w:rPr>
                <w:b/>
              </w:rPr>
              <w:t>Choix du support</w:t>
            </w:r>
            <w:r>
              <w:t xml:space="preserve"> (vidéo, quiz, </w:t>
            </w:r>
            <w:r>
              <w:rPr>
                <w:iCs/>
              </w:rPr>
              <w:t>collage, reportage photos, diaporama, dessin, chanson...</w:t>
            </w:r>
            <w:r>
              <w:t>…)</w:t>
            </w:r>
          </w:p>
          <w:p w14:paraId="31CEC5C9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D3A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8C7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D3B1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E605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3AE9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</w:tr>
      <w:tr w:rsidR="00BB5699" w14:paraId="3D65B7E3" w14:textId="77777777" w:rsidTr="00BB5699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05AE" w14:textId="77777777" w:rsidR="00BB5699" w:rsidRDefault="00BB5699" w:rsidP="00BB5699">
            <w:r w:rsidRPr="00BB5699">
              <w:rPr>
                <w:b/>
              </w:rPr>
              <w:t>Dynamisme de la présentation</w:t>
            </w:r>
            <w:r>
              <w:t xml:space="preserve"> (rythme, diversité…)</w:t>
            </w:r>
          </w:p>
          <w:p w14:paraId="7945C5FD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7CB1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367E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4F59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DF6C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271F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</w:tr>
      <w:tr w:rsidR="00BB5699" w14:paraId="11321FDC" w14:textId="77777777" w:rsidTr="00BB5699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6153" w14:textId="77777777" w:rsidR="00BB5699" w:rsidRDefault="00BB5699" w:rsidP="00BB5699">
            <w:r w:rsidRPr="00BB5699">
              <w:rPr>
                <w:b/>
              </w:rPr>
              <w:t>Pertinence du message</w:t>
            </w:r>
            <w:r>
              <w:t xml:space="preserve"> (persuasion, message convaincant…)</w:t>
            </w:r>
          </w:p>
          <w:p w14:paraId="473E692B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836B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86D3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1629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DDA4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9FA3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</w:tr>
      <w:tr w:rsidR="00BB5699" w14:paraId="4E5528B1" w14:textId="77777777" w:rsidTr="00BB5699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0720" w14:textId="77777777" w:rsidR="00BB5699" w:rsidRDefault="00BB5699" w:rsidP="00BB5699">
            <w:r w:rsidRPr="00BB5699">
              <w:rPr>
                <w:b/>
              </w:rPr>
              <w:t>Expression orale</w:t>
            </w:r>
            <w:r>
              <w:t xml:space="preserve"> (aisance, fluidité, éloquence…)</w:t>
            </w:r>
          </w:p>
          <w:p w14:paraId="6807260C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88E0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F681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99E4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9060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96D5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</w:tr>
      <w:tr w:rsidR="00BB5699" w14:paraId="71FC63E9" w14:textId="77777777" w:rsidTr="00BB5699"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FACC" w14:textId="77777777" w:rsidR="00BB5699" w:rsidRDefault="00BB5699" w:rsidP="00BB5699">
            <w:pPr>
              <w:rPr>
                <w:sz w:val="4"/>
                <w:szCs w:val="4"/>
              </w:rPr>
            </w:pPr>
          </w:p>
          <w:p w14:paraId="0AD03E8D" w14:textId="77777777" w:rsidR="00BB5699" w:rsidRDefault="00BB5699" w:rsidP="00BB5699">
            <w:pPr>
              <w:rPr>
                <w:sz w:val="22"/>
                <w:szCs w:val="22"/>
              </w:rPr>
            </w:pPr>
            <w:r>
              <w:t>Esprit d’équipe</w:t>
            </w:r>
          </w:p>
        </w:tc>
      </w:tr>
      <w:tr w:rsidR="00BB5699" w14:paraId="379F4331" w14:textId="77777777" w:rsidTr="00BB5699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6CA" w14:textId="77777777" w:rsidR="00BB5699" w:rsidRDefault="00BB5699" w:rsidP="00BB5699">
            <w:r>
              <w:t>Cohésion de groupe, dynamisme</w:t>
            </w:r>
          </w:p>
          <w:p w14:paraId="4A4FCB0B" w14:textId="77777777" w:rsidR="00BB5699" w:rsidRDefault="00BB5699" w:rsidP="00BB5699">
            <w:pPr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41FB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23FB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404F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CE4C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0AE7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</w:tr>
      <w:tr w:rsidR="00BB5699" w14:paraId="4AC09372" w14:textId="77777777" w:rsidTr="00BB5699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91A1" w14:textId="77777777" w:rsidR="00BB5699" w:rsidRDefault="00BB5699" w:rsidP="00BB5699">
            <w:pPr>
              <w:rPr>
                <w:bCs/>
              </w:rPr>
            </w:pPr>
            <w:r>
              <w:rPr>
                <w:bCs/>
              </w:rPr>
              <w:lastRenderedPageBreak/>
              <w:t>Répartition équilibrée du travail effectué</w:t>
            </w:r>
          </w:p>
          <w:p w14:paraId="2F9CBDBB" w14:textId="77777777" w:rsidR="00BB5699" w:rsidRDefault="00BB5699" w:rsidP="00BB5699">
            <w:pPr>
              <w:rPr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8CAC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5EE1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0A6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E203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6189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</w:tr>
    </w:tbl>
    <w:p w14:paraId="58E54B9D" w14:textId="77777777" w:rsidR="00BB5699" w:rsidRDefault="00BB5699" w:rsidP="00BB5699">
      <w:pPr>
        <w:rPr>
          <w:sz w:val="22"/>
          <w:szCs w:val="22"/>
        </w:rPr>
      </w:pPr>
    </w:p>
    <w:p w14:paraId="6F929FA6" w14:textId="77777777" w:rsidR="00BB5699" w:rsidRPr="00BB5699" w:rsidRDefault="00BB5699" w:rsidP="00BB5699">
      <w:pPr>
        <w:rPr>
          <w:b/>
          <w:sz w:val="22"/>
          <w:szCs w:val="22"/>
        </w:rPr>
      </w:pPr>
      <w:r w:rsidRPr="00BB5699">
        <w:rPr>
          <w:b/>
          <w:sz w:val="22"/>
          <w:szCs w:val="22"/>
        </w:rPr>
        <w:t>Évaluation</w:t>
      </w:r>
    </w:p>
    <w:p w14:paraId="6703866F" w14:textId="77777777" w:rsidR="00BB5699" w:rsidRDefault="00BB5699" w:rsidP="00BB5699">
      <w:pPr>
        <w:rPr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2365"/>
        <w:gridCol w:w="1310"/>
        <w:gridCol w:w="1146"/>
        <w:gridCol w:w="1128"/>
        <w:gridCol w:w="33"/>
        <w:gridCol w:w="1243"/>
        <w:gridCol w:w="3118"/>
      </w:tblGrid>
      <w:tr w:rsidR="00BB5699" w14:paraId="3CD51124" w14:textId="77777777" w:rsidTr="00BB5699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3628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4CAF4A3D" w14:textId="77777777" w:rsidR="00BB5699" w:rsidRDefault="00BB5699" w:rsidP="00BB5699">
            <w:r>
              <w:t>Critères d’évaluation</w:t>
            </w:r>
          </w:p>
          <w:p w14:paraId="7BBFD85A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EDE" w14:textId="77777777" w:rsidR="00BB5699" w:rsidRDefault="00BB5699" w:rsidP="00BB5699">
            <w:pPr>
              <w:rPr>
                <w:sz w:val="22"/>
                <w:szCs w:val="22"/>
              </w:rPr>
            </w:pPr>
            <w:r>
              <w:object w:dxaOrig="1005" w:dyaOrig="915" w14:anchorId="27F76E95">
                <v:shape id="_x0000_i1029" type="#_x0000_t75" style="width:50.25pt;height:45.75pt" o:ole="">
                  <v:imagedata r:id="rId10" o:title=""/>
                </v:shape>
                <o:OLEObject Type="Embed" ProgID="PBrush" ShapeID="_x0000_i1029" DrawAspect="Content" ObjectID="_1753980052" r:id="rId18"/>
              </w:objec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3C06" w14:textId="77777777" w:rsidR="00BB5699" w:rsidRDefault="00BB5699" w:rsidP="00BB5699">
            <w:pPr>
              <w:rPr>
                <w:sz w:val="22"/>
                <w:szCs w:val="22"/>
              </w:rPr>
            </w:pPr>
            <w:r>
              <w:object w:dxaOrig="930" w:dyaOrig="915" w14:anchorId="5A5A1E0C">
                <v:shape id="_x0000_i1030" type="#_x0000_t75" style="width:46.5pt;height:45.75pt" o:ole="">
                  <v:imagedata r:id="rId12" o:title=""/>
                </v:shape>
                <o:OLEObject Type="Embed" ProgID="PBrush" ShapeID="_x0000_i1030" DrawAspect="Content" ObjectID="_1753980053" r:id="rId19"/>
              </w:objec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A6EA" w14:textId="77777777" w:rsidR="00BB5699" w:rsidRDefault="00BB5699" w:rsidP="00BB5699">
            <w:pPr>
              <w:rPr>
                <w:sz w:val="22"/>
                <w:szCs w:val="22"/>
              </w:rPr>
            </w:pPr>
            <w:r>
              <w:object w:dxaOrig="945" w:dyaOrig="915" w14:anchorId="4E3F9CFB">
                <v:shape id="_x0000_i1031" type="#_x0000_t75" style="width:47.25pt;height:45.75pt" o:ole="">
                  <v:imagedata r:id="rId14" o:title=""/>
                </v:shape>
                <o:OLEObject Type="Embed" ProgID="PBrush" ShapeID="_x0000_i1031" DrawAspect="Content" ObjectID="_1753980054" r:id="rId20"/>
              </w:objec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5F10" w14:textId="77777777" w:rsidR="00BB5699" w:rsidRDefault="00BB5699" w:rsidP="00BB5699">
            <w:pPr>
              <w:rPr>
                <w:sz w:val="22"/>
                <w:szCs w:val="22"/>
              </w:rPr>
            </w:pPr>
            <w:r>
              <w:object w:dxaOrig="945" w:dyaOrig="915" w14:anchorId="7976353A">
                <v:shape id="_x0000_i1032" type="#_x0000_t75" style="width:47.25pt;height:45.75pt" o:ole="">
                  <v:imagedata r:id="rId16" o:title=""/>
                </v:shape>
                <o:OLEObject Type="Embed" ProgID="PBrush" ShapeID="_x0000_i1032" DrawAspect="Content" ObjectID="_1753980055" r:id="rId21"/>
              </w:objec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CA0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7D4E385C" w14:textId="77777777" w:rsidR="00BB5699" w:rsidRDefault="00BB5699" w:rsidP="00BB5699">
            <w:r>
              <w:t>Commentaires</w:t>
            </w:r>
          </w:p>
        </w:tc>
      </w:tr>
      <w:tr w:rsidR="00BB5699" w14:paraId="582D6102" w14:textId="77777777" w:rsidTr="00BB5699"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6553" w14:textId="77777777" w:rsidR="00BB5699" w:rsidRDefault="00BB5699" w:rsidP="00BB5699"/>
          <w:p w14:paraId="64DEF36C" w14:textId="77777777" w:rsidR="00BB5699" w:rsidRDefault="00BB5699" w:rsidP="00BB5699">
            <w:r>
              <w:t>Réalisation du projet</w:t>
            </w:r>
          </w:p>
        </w:tc>
      </w:tr>
      <w:tr w:rsidR="00BB5699" w14:paraId="50FC954A" w14:textId="77777777" w:rsidTr="00BB5699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5D58" w14:textId="77777777" w:rsidR="00BB5699" w:rsidRDefault="00BB5699" w:rsidP="00BB5699">
            <w:pPr>
              <w:rPr>
                <w:bCs/>
              </w:rPr>
            </w:pPr>
            <w:r w:rsidRPr="00BB5699">
              <w:rPr>
                <w:b/>
                <w:bCs/>
              </w:rPr>
              <w:t>Respect du temps imparti</w:t>
            </w:r>
            <w:r>
              <w:t xml:space="preserve"> </w:t>
            </w:r>
            <w:r>
              <w:rPr>
                <w:bCs/>
              </w:rPr>
              <w:t>(15 minutes)</w:t>
            </w:r>
          </w:p>
          <w:p w14:paraId="7CDCEE14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71CC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74C2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B30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C0CA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E510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</w:tr>
      <w:tr w:rsidR="00BB5699" w14:paraId="48623855" w14:textId="77777777" w:rsidTr="00BB5699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291A" w14:textId="77777777" w:rsidR="00BB5699" w:rsidRDefault="00BB5699" w:rsidP="00BB5699">
            <w:r>
              <w:rPr>
                <w:bCs/>
              </w:rPr>
              <w:t>Bonne explication de la mise en œuvre et des raisons de ce choix</w:t>
            </w:r>
          </w:p>
          <w:p w14:paraId="3F4D8F88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1A04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DB7B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B0DB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415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43A7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</w:tr>
    </w:tbl>
    <w:p w14:paraId="7B17E679" w14:textId="77777777" w:rsidR="00BB5699" w:rsidRDefault="00BB5699" w:rsidP="00BB5699">
      <w:pPr>
        <w:rPr>
          <w:bCs/>
          <w:sz w:val="22"/>
          <w:szCs w:val="22"/>
        </w:rPr>
      </w:pPr>
    </w:p>
    <w:p w14:paraId="5EF1A8BD" w14:textId="77777777" w:rsidR="00BB5699" w:rsidRPr="00BB5699" w:rsidRDefault="00BB5699" w:rsidP="00BB5699">
      <w:pPr>
        <w:rPr>
          <w:b/>
          <w:bCs/>
        </w:rPr>
      </w:pPr>
      <w:r w:rsidRPr="00BB5699">
        <w:rPr>
          <w:b/>
          <w:bCs/>
        </w:rPr>
        <w:t>Commentaires :</w:t>
      </w: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10343"/>
      </w:tblGrid>
      <w:tr w:rsidR="00BB5699" w14:paraId="20B1670D" w14:textId="77777777" w:rsidTr="00BB5699">
        <w:trPr>
          <w:trHeight w:val="70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535E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67022EE3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59CDB07A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42F81562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42591B01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6F6DDD5C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64D2171E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6ACDCE1C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7468FDCE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7ADDCEEE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2A586D7C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1D6CEC9D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76BE1035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7480C4E6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0B0EB14E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4DB4B9A7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29431DFA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0EE1BF4A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05742798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541F9E0D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5BFF3C87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69C1DEC8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4D8C9365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24FF6362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74946A55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7CC046DF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776BCCEC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7DA179EF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36CFBDEF" w14:textId="77777777" w:rsidR="00BB5699" w:rsidRDefault="00BB5699" w:rsidP="00BB5699">
            <w:pPr>
              <w:rPr>
                <w:sz w:val="22"/>
                <w:szCs w:val="22"/>
              </w:rPr>
            </w:pPr>
          </w:p>
          <w:p w14:paraId="5AB65A41" w14:textId="77777777" w:rsidR="00BB5699" w:rsidRDefault="00BB5699" w:rsidP="00BB5699">
            <w:pPr>
              <w:rPr>
                <w:sz w:val="22"/>
                <w:szCs w:val="22"/>
              </w:rPr>
            </w:pPr>
          </w:p>
        </w:tc>
      </w:tr>
    </w:tbl>
    <w:p w14:paraId="1C733FC4" w14:textId="77777777" w:rsidR="00BB5699" w:rsidRDefault="00BB5699" w:rsidP="00BB5699"/>
    <w:p w14:paraId="375EF2B0" w14:textId="15D90897" w:rsidR="006E7956" w:rsidRPr="00BB5699" w:rsidRDefault="006E7956" w:rsidP="00BB5699"/>
    <w:sectPr w:rsidR="006E7956" w:rsidRPr="00BB5699" w:rsidSect="0030597F">
      <w:headerReference w:type="default" r:id="rId22"/>
      <w:footerReference w:type="default" r:id="rId2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23340" w14:textId="77777777" w:rsidR="009558F1" w:rsidRDefault="009558F1" w:rsidP="00597604">
      <w:r>
        <w:separator/>
      </w:r>
    </w:p>
  </w:endnote>
  <w:endnote w:type="continuationSeparator" w:id="0">
    <w:p w14:paraId="79E752A8" w14:textId="77777777" w:rsidR="009558F1" w:rsidRDefault="009558F1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12206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71D47BD5" wp14:editId="7F9F8BBE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56C92" w14:textId="77777777" w:rsidR="009558F1" w:rsidRDefault="009558F1" w:rsidP="00597604">
      <w:r>
        <w:separator/>
      </w:r>
    </w:p>
  </w:footnote>
  <w:footnote w:type="continuationSeparator" w:id="0">
    <w:p w14:paraId="616D1623" w14:textId="77777777" w:rsidR="009558F1" w:rsidRDefault="009558F1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566C6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1285F76A" wp14:editId="387168F6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99"/>
    <w:rsid w:val="0012196C"/>
    <w:rsid w:val="0016582E"/>
    <w:rsid w:val="002C6A70"/>
    <w:rsid w:val="0030597F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558F1"/>
    <w:rsid w:val="00960DD8"/>
    <w:rsid w:val="00B24F63"/>
    <w:rsid w:val="00B52A67"/>
    <w:rsid w:val="00BB5699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CE675"/>
  <w15:docId w15:val="{CB2004D4-1DF5-4520-829D-6EA74F7F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BB5699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BB5699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8.bin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oleObject" Target="embeddings/oleObject6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3</TotalTime>
  <Pages>3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2023-08-19T17:51:00Z</dcterms:created>
  <dcterms:modified xsi:type="dcterms:W3CDTF">2023-08-19T17:54:00Z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