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D3EEB" w:rsidRDefault="001D3EEB" w:rsidP="001D3EEB">
      <w:pPr>
        <w:pStyle w:val="TITREDENIVEAU1"/>
        <w:rPr>
          <w:rFonts w:eastAsiaTheme="minorHAnsi"/>
          <w:lang w:val="fr-FR"/>
        </w:rPr>
      </w:pPr>
      <w:r>
        <w:t>Fiche projet</w:t>
      </w:r>
    </w:p>
    <w:p w:rsidR="001D3EEB" w:rsidRDefault="001D3EEB" w:rsidP="001D3EEB">
      <w:pPr>
        <w:pStyle w:val="Fichelve"/>
        <w:rPr>
          <w:sz w:val="24"/>
          <w:szCs w:val="24"/>
        </w:rPr>
      </w:pPr>
      <w:r>
        <w:t>Fiche élève</w:t>
      </w:r>
    </w:p>
    <w:p w:rsidR="001D3EEB" w:rsidRDefault="001D3EEB" w:rsidP="001D3EEB">
      <w:pPr>
        <w:rPr>
          <w:rFonts w:ascii="Arial" w:hAnsi="Arial" w:cs="Arial"/>
          <w:b/>
          <w:bCs/>
          <w:sz w:val="22"/>
          <w:szCs w:val="22"/>
        </w:rPr>
      </w:pPr>
    </w:p>
    <w:p w:rsidR="001D3EEB" w:rsidRPr="001D3EEB" w:rsidRDefault="001D3EEB" w:rsidP="001D3EEB">
      <w:pPr>
        <w:rPr>
          <w:b/>
          <w:bCs/>
        </w:rPr>
      </w:pPr>
      <w:r w:rsidRPr="001D3EEB">
        <w:rPr>
          <w:b/>
          <w:bCs/>
        </w:rPr>
        <w:t>Production créative sur le thème « l’École, c’est super chouette ! »</w:t>
      </w:r>
    </w:p>
    <w:p w:rsidR="001D3EEB" w:rsidRDefault="001D3EEB" w:rsidP="001D3EEB">
      <w:pPr>
        <w:rPr>
          <w:bCs/>
          <w:i/>
          <w:iCs/>
        </w:rPr>
      </w:pPr>
    </w:p>
    <w:p w:rsidR="001D3EEB" w:rsidRDefault="001D3EEB" w:rsidP="001D3EEB">
      <w:pPr>
        <w:rPr>
          <w:bCs/>
          <w:i/>
          <w:iCs/>
        </w:rPr>
      </w:pPr>
    </w:p>
    <w:p w:rsidR="001D3EEB" w:rsidRDefault="001D3EEB" w:rsidP="001D3EEB">
      <w:pPr>
        <w:rPr>
          <w:sz w:val="22"/>
          <w:szCs w:val="22"/>
        </w:rPr>
      </w:pPr>
      <w:r>
        <w:rPr>
          <w:bCs/>
          <w:sz w:val="22"/>
          <w:szCs w:val="22"/>
        </w:rPr>
        <w:t>Date</w:t>
      </w:r>
      <w:r>
        <w:rPr>
          <w:sz w:val="22"/>
          <w:szCs w:val="22"/>
        </w:rPr>
        <w:t> : Le 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/………/……………….</w:t>
      </w:r>
    </w:p>
    <w:p w:rsidR="001D3EEB" w:rsidRDefault="001D3EEB" w:rsidP="001D3EEB">
      <w:pPr>
        <w:rPr>
          <w:sz w:val="22"/>
          <w:szCs w:val="22"/>
        </w:rPr>
      </w:pPr>
    </w:p>
    <w:p w:rsidR="001D3EEB" w:rsidRDefault="001D3EEB" w:rsidP="001D3EEB">
      <w:pPr>
        <w:rPr>
          <w:bCs/>
          <w:sz w:val="22"/>
          <w:szCs w:val="22"/>
        </w:rPr>
      </w:pPr>
    </w:p>
    <w:p w:rsidR="001D3EEB" w:rsidRPr="001D3EEB" w:rsidRDefault="001D3EEB" w:rsidP="001D3EEB">
      <w:pPr>
        <w:rPr>
          <w:b/>
          <w:sz w:val="22"/>
          <w:szCs w:val="22"/>
        </w:rPr>
      </w:pPr>
      <w:r w:rsidRPr="001D3EEB">
        <w:rPr>
          <w:b/>
          <w:sz w:val="22"/>
          <w:szCs w:val="22"/>
        </w:rPr>
        <w:t>Le groupe</w:t>
      </w:r>
    </w:p>
    <w:p w:rsidR="001D3EEB" w:rsidRDefault="001D3EEB" w:rsidP="001D3EEB">
      <w:pPr>
        <w:rPr>
          <w:sz w:val="22"/>
          <w:szCs w:val="22"/>
        </w:rPr>
      </w:pPr>
    </w:p>
    <w:tbl>
      <w:tblPr>
        <w:tblStyle w:val="Grilledutableau"/>
        <w:tblW w:w="10343" w:type="dxa"/>
        <w:tblInd w:w="0" w:type="dxa"/>
        <w:tblLook w:val="04A0" w:firstRow="1" w:lastRow="0" w:firstColumn="1" w:lastColumn="0" w:noHBand="0" w:noVBand="1"/>
      </w:tblPr>
      <w:tblGrid>
        <w:gridCol w:w="2405"/>
        <w:gridCol w:w="7938"/>
      </w:tblGrid>
      <w:tr w:rsidR="001D3EEB" w:rsidTr="001D3EEB">
        <w:trPr>
          <w:trHeight w:val="65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r>
              <w:t>Nom du groupe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r>
              <w:t>Élèves impliqués</w:t>
            </w: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r>
              <w:t xml:space="preserve">- </w:t>
            </w:r>
          </w:p>
          <w:p w:rsidR="001D3EEB" w:rsidRDefault="001D3EEB" w:rsidP="001D3EEB">
            <w:r>
              <w:t xml:space="preserve">- </w:t>
            </w:r>
          </w:p>
          <w:p w:rsidR="001D3EEB" w:rsidRDefault="001D3EEB" w:rsidP="001D3EEB">
            <w:r>
              <w:t xml:space="preserve">- </w:t>
            </w:r>
          </w:p>
          <w:p w:rsidR="001D3EEB" w:rsidRDefault="001D3EEB" w:rsidP="001D3EEB">
            <w:r>
              <w:t xml:space="preserve">- </w:t>
            </w:r>
          </w:p>
          <w:p w:rsidR="001D3EEB" w:rsidRDefault="001D3EEB" w:rsidP="001D3EEB">
            <w:r>
              <w:t xml:space="preserve">- </w:t>
            </w:r>
          </w:p>
          <w:p w:rsidR="001D3EEB" w:rsidRDefault="001D3EEB" w:rsidP="001D3EEB">
            <w:r>
              <w:t xml:space="preserve">- </w:t>
            </w: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</w:tbl>
    <w:p w:rsidR="001D3EEB" w:rsidRDefault="001D3EEB" w:rsidP="001D3EEB">
      <w:pPr>
        <w:rPr>
          <w:sz w:val="22"/>
          <w:szCs w:val="22"/>
        </w:rPr>
      </w:pPr>
    </w:p>
    <w:p w:rsidR="001D3EEB" w:rsidRPr="001D3EEB" w:rsidRDefault="001D3EEB" w:rsidP="001D3EEB">
      <w:pPr>
        <w:rPr>
          <w:b/>
          <w:sz w:val="22"/>
          <w:szCs w:val="22"/>
        </w:rPr>
      </w:pPr>
      <w:r w:rsidRPr="001D3EEB">
        <w:rPr>
          <w:b/>
          <w:sz w:val="22"/>
          <w:szCs w:val="22"/>
        </w:rPr>
        <w:t>Le rôle de chacun</w:t>
      </w:r>
    </w:p>
    <w:p w:rsidR="001D3EEB" w:rsidRDefault="001D3EEB" w:rsidP="001D3EEB">
      <w:pPr>
        <w:rPr>
          <w:sz w:val="22"/>
          <w:szCs w:val="22"/>
        </w:rPr>
      </w:pPr>
    </w:p>
    <w:tbl>
      <w:tblPr>
        <w:tblStyle w:val="Grilledutableau"/>
        <w:tblW w:w="10343" w:type="dxa"/>
        <w:tblInd w:w="0" w:type="dxa"/>
        <w:tblLook w:val="04A0" w:firstRow="1" w:lastRow="0" w:firstColumn="1" w:lastColumn="0" w:noHBand="0" w:noVBand="1"/>
      </w:tblPr>
      <w:tblGrid>
        <w:gridCol w:w="5171"/>
        <w:gridCol w:w="5172"/>
      </w:tblGrid>
      <w:tr w:rsidR="001D3EEB" w:rsidTr="001D3EE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r>
              <w:t>Description</w:t>
            </w: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r>
              <w:t>Élève(s) concerné(s)</w:t>
            </w:r>
          </w:p>
        </w:tc>
      </w:tr>
      <w:tr w:rsidR="001D3EEB" w:rsidTr="001D3EE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bCs/>
              </w:rPr>
            </w:pPr>
            <w:r>
              <w:rPr>
                <w:bCs/>
              </w:rPr>
              <w:t>Animateur</w:t>
            </w:r>
          </w:p>
          <w:p w:rsidR="001D3EEB" w:rsidRDefault="001D3EEB" w:rsidP="001D3EEB">
            <w:r>
              <w:t>Conçoit l’ordre du jour, anime les rencontres et s’assure du climat harmonieux.</w:t>
            </w:r>
          </w:p>
          <w:p w:rsidR="001D3EEB" w:rsidRDefault="001D3EEB" w:rsidP="001D3EEB">
            <w:r>
              <w:t xml:space="preserve">Veille à ce que chacun exprime librement ses idées et écoute respectueusement celles </w:t>
            </w:r>
            <w:proofErr w:type="gramStart"/>
            <w:r>
              <w:t>des autres</w:t>
            </w:r>
            <w:proofErr w:type="gramEnd"/>
            <w:r>
              <w:t>.</w:t>
            </w: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bCs/>
              </w:rPr>
            </w:pPr>
            <w:r>
              <w:rPr>
                <w:bCs/>
              </w:rPr>
              <w:t>Scribe</w:t>
            </w:r>
          </w:p>
          <w:p w:rsidR="001D3EEB" w:rsidRDefault="001D3EEB" w:rsidP="001D3EEB">
            <w:r>
              <w:t>Prend en note ce qui est dit et organise les documents nécessaires pour le travail.</w:t>
            </w: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bCs/>
              </w:rPr>
            </w:pPr>
            <w:r>
              <w:rPr>
                <w:bCs/>
              </w:rPr>
              <w:t>Porte-parole</w:t>
            </w:r>
          </w:p>
          <w:p w:rsidR="001D3EEB" w:rsidRDefault="001D3EEB" w:rsidP="001D3EEB">
            <w:r>
              <w:t>Représente l’équipe auprès des autres groupes ou du professeur.</w:t>
            </w: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bCs/>
              </w:rPr>
            </w:pPr>
            <w:r>
              <w:rPr>
                <w:bCs/>
              </w:rPr>
              <w:t>Chargé de projet</w:t>
            </w:r>
          </w:p>
          <w:p w:rsidR="001D3EEB" w:rsidRDefault="001D3EEB" w:rsidP="001D3EEB">
            <w:r>
              <w:t>Détermine et s’assure du respect des délais des différents points à l’ordre du jour, s’assure que l’échéancier est respecté et que chacun ait fait ses tâches.</w:t>
            </w: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bCs/>
              </w:rPr>
            </w:pPr>
            <w:r>
              <w:rPr>
                <w:bCs/>
              </w:rPr>
              <w:lastRenderedPageBreak/>
              <w:t>Organisateur</w:t>
            </w:r>
          </w:p>
          <w:p w:rsidR="001D3EEB" w:rsidRDefault="001D3EEB" w:rsidP="001D3EEB">
            <w:r>
              <w:t>S’assure des meilleurs moments pour se rencontrer.</w:t>
            </w: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</w:tbl>
    <w:p w:rsidR="001D3EEB" w:rsidRDefault="001D3EEB" w:rsidP="001D3EEB">
      <w:pPr>
        <w:rPr>
          <w:sz w:val="22"/>
          <w:szCs w:val="22"/>
        </w:rPr>
      </w:pPr>
    </w:p>
    <w:p w:rsidR="001D3EEB" w:rsidRDefault="001D3EEB" w:rsidP="001D3EEB">
      <w:pPr>
        <w:rPr>
          <w:sz w:val="22"/>
          <w:szCs w:val="22"/>
        </w:rPr>
      </w:pPr>
      <w:r w:rsidRPr="001D3EEB">
        <w:rPr>
          <w:b/>
          <w:sz w:val="22"/>
          <w:szCs w:val="22"/>
        </w:rPr>
        <w:t>Le rôle spécifique de chacun selon le support choisi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(Ex : réalisateur, acteur, photographe, rédacteur, musicien, dessinateur…)</w:t>
      </w:r>
    </w:p>
    <w:p w:rsidR="001D3EEB" w:rsidRDefault="001D3EEB" w:rsidP="001D3EEB">
      <w:pPr>
        <w:rPr>
          <w:bCs/>
          <w:sz w:val="22"/>
          <w:szCs w:val="22"/>
        </w:rPr>
      </w:pPr>
    </w:p>
    <w:tbl>
      <w:tblPr>
        <w:tblStyle w:val="Grilledutableau"/>
        <w:tblW w:w="10343" w:type="dxa"/>
        <w:tblInd w:w="0" w:type="dxa"/>
        <w:tblLook w:val="04A0" w:firstRow="1" w:lastRow="0" w:firstColumn="1" w:lastColumn="0" w:noHBand="0" w:noVBand="1"/>
      </w:tblPr>
      <w:tblGrid>
        <w:gridCol w:w="5171"/>
        <w:gridCol w:w="5172"/>
      </w:tblGrid>
      <w:tr w:rsidR="001D3EEB" w:rsidTr="001D3EE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r>
              <w:t>Description</w:t>
            </w: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r>
              <w:t>Élève(s) concerné(s)</w:t>
            </w:r>
          </w:p>
        </w:tc>
      </w:tr>
      <w:tr w:rsidR="001D3EEB" w:rsidTr="001D3EE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</w:tbl>
    <w:p w:rsidR="001D3EEB" w:rsidRDefault="001D3EEB" w:rsidP="001D3EEB">
      <w:pPr>
        <w:rPr>
          <w:bCs/>
          <w:sz w:val="22"/>
          <w:szCs w:val="22"/>
        </w:rPr>
      </w:pPr>
    </w:p>
    <w:p w:rsidR="001D3EEB" w:rsidRDefault="001D3EEB" w:rsidP="001D3EEB">
      <w:pPr>
        <w:rPr>
          <w:bCs/>
          <w:sz w:val="22"/>
          <w:szCs w:val="22"/>
        </w:rPr>
      </w:pPr>
    </w:p>
    <w:p w:rsidR="001D3EEB" w:rsidRPr="001D3EEB" w:rsidRDefault="001D3EEB" w:rsidP="001D3EEB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lastRenderedPageBreak/>
        <w:br/>
      </w:r>
      <w:r w:rsidRPr="001D3EEB">
        <w:rPr>
          <w:b/>
          <w:sz w:val="22"/>
          <w:szCs w:val="22"/>
        </w:rPr>
        <w:t>La production</w:t>
      </w:r>
    </w:p>
    <w:p w:rsidR="001D3EEB" w:rsidRDefault="001D3EEB" w:rsidP="001D3EEB">
      <w:pPr>
        <w:rPr>
          <w:bCs/>
          <w:sz w:val="22"/>
          <w:szCs w:val="22"/>
        </w:rPr>
      </w:pPr>
    </w:p>
    <w:tbl>
      <w:tblPr>
        <w:tblStyle w:val="Grilledutableau"/>
        <w:tblW w:w="10343" w:type="dxa"/>
        <w:tblInd w:w="0" w:type="dxa"/>
        <w:tblLook w:val="04A0" w:firstRow="1" w:lastRow="0" w:firstColumn="1" w:lastColumn="0" w:noHBand="0" w:noVBand="1"/>
      </w:tblPr>
      <w:tblGrid>
        <w:gridCol w:w="5171"/>
        <w:gridCol w:w="5172"/>
      </w:tblGrid>
      <w:tr w:rsidR="001D3EEB" w:rsidTr="001D3EEB"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r>
              <w:t>Nom de la production</w:t>
            </w: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r>
              <w:t>Support choisi</w:t>
            </w: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r>
              <w:t>Description</w:t>
            </w: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r>
              <w:t>Raisons de ce choix</w:t>
            </w: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</w:tbl>
    <w:p w:rsidR="001D3EEB" w:rsidRDefault="001D3EEB" w:rsidP="001D3EEB">
      <w:pPr>
        <w:rPr>
          <w:sz w:val="22"/>
          <w:szCs w:val="22"/>
        </w:rPr>
      </w:pPr>
    </w:p>
    <w:p w:rsidR="001D3EEB" w:rsidRDefault="001D3EEB" w:rsidP="001D3EEB">
      <w:pPr>
        <w:rPr>
          <w:bCs/>
          <w:sz w:val="22"/>
          <w:szCs w:val="22"/>
        </w:rPr>
      </w:pPr>
    </w:p>
    <w:p w:rsidR="001D3EEB" w:rsidRDefault="001D3EEB" w:rsidP="001D3EEB">
      <w:pPr>
        <w:rPr>
          <w:bCs/>
          <w:sz w:val="22"/>
          <w:szCs w:val="22"/>
        </w:rPr>
      </w:pPr>
    </w:p>
    <w:p w:rsidR="001D3EEB" w:rsidRPr="001D3EEB" w:rsidRDefault="001D3EEB" w:rsidP="001D3EEB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lastRenderedPageBreak/>
        <w:br/>
      </w:r>
      <w:r w:rsidRPr="001D3EEB">
        <w:rPr>
          <w:b/>
          <w:sz w:val="22"/>
          <w:szCs w:val="22"/>
        </w:rPr>
        <w:t>Les étapes de réalisation</w:t>
      </w:r>
    </w:p>
    <w:p w:rsidR="001D3EEB" w:rsidRDefault="001D3EEB" w:rsidP="001D3EEB">
      <w:pPr>
        <w:rPr>
          <w:bCs/>
          <w:sz w:val="22"/>
          <w:szCs w:val="22"/>
        </w:rPr>
      </w:pPr>
    </w:p>
    <w:tbl>
      <w:tblPr>
        <w:tblStyle w:val="Grilledutableau"/>
        <w:tblW w:w="10343" w:type="dxa"/>
        <w:tblInd w:w="0" w:type="dxa"/>
        <w:tblLook w:val="04A0" w:firstRow="1" w:lastRow="0" w:firstColumn="1" w:lastColumn="0" w:noHBand="0" w:noVBand="1"/>
      </w:tblPr>
      <w:tblGrid>
        <w:gridCol w:w="3681"/>
        <w:gridCol w:w="6662"/>
      </w:tblGrid>
      <w:tr w:rsidR="001D3EEB" w:rsidTr="001D3EEB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r>
              <w:t>Étapes</w:t>
            </w: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r>
              <w:t>Programme</w:t>
            </w:r>
          </w:p>
        </w:tc>
      </w:tr>
      <w:tr w:rsidR="001D3EEB" w:rsidTr="001D3EEB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r>
              <w:t>2.</w:t>
            </w: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r>
              <w:t>4.</w:t>
            </w: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r>
              <w:t>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</w:tbl>
    <w:p w:rsidR="001D3EEB" w:rsidRDefault="001D3EEB" w:rsidP="001D3EEB"/>
    <w:p w:rsidR="001D3EEB" w:rsidRDefault="001D3EEB" w:rsidP="001D3EEB">
      <w:pPr>
        <w:rPr>
          <w:bCs/>
          <w:sz w:val="22"/>
          <w:szCs w:val="22"/>
        </w:rPr>
      </w:pPr>
    </w:p>
    <w:p w:rsidR="001D3EEB" w:rsidRDefault="001D3EEB" w:rsidP="001D3EEB">
      <w:pPr>
        <w:rPr>
          <w:bCs/>
          <w:sz w:val="22"/>
          <w:szCs w:val="22"/>
        </w:rPr>
      </w:pPr>
    </w:p>
    <w:p w:rsidR="001D3EEB" w:rsidRDefault="001D3EEB" w:rsidP="001D3EEB">
      <w:pPr>
        <w:rPr>
          <w:bCs/>
          <w:sz w:val="22"/>
          <w:szCs w:val="22"/>
        </w:rPr>
      </w:pPr>
    </w:p>
    <w:p w:rsidR="001D3EEB" w:rsidRDefault="001D3EEB" w:rsidP="001D3EEB">
      <w:pPr>
        <w:rPr>
          <w:bCs/>
          <w:sz w:val="22"/>
          <w:szCs w:val="22"/>
        </w:rPr>
      </w:pPr>
    </w:p>
    <w:p w:rsidR="001D3EEB" w:rsidRDefault="001D3EEB" w:rsidP="001D3EEB">
      <w:pPr>
        <w:rPr>
          <w:bCs/>
          <w:sz w:val="22"/>
          <w:szCs w:val="22"/>
        </w:rPr>
      </w:pPr>
    </w:p>
    <w:p w:rsidR="001D3EEB" w:rsidRDefault="001D3EEB" w:rsidP="001D3EEB">
      <w:pPr>
        <w:rPr>
          <w:bCs/>
          <w:sz w:val="22"/>
          <w:szCs w:val="22"/>
        </w:rPr>
      </w:pPr>
    </w:p>
    <w:p w:rsidR="001D3EEB" w:rsidRDefault="001D3EEB" w:rsidP="001D3EEB">
      <w:pPr>
        <w:rPr>
          <w:bCs/>
          <w:sz w:val="22"/>
          <w:szCs w:val="22"/>
        </w:rPr>
      </w:pPr>
    </w:p>
    <w:p w:rsidR="001D3EEB" w:rsidRDefault="001D3EEB" w:rsidP="001D3EEB">
      <w:pPr>
        <w:rPr>
          <w:bCs/>
          <w:sz w:val="22"/>
          <w:szCs w:val="22"/>
        </w:rPr>
      </w:pPr>
    </w:p>
    <w:p w:rsidR="001D3EEB" w:rsidRPr="001D3EEB" w:rsidRDefault="001D3EEB" w:rsidP="001D3EEB">
      <w:pPr>
        <w:rPr>
          <w:b/>
          <w:sz w:val="22"/>
          <w:szCs w:val="22"/>
        </w:rPr>
      </w:pPr>
      <w:r w:rsidRPr="001D3EEB">
        <w:rPr>
          <w:b/>
          <w:sz w:val="22"/>
          <w:szCs w:val="22"/>
        </w:rPr>
        <w:t>Les compétences de chacun (à compléter à la fin du projet)</w:t>
      </w:r>
    </w:p>
    <w:p w:rsidR="001D3EEB" w:rsidRDefault="001D3EEB" w:rsidP="001D3EEB">
      <w:pPr>
        <w:rPr>
          <w:bCs/>
          <w:sz w:val="22"/>
          <w:szCs w:val="22"/>
        </w:rPr>
      </w:pPr>
    </w:p>
    <w:tbl>
      <w:tblPr>
        <w:tblStyle w:val="Grilledutableau"/>
        <w:tblW w:w="10343" w:type="dxa"/>
        <w:tblInd w:w="0" w:type="dxa"/>
        <w:tblLook w:val="04A0" w:firstRow="1" w:lastRow="0" w:firstColumn="1" w:lastColumn="0" w:noHBand="0" w:noVBand="1"/>
      </w:tblPr>
      <w:tblGrid>
        <w:gridCol w:w="3681"/>
        <w:gridCol w:w="6662"/>
      </w:tblGrid>
      <w:tr w:rsidR="001D3EEB" w:rsidTr="001D3EEB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r>
              <w:t>Élève</w:t>
            </w: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r>
              <w:t>Compétences spécifiques, qualités, apports pour ce travail</w:t>
            </w:r>
          </w:p>
        </w:tc>
      </w:tr>
      <w:tr w:rsidR="001D3EEB" w:rsidTr="001D3EEB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  <w:tr w:rsidR="001D3EEB" w:rsidTr="001D3EEB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  <w:p w:rsidR="001D3EEB" w:rsidRDefault="001D3EEB" w:rsidP="001D3EEB">
            <w:pPr>
              <w:rPr>
                <w:sz w:val="22"/>
                <w:szCs w:val="22"/>
              </w:rPr>
            </w:pPr>
          </w:p>
        </w:tc>
      </w:tr>
    </w:tbl>
    <w:p w:rsidR="001D3EEB" w:rsidRDefault="001D3EEB" w:rsidP="001D3EEB"/>
    <w:p w:rsidR="006E7956" w:rsidRPr="001D3EEB" w:rsidRDefault="006E7956" w:rsidP="001D3EEB"/>
    <w:sectPr w:rsidR="006E7956" w:rsidRPr="001D3EEB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41B00" w:rsidRDefault="00E41B00" w:rsidP="00597604">
      <w:r>
        <w:separator/>
      </w:r>
    </w:p>
  </w:endnote>
  <w:endnote w:type="continuationSeparator" w:id="0">
    <w:p w:rsidR="00E41B00" w:rsidRDefault="00E41B00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41B00" w:rsidRDefault="00E41B00" w:rsidP="00597604">
      <w:r>
        <w:separator/>
      </w:r>
    </w:p>
  </w:footnote>
  <w:footnote w:type="continuationSeparator" w:id="0">
    <w:p w:rsidR="00E41B00" w:rsidRDefault="00E41B00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EEB"/>
    <w:rsid w:val="0012196C"/>
    <w:rsid w:val="0016582E"/>
    <w:rsid w:val="001D3EEB"/>
    <w:rsid w:val="002C6A70"/>
    <w:rsid w:val="0030597F"/>
    <w:rsid w:val="00463F02"/>
    <w:rsid w:val="00594335"/>
    <w:rsid w:val="00597604"/>
    <w:rsid w:val="0063538A"/>
    <w:rsid w:val="006733A0"/>
    <w:rsid w:val="006E7956"/>
    <w:rsid w:val="00824615"/>
    <w:rsid w:val="008A7DF9"/>
    <w:rsid w:val="00914CA3"/>
    <w:rsid w:val="0095548B"/>
    <w:rsid w:val="00960DD8"/>
    <w:rsid w:val="00B24F63"/>
    <w:rsid w:val="00B52A67"/>
    <w:rsid w:val="00C178C8"/>
    <w:rsid w:val="00E23ABD"/>
    <w:rsid w:val="00E41B00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D9545E28-B1D3-4F9B-9DFD-540AC38B3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1D3EEB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1D3EEB"/>
    <w:pPr>
      <w:widowControl/>
      <w:autoSpaceDE/>
      <w:autoSpaceDN/>
    </w:pPr>
    <w:rPr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7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1</TotalTime>
  <Pages>5</Pages>
  <Words>236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Thibault ZANINI</cp:lastModifiedBy>
  <cp:revision>1</cp:revision>
  <cp:lastPrinted>2023-07-05T08:50:00Z</cp:lastPrinted>
  <dcterms:created xsi:type="dcterms:W3CDTF">2023-08-19T17:49:00Z</dcterms:created>
  <dcterms:modified xsi:type="dcterms:W3CDTF">2023-08-19T17:50:00Z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