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230064" w14:textId="77777777" w:rsidR="00D2676A" w:rsidRDefault="00D2676A"/>
    <w:p w14:paraId="50D2F14A" w14:textId="77777777" w:rsidR="00D2676A" w:rsidRDefault="00D2676A">
      <w:pPr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</w:p>
    <w:p w14:paraId="477F927A" w14:textId="77777777" w:rsidR="00D2676A" w:rsidRDefault="00000000">
      <w:pPr>
        <w:pStyle w:val="TITREDENIVEAU1"/>
      </w:pPr>
      <w:r>
        <w:t>Préparer le mini-stage en lycée ou en CFA</w:t>
      </w:r>
    </w:p>
    <w:p w14:paraId="0423300F" w14:textId="77777777" w:rsidR="00D2676A" w:rsidRDefault="00000000">
      <w:pPr>
        <w:pStyle w:val="Fichelve"/>
      </w:pPr>
      <w:r>
        <w:t>Fiche élève</w:t>
      </w:r>
    </w:p>
    <w:p w14:paraId="54F76BD7" w14:textId="77777777" w:rsidR="00D2676A" w:rsidRDefault="00D2676A">
      <w:pPr>
        <w:jc w:val="center"/>
        <w:rPr>
          <w:rFonts w:ascii="Arial" w:hAnsi="Arial" w:cs="Arial"/>
          <w:bCs/>
          <w:i/>
          <w:color w:val="000000"/>
        </w:rPr>
      </w:pPr>
    </w:p>
    <w:p w14:paraId="32F10061" w14:textId="77777777" w:rsidR="00D2676A" w:rsidRDefault="00000000">
      <w:pPr>
        <w:pStyle w:val="Descriptiffichelve"/>
      </w:pPr>
      <w:r>
        <w:t>Vous allez vivre un mini-stage dans un lycée ou un CFA. Afin de vous préparer au mieux à cette expérience, prenez le temps de répondre à ces questions.</w:t>
      </w:r>
    </w:p>
    <w:p w14:paraId="62A86AF1" w14:textId="77777777" w:rsidR="00D2676A" w:rsidRDefault="00D2676A">
      <w:pPr>
        <w:jc w:val="both"/>
        <w:rPr>
          <w:rFonts w:ascii="Arial" w:hAnsi="Arial" w:cs="Arial"/>
          <w:sz w:val="22"/>
          <w:szCs w:val="22"/>
        </w:rPr>
      </w:pPr>
    </w:p>
    <w:p w14:paraId="721B9A5B" w14:textId="77777777" w:rsidR="00D2676A" w:rsidRDefault="00000000">
      <w:pPr>
        <w:pStyle w:val="Activit"/>
      </w:pPr>
      <w:r>
        <w:t xml:space="preserve">A – L’établissement qui vous accueille </w:t>
      </w:r>
    </w:p>
    <w:p w14:paraId="27FD8A19" w14:textId="77777777" w:rsidR="00D2676A" w:rsidRDefault="00D2676A">
      <w:pPr>
        <w:pStyle w:val="Paragraphedeliste"/>
        <w:jc w:val="both"/>
        <w:rPr>
          <w:rFonts w:ascii="Arial" w:hAnsi="Arial" w:cs="Arial"/>
          <w:sz w:val="22"/>
          <w:szCs w:val="22"/>
        </w:rPr>
      </w:pPr>
    </w:p>
    <w:p w14:paraId="44A7B06E" w14:textId="77777777" w:rsidR="00D2676A" w:rsidRDefault="00000000">
      <w:pPr>
        <w:pStyle w:val="Paragraphedeliste"/>
        <w:numPr>
          <w:ilvl w:val="0"/>
          <w:numId w:val="1"/>
        </w:numPr>
      </w:pPr>
      <w:r>
        <w:t>Quel est le nom de l’établissement dans lequel vous allez effectuer votre mini-stage ?</w:t>
      </w:r>
    </w:p>
    <w:p w14:paraId="70285382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</w:t>
      </w:r>
    </w:p>
    <w:p w14:paraId="5618A37A" w14:textId="77777777" w:rsidR="00D2676A" w:rsidRDefault="00D2676A"/>
    <w:p w14:paraId="0A4465E7" w14:textId="77777777" w:rsidR="00D2676A" w:rsidRDefault="00000000">
      <w:pPr>
        <w:pStyle w:val="Paragraphedeliste"/>
        <w:numPr>
          <w:ilvl w:val="0"/>
          <w:numId w:val="1"/>
        </w:numPr>
      </w:pPr>
      <w:r>
        <w:t xml:space="preserve">Quelle formation avez-vous choisi d’observer ? </w:t>
      </w:r>
    </w:p>
    <w:p w14:paraId="7D05F594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…………………………………………………………………………………………………………………………….</w:t>
      </w:r>
    </w:p>
    <w:p w14:paraId="68AB247A" w14:textId="77777777" w:rsidR="00D2676A" w:rsidRDefault="00D2676A"/>
    <w:p w14:paraId="08A343F3" w14:textId="77777777" w:rsidR="00D2676A" w:rsidRDefault="00000000">
      <w:pPr>
        <w:pStyle w:val="Paragraphedeliste"/>
        <w:numPr>
          <w:ilvl w:val="0"/>
          <w:numId w:val="1"/>
        </w:numPr>
      </w:pPr>
      <w:r>
        <w:t>Quelle va être la durée de votre mini-stage ?</w:t>
      </w:r>
    </w:p>
    <w:p w14:paraId="7A727CC4" w14:textId="77777777" w:rsidR="00D2676A" w:rsidRDefault="00000000">
      <w:pPr>
        <w:pStyle w:val="Paragraphedeliste"/>
        <w:ind w:left="720"/>
      </w:pPr>
      <w:r>
        <w:rPr>
          <w:rFonts w:cs="Calibri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>
        <w:t>une demi-journée</w:t>
      </w:r>
      <w:r>
        <w:tab/>
      </w:r>
      <w:r>
        <w:tab/>
        <w:t xml:space="preserve"> </w:t>
      </w:r>
      <w:r>
        <w:rPr>
          <w:rFonts w:cs="Calibri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>
        <w:t>une journée</w:t>
      </w:r>
      <w:r>
        <w:tab/>
      </w:r>
      <w:r>
        <w:tab/>
      </w:r>
      <w:r>
        <w:rPr>
          <w:rFonts w:cs="Calibri"/>
          <w:sz w:val="28"/>
          <w:szCs w:val="28"/>
        </w:rPr>
        <w:t>□</w:t>
      </w:r>
      <w:r>
        <w:rPr>
          <w:sz w:val="28"/>
          <w:szCs w:val="28"/>
        </w:rPr>
        <w:t xml:space="preserve"> </w:t>
      </w:r>
      <w:r>
        <w:t>deux jours</w:t>
      </w:r>
    </w:p>
    <w:p w14:paraId="152973F3" w14:textId="77777777" w:rsidR="00D2676A" w:rsidRDefault="00D2676A"/>
    <w:p w14:paraId="7251F7C8" w14:textId="77777777" w:rsidR="00D2676A" w:rsidRDefault="00D2676A"/>
    <w:p w14:paraId="4D9BB0F0" w14:textId="77777777" w:rsidR="00D2676A" w:rsidRDefault="00000000">
      <w:pPr>
        <w:pStyle w:val="Paragraphedeliste"/>
        <w:numPr>
          <w:ilvl w:val="0"/>
          <w:numId w:val="1"/>
        </w:numPr>
      </w:pPr>
      <w:r>
        <w:t>Allez sur le site web de l’établissement. Recherchez les différentes formations et/ou options qui y sont proposées et notez-les dans le tableau. En premier, notez la formation que vous allez découvrir dans le cadre de votre mini-stage. S’il y en a plus de cinq, choisissez celles qui vous intéressent le plus.</w:t>
      </w:r>
    </w:p>
    <w:p w14:paraId="68DFB5A3" w14:textId="77777777" w:rsidR="00D2676A" w:rsidRDefault="00D2676A">
      <w:pPr>
        <w:pStyle w:val="Paragraphedeliste"/>
        <w:jc w:val="both"/>
      </w:pPr>
    </w:p>
    <w:tbl>
      <w:tblPr>
        <w:tblW w:w="1030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31"/>
        <w:gridCol w:w="3433"/>
        <w:gridCol w:w="3436"/>
      </w:tblGrid>
      <w:tr w:rsidR="00D2676A" w14:paraId="434D12B5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0EDF" w14:textId="77777777" w:rsidR="00D2676A" w:rsidRPr="000679BD" w:rsidRDefault="00000000">
            <w:pPr>
              <w:jc w:val="center"/>
              <w:rPr>
                <w:lang w:val="en-GB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Diplôme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 xml:space="preserve">(CAP, bac pro, bac techno, bac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général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0"/>
                <w:szCs w:val="20"/>
                <w:lang w:val="en-GB"/>
              </w:rPr>
              <w:t>…)</w:t>
            </w: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F66FE" w14:textId="77777777" w:rsidR="00D2676A" w:rsidRDefault="000000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Intitulé de la formation</w:t>
            </w:r>
          </w:p>
          <w:p w14:paraId="28CED9EB" w14:textId="77777777" w:rsidR="00D2676A" w:rsidRDefault="00000000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(</w:t>
            </w:r>
            <w:proofErr w:type="gramStart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pour</w:t>
            </w:r>
            <w:proofErr w:type="gramEnd"/>
            <w:r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les bacs pro, techno et CAP)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AD654" w14:textId="77777777" w:rsidR="00D2676A" w:rsidRDefault="0000000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Options proposées</w:t>
            </w:r>
          </w:p>
        </w:tc>
      </w:tr>
      <w:tr w:rsidR="00D2676A" w14:paraId="33AB43AF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D37A73" w14:textId="77777777" w:rsidR="00D2676A" w:rsidRDefault="0000000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Celui que vous allez découvrir</w:t>
            </w:r>
            <w:r>
              <w:rPr>
                <w:i/>
                <w:sz w:val="20"/>
                <w:szCs w:val="20"/>
              </w:rPr>
              <w:br/>
              <w:t xml:space="preserve"> lors de votre mini-stage.</w:t>
            </w:r>
          </w:p>
          <w:p w14:paraId="120D7FAC" w14:textId="77777777" w:rsidR="00D2676A" w:rsidRDefault="00D2676A">
            <w:pPr>
              <w:jc w:val="both"/>
              <w:rPr>
                <w:sz w:val="20"/>
                <w:szCs w:val="20"/>
              </w:rPr>
            </w:pPr>
          </w:p>
          <w:p w14:paraId="2AE7A08F" w14:textId="77777777" w:rsidR="00D2676A" w:rsidRDefault="00D2676A">
            <w:pPr>
              <w:jc w:val="both"/>
            </w:pPr>
          </w:p>
          <w:p w14:paraId="130754D6" w14:textId="77777777" w:rsidR="00D2676A" w:rsidRDefault="00D2676A">
            <w:pPr>
              <w:jc w:val="both"/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E42C7" w14:textId="77777777" w:rsidR="00D2676A" w:rsidRDefault="0000000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Celle que vous allez découvrir </w:t>
            </w:r>
            <w:r>
              <w:rPr>
                <w:i/>
                <w:sz w:val="20"/>
                <w:szCs w:val="20"/>
              </w:rPr>
              <w:br/>
              <w:t>lors de votre mini-stage.</w:t>
            </w:r>
          </w:p>
          <w:p w14:paraId="24648624" w14:textId="77777777" w:rsidR="00D2676A" w:rsidRDefault="00D2676A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CF3F" w14:textId="77777777" w:rsidR="00D2676A" w:rsidRDefault="00000000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Celle(s) que vous allez découvrir </w:t>
            </w:r>
            <w:r>
              <w:rPr>
                <w:i/>
                <w:sz w:val="20"/>
                <w:szCs w:val="20"/>
              </w:rPr>
              <w:br/>
              <w:t>lors de votre mini-stage.</w:t>
            </w:r>
          </w:p>
          <w:p w14:paraId="656D7841" w14:textId="77777777" w:rsidR="00D2676A" w:rsidRDefault="00D2676A">
            <w:pPr>
              <w:jc w:val="both"/>
            </w:pPr>
          </w:p>
        </w:tc>
      </w:tr>
      <w:tr w:rsidR="00D2676A" w14:paraId="353F9447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063E5" w14:textId="77777777" w:rsidR="00D2676A" w:rsidRDefault="00D2676A">
            <w:pPr>
              <w:jc w:val="both"/>
            </w:pPr>
          </w:p>
          <w:p w14:paraId="4315216E" w14:textId="77777777" w:rsidR="00D2676A" w:rsidRDefault="00D2676A">
            <w:pPr>
              <w:jc w:val="both"/>
            </w:pPr>
          </w:p>
          <w:p w14:paraId="1CB05F9D" w14:textId="77777777" w:rsidR="00D2676A" w:rsidRDefault="00D2676A">
            <w:pPr>
              <w:jc w:val="both"/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0DE08" w14:textId="77777777" w:rsidR="00D2676A" w:rsidRDefault="00D2676A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2A422" w14:textId="77777777" w:rsidR="00D2676A" w:rsidRDefault="00D2676A">
            <w:pPr>
              <w:jc w:val="both"/>
            </w:pPr>
          </w:p>
        </w:tc>
      </w:tr>
      <w:tr w:rsidR="00D2676A" w14:paraId="6B2752F9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83F3C" w14:textId="77777777" w:rsidR="00D2676A" w:rsidRDefault="00D2676A">
            <w:pPr>
              <w:jc w:val="both"/>
            </w:pPr>
          </w:p>
          <w:p w14:paraId="1A0EB9AA" w14:textId="77777777" w:rsidR="00D2676A" w:rsidRDefault="00D2676A">
            <w:pPr>
              <w:jc w:val="both"/>
            </w:pPr>
          </w:p>
          <w:p w14:paraId="41F57291" w14:textId="77777777" w:rsidR="00D2676A" w:rsidRDefault="00D2676A">
            <w:pPr>
              <w:jc w:val="both"/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0D48" w14:textId="77777777" w:rsidR="00D2676A" w:rsidRDefault="00D2676A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2626" w14:textId="77777777" w:rsidR="00D2676A" w:rsidRDefault="00D2676A">
            <w:pPr>
              <w:jc w:val="both"/>
            </w:pPr>
          </w:p>
        </w:tc>
      </w:tr>
      <w:tr w:rsidR="00D2676A" w14:paraId="33561105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71A82" w14:textId="77777777" w:rsidR="00D2676A" w:rsidRDefault="00D2676A">
            <w:pPr>
              <w:jc w:val="both"/>
            </w:pPr>
          </w:p>
          <w:p w14:paraId="4BB0D766" w14:textId="77777777" w:rsidR="00D2676A" w:rsidRDefault="00D2676A">
            <w:pPr>
              <w:jc w:val="both"/>
            </w:pPr>
          </w:p>
          <w:p w14:paraId="5A444CA7" w14:textId="77777777" w:rsidR="00D2676A" w:rsidRDefault="00D2676A">
            <w:pPr>
              <w:jc w:val="both"/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D9264" w14:textId="77777777" w:rsidR="00D2676A" w:rsidRDefault="00D2676A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5B323" w14:textId="77777777" w:rsidR="00D2676A" w:rsidRDefault="00D2676A">
            <w:pPr>
              <w:jc w:val="both"/>
            </w:pPr>
          </w:p>
        </w:tc>
      </w:tr>
      <w:tr w:rsidR="00D2676A" w14:paraId="4C78B2EE" w14:textId="77777777">
        <w:tblPrEx>
          <w:tblCellMar>
            <w:top w:w="0" w:type="dxa"/>
            <w:bottom w:w="0" w:type="dxa"/>
          </w:tblCellMar>
        </w:tblPrEx>
        <w:tc>
          <w:tcPr>
            <w:tcW w:w="3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7B55A" w14:textId="77777777" w:rsidR="00D2676A" w:rsidRDefault="00D2676A">
            <w:pPr>
              <w:jc w:val="both"/>
            </w:pPr>
          </w:p>
          <w:p w14:paraId="7954EA93" w14:textId="77777777" w:rsidR="00D2676A" w:rsidRDefault="00D2676A">
            <w:pPr>
              <w:jc w:val="both"/>
            </w:pPr>
          </w:p>
          <w:p w14:paraId="49B80209" w14:textId="77777777" w:rsidR="00D2676A" w:rsidRDefault="00D2676A">
            <w:pPr>
              <w:jc w:val="both"/>
            </w:pPr>
          </w:p>
        </w:tc>
        <w:tc>
          <w:tcPr>
            <w:tcW w:w="3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2FE31" w14:textId="77777777" w:rsidR="00D2676A" w:rsidRDefault="00D2676A">
            <w:pPr>
              <w:jc w:val="both"/>
            </w:pP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E7F5B" w14:textId="77777777" w:rsidR="00D2676A" w:rsidRDefault="00D2676A">
            <w:pPr>
              <w:jc w:val="both"/>
            </w:pPr>
          </w:p>
        </w:tc>
      </w:tr>
    </w:tbl>
    <w:p w14:paraId="4D752B61" w14:textId="77777777" w:rsidR="00D2676A" w:rsidRDefault="00D2676A">
      <w:pPr>
        <w:jc w:val="both"/>
      </w:pPr>
    </w:p>
    <w:p w14:paraId="230DF6B1" w14:textId="77777777" w:rsidR="00D2676A" w:rsidRDefault="00D2676A">
      <w:pPr>
        <w:jc w:val="both"/>
        <w:rPr>
          <w:rFonts w:ascii="Arial" w:hAnsi="Arial" w:cs="Arial"/>
          <w:b/>
          <w:sz w:val="22"/>
          <w:szCs w:val="22"/>
        </w:rPr>
      </w:pPr>
    </w:p>
    <w:p w14:paraId="69BD9E98" w14:textId="77777777" w:rsidR="00D2676A" w:rsidRDefault="00D2676A">
      <w:pPr>
        <w:pStyle w:val="Activit"/>
      </w:pPr>
    </w:p>
    <w:p w14:paraId="2A7A1333" w14:textId="77777777" w:rsidR="00D2676A" w:rsidRDefault="00D2676A">
      <w:pPr>
        <w:pStyle w:val="Activit"/>
      </w:pPr>
    </w:p>
    <w:p w14:paraId="283F472C" w14:textId="77777777" w:rsidR="00D2676A" w:rsidRDefault="00D2676A">
      <w:pPr>
        <w:pStyle w:val="Activit"/>
      </w:pPr>
    </w:p>
    <w:p w14:paraId="1E9A2CF1" w14:textId="77777777" w:rsidR="00D2676A" w:rsidRDefault="00000000">
      <w:pPr>
        <w:pStyle w:val="Activit"/>
      </w:pPr>
      <w:r>
        <w:lastRenderedPageBreak/>
        <w:t>B – Informations pratiques pour vous y rendre</w:t>
      </w:r>
    </w:p>
    <w:p w14:paraId="1BBAD7BE" w14:textId="77777777" w:rsidR="00D2676A" w:rsidRDefault="00D2676A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69F364B8" w14:textId="77777777" w:rsidR="00D2676A" w:rsidRDefault="00000000">
      <w:pPr>
        <w:pStyle w:val="Paragraphedeliste"/>
        <w:numPr>
          <w:ilvl w:val="0"/>
          <w:numId w:val="2"/>
        </w:numPr>
      </w:pPr>
      <w:r>
        <w:t>Par qui allez-vous être accueilli(e) ? …………………………..………………………………………………</w:t>
      </w:r>
    </w:p>
    <w:p w14:paraId="396BD8BC" w14:textId="77777777" w:rsidR="00D2676A" w:rsidRDefault="00000000">
      <w:pPr>
        <w:pStyle w:val="Paragraphedeliste"/>
        <w:numPr>
          <w:ilvl w:val="0"/>
          <w:numId w:val="2"/>
        </w:numPr>
      </w:pPr>
      <w:r>
        <w:t>Quelle est l’adresse de l’établissement ? …………………………………………………………………….</w:t>
      </w:r>
    </w:p>
    <w:p w14:paraId="796681BB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…………………………………………………………………………………………………………………………….</w:t>
      </w:r>
    </w:p>
    <w:p w14:paraId="6C8BD02D" w14:textId="77777777" w:rsidR="00D2676A" w:rsidRDefault="00000000">
      <w:pPr>
        <w:pStyle w:val="Paragraphedeliste"/>
        <w:numPr>
          <w:ilvl w:val="0"/>
          <w:numId w:val="2"/>
        </w:numPr>
      </w:pPr>
      <w:r>
        <w:t xml:space="preserve">Comment allez-vous vous y rendre ? </w:t>
      </w:r>
      <w:r>
        <w:tab/>
      </w:r>
      <w:r>
        <w:rPr>
          <w:sz w:val="28"/>
          <w:szCs w:val="28"/>
        </w:rPr>
        <w:t>□</w:t>
      </w:r>
      <w:r>
        <w:t xml:space="preserve"> seul(e)</w:t>
      </w:r>
      <w:r>
        <w:tab/>
      </w:r>
      <w:r>
        <w:rPr>
          <w:sz w:val="28"/>
          <w:szCs w:val="28"/>
        </w:rPr>
        <w:t>□</w:t>
      </w:r>
      <w:r>
        <w:t xml:space="preserve"> accompagné(e)</w:t>
      </w:r>
    </w:p>
    <w:p w14:paraId="4ABE4841" w14:textId="77777777" w:rsidR="00D2676A" w:rsidRDefault="00000000">
      <w:pPr>
        <w:pStyle w:val="Paragraphedeliste"/>
        <w:numPr>
          <w:ilvl w:val="0"/>
          <w:numId w:val="2"/>
        </w:numPr>
      </w:pPr>
      <w:r>
        <w:t>Par quel moyen allez-vous vous y rendre ? Vous pouvez utiliser un site de géolocalisation si besoin.</w:t>
      </w:r>
    </w:p>
    <w:p w14:paraId="00E6D3D6" w14:textId="77777777" w:rsidR="00D2676A" w:rsidRDefault="00000000">
      <w:pPr>
        <w:pStyle w:val="Paragraphedeliste"/>
        <w:ind w:left="720"/>
      </w:pPr>
      <w:r>
        <w:rPr>
          <w:sz w:val="28"/>
          <w:szCs w:val="28"/>
        </w:rPr>
        <w:t>□</w:t>
      </w:r>
      <w:r>
        <w:t xml:space="preserve"> accompagné(e) en voiture</w:t>
      </w:r>
      <w:r>
        <w:tab/>
      </w:r>
      <w:r>
        <w:rPr>
          <w:sz w:val="28"/>
          <w:szCs w:val="28"/>
        </w:rPr>
        <w:t>□</w:t>
      </w:r>
      <w:r>
        <w:t xml:space="preserve"> à pied</w:t>
      </w:r>
      <w:r>
        <w:tab/>
      </w:r>
      <w:r>
        <w:rPr>
          <w:sz w:val="28"/>
          <w:szCs w:val="28"/>
        </w:rPr>
        <w:t>□</w:t>
      </w:r>
      <w:r>
        <w:t xml:space="preserve"> </w:t>
      </w:r>
      <w:proofErr w:type="gramStart"/>
      <w:r>
        <w:t>en</w:t>
      </w:r>
      <w:proofErr w:type="gramEnd"/>
      <w:r>
        <w:t xml:space="preserve"> vélo</w:t>
      </w:r>
      <w:r>
        <w:tab/>
      </w:r>
      <w:r>
        <w:rPr>
          <w:sz w:val="28"/>
          <w:szCs w:val="28"/>
        </w:rPr>
        <w:t>□</w:t>
      </w:r>
      <w:r>
        <w:t xml:space="preserve"> en transport en commun</w:t>
      </w:r>
    </w:p>
    <w:p w14:paraId="325973A3" w14:textId="77777777" w:rsidR="00D2676A" w:rsidRDefault="00D2676A">
      <w:pPr>
        <w:ind w:firstLine="210"/>
      </w:pPr>
    </w:p>
    <w:p w14:paraId="2CB60537" w14:textId="77777777" w:rsidR="00D2676A" w:rsidRDefault="00D2676A"/>
    <w:p w14:paraId="5DF2DB85" w14:textId="77777777" w:rsidR="00D2676A" w:rsidRDefault="00000000">
      <w:pPr>
        <w:pStyle w:val="Paragraphedeliste"/>
        <w:ind w:left="720"/>
      </w:pPr>
      <w:r>
        <w:t>Si vous utilisez les transports en commun, quelle(s) ligne(s) devez-vous emprunter ? Quels changements devez-vous faire</w:t>
      </w:r>
      <w:proofErr w:type="gramStart"/>
      <w:r>
        <w:t> ?…</w:t>
      </w:r>
      <w:proofErr w:type="gramEnd"/>
      <w:r>
        <w:t>………………………………………………………………………………………………….</w:t>
      </w:r>
    </w:p>
    <w:p w14:paraId="48DC58EB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………………………………………………………………………………………………………………………….</w:t>
      </w:r>
    </w:p>
    <w:p w14:paraId="484BF834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………………………………………………………………………………………………………………………….</w:t>
      </w:r>
    </w:p>
    <w:p w14:paraId="257DABA6" w14:textId="77777777" w:rsidR="00D2676A" w:rsidRDefault="00000000">
      <w:pPr>
        <w:pStyle w:val="Paragraphedeliste"/>
        <w:numPr>
          <w:ilvl w:val="0"/>
          <w:numId w:val="2"/>
        </w:numPr>
      </w:pPr>
      <w:r>
        <w:t>Combien de temps vous faut-il pour vous y rendre ? ………………………………………………………</w:t>
      </w:r>
    </w:p>
    <w:p w14:paraId="612EC117" w14:textId="77777777" w:rsidR="00D2676A" w:rsidRDefault="00000000">
      <w:pPr>
        <w:pStyle w:val="Paragraphedeliste"/>
        <w:numPr>
          <w:ilvl w:val="0"/>
          <w:numId w:val="2"/>
        </w:numPr>
      </w:pPr>
      <w:r>
        <w:t>Où allez-vous pouvoir déjeuner ? ……………………………………………………………………………..</w:t>
      </w:r>
    </w:p>
    <w:p w14:paraId="59B27BA0" w14:textId="77777777" w:rsidR="00D2676A" w:rsidRDefault="00000000">
      <w:pPr>
        <w:pStyle w:val="Paragraphedeliste"/>
        <w:numPr>
          <w:ilvl w:val="0"/>
          <w:numId w:val="2"/>
        </w:numPr>
      </w:pPr>
      <w:r>
        <w:t xml:space="preserve">Aurez-vous le droit de sortir de l’établissement quand vous le souhaiterez ? </w:t>
      </w:r>
      <w:r>
        <w:rPr>
          <w:sz w:val="28"/>
          <w:szCs w:val="28"/>
        </w:rPr>
        <w:t>□</w:t>
      </w:r>
      <w:r>
        <w:t xml:space="preserve"> oui</w:t>
      </w:r>
      <w:r>
        <w:tab/>
      </w:r>
      <w:r>
        <w:rPr>
          <w:sz w:val="28"/>
          <w:szCs w:val="28"/>
        </w:rPr>
        <w:t>□</w:t>
      </w:r>
      <w:r>
        <w:t xml:space="preserve"> non</w:t>
      </w:r>
    </w:p>
    <w:p w14:paraId="2F3D9506" w14:textId="77777777" w:rsidR="00D2676A" w:rsidRDefault="00D2676A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688AD03C" w14:textId="77777777" w:rsidR="00D2676A" w:rsidRDefault="00D2676A">
      <w:pPr>
        <w:spacing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30636B75" w14:textId="77777777" w:rsidR="00D2676A" w:rsidRDefault="00000000">
      <w:pPr>
        <w:pStyle w:val="Activit"/>
      </w:pPr>
      <w:r>
        <w:t xml:space="preserve">C – Vos attentes </w:t>
      </w:r>
    </w:p>
    <w:p w14:paraId="711E434A" w14:textId="77777777" w:rsidR="00D2676A" w:rsidRDefault="00D2676A">
      <w:pPr>
        <w:jc w:val="both"/>
        <w:rPr>
          <w:rFonts w:ascii="Arial" w:hAnsi="Arial" w:cs="Arial"/>
          <w:b/>
          <w:sz w:val="22"/>
          <w:szCs w:val="22"/>
        </w:rPr>
      </w:pPr>
    </w:p>
    <w:p w14:paraId="31085B48" w14:textId="77777777" w:rsidR="00D2676A" w:rsidRDefault="00000000">
      <w:pPr>
        <w:pStyle w:val="Paragraphedeliste"/>
        <w:numPr>
          <w:ilvl w:val="0"/>
          <w:numId w:val="3"/>
        </w:numPr>
      </w:pPr>
      <w:r>
        <w:t xml:space="preserve">Qu’espérez-vous observer lors de ce mini-stage ? </w:t>
      </w:r>
    </w:p>
    <w:p w14:paraId="28A29420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0196798" w14:textId="77777777" w:rsidR="00D2676A" w:rsidRDefault="00D2676A"/>
    <w:p w14:paraId="69A7EF22" w14:textId="77777777" w:rsidR="00D2676A" w:rsidRDefault="00000000">
      <w:pPr>
        <w:pStyle w:val="Paragraphedeliste"/>
        <w:numPr>
          <w:ilvl w:val="0"/>
          <w:numId w:val="3"/>
        </w:numPr>
      </w:pPr>
      <w:r>
        <w:t xml:space="preserve">Qu’espérez-vous expérimenter lors de ce mini-stage ? </w:t>
      </w:r>
    </w:p>
    <w:p w14:paraId="6A8DDF0A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B27B7E" w14:textId="77777777" w:rsidR="00D2676A" w:rsidRDefault="00D2676A"/>
    <w:p w14:paraId="5D386A16" w14:textId="77777777" w:rsidR="00D2676A" w:rsidRDefault="00000000">
      <w:pPr>
        <w:pStyle w:val="Paragraphedeliste"/>
        <w:numPr>
          <w:ilvl w:val="0"/>
          <w:numId w:val="3"/>
        </w:numPr>
      </w:pPr>
      <w:r>
        <w:t xml:space="preserve">Quelle représentation vous faites-vous de la vie au lycée ou au CFA ? </w:t>
      </w:r>
    </w:p>
    <w:p w14:paraId="584ABB9C" w14:textId="77777777" w:rsidR="00D2676A" w:rsidRDefault="00000000">
      <w:pPr>
        <w:pStyle w:val="Paragraphedeliste"/>
        <w:ind w:left="720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0C45E9" w14:textId="77777777" w:rsidR="00D2676A" w:rsidRDefault="00D2676A"/>
    <w:p w14:paraId="5FE2C73F" w14:textId="77777777" w:rsidR="00D2676A" w:rsidRDefault="00D2676A"/>
    <w:p w14:paraId="1A02A04B" w14:textId="77777777" w:rsidR="00D2676A" w:rsidRDefault="00D2676A"/>
    <w:p w14:paraId="71CC2001" w14:textId="77777777" w:rsidR="00D2676A" w:rsidRDefault="00D2676A"/>
    <w:p w14:paraId="3EF4C07F" w14:textId="77777777" w:rsidR="00D2676A" w:rsidRDefault="00D2676A"/>
    <w:p w14:paraId="4E89A4F9" w14:textId="77777777" w:rsidR="00D2676A" w:rsidRDefault="00000000">
      <w:pPr>
        <w:pStyle w:val="Paragraphedeliste"/>
        <w:numPr>
          <w:ilvl w:val="0"/>
          <w:numId w:val="3"/>
        </w:numPr>
      </w:pPr>
      <w:r>
        <w:lastRenderedPageBreak/>
        <w:t>Quelles sont vos craintes ?</w:t>
      </w:r>
    </w:p>
    <w:p w14:paraId="118AC053" w14:textId="77777777" w:rsidR="00D2676A" w:rsidRDefault="00D2676A"/>
    <w:p w14:paraId="1300D7CB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être en contact avec les élèves de la classe et avec les enseignants</w:t>
      </w:r>
    </w:p>
    <w:p w14:paraId="22633D99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ne pas comprendre une consigne</w:t>
      </w:r>
    </w:p>
    <w:p w14:paraId="543EC88F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ne pas réussir à prendre la parole</w:t>
      </w:r>
    </w:p>
    <w:p w14:paraId="07A0F5B6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ne pas être capable de faire ce que l’on vous demande</w:t>
      </w:r>
    </w:p>
    <w:p w14:paraId="44FEFFD7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ne pas pouvoir respecter les horaires</w:t>
      </w:r>
    </w:p>
    <w:p w14:paraId="05A9A1D7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>▢</w:t>
      </w:r>
      <w:r>
        <w:t xml:space="preserve"> vous perdre sur le trajet jusqu’à l’établissement ou vous perdre dans l’établissement</w:t>
      </w:r>
    </w:p>
    <w:p w14:paraId="57B27A90" w14:textId="77777777" w:rsidR="00D2676A" w:rsidRDefault="00000000">
      <w:pPr>
        <w:pStyle w:val="Paragraphedeliste"/>
        <w:ind w:left="720"/>
      </w:pPr>
      <w:r>
        <w:rPr>
          <w:rFonts w:ascii="Cambria Math" w:hAnsi="Cambria Math" w:cs="Cambria Math"/>
        </w:rPr>
        <w:t xml:space="preserve">▢ </w:t>
      </w:r>
      <w:r>
        <w:t>autres : …………………………………………………………………………………………………………</w:t>
      </w:r>
      <w:proofErr w:type="gramStart"/>
      <w:r>
        <w:t>…….</w:t>
      </w:r>
      <w:proofErr w:type="gramEnd"/>
      <w:r>
        <w:t>.</w:t>
      </w:r>
      <w:r>
        <w:br/>
        <w:t>…………………………………………………………………………………………………………………………….</w:t>
      </w:r>
    </w:p>
    <w:p w14:paraId="7514CEC2" w14:textId="77777777" w:rsidR="00D2676A" w:rsidRDefault="00D2676A"/>
    <w:sectPr w:rsidR="00D2676A">
      <w:headerReference w:type="default" r:id="rId7"/>
      <w:footerReference w:type="default" r:id="rId8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634E5" w14:textId="77777777" w:rsidR="009015AA" w:rsidRDefault="009015AA">
      <w:r>
        <w:separator/>
      </w:r>
    </w:p>
  </w:endnote>
  <w:endnote w:type="continuationSeparator" w:id="0">
    <w:p w14:paraId="452665EF" w14:textId="77777777" w:rsidR="009015AA" w:rsidRDefault="00901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charset w:val="00"/>
    <w:family w:val="auto"/>
    <w:pitch w:val="variable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A8B55" w14:textId="77777777" w:rsidR="00000000" w:rsidRDefault="00000000">
    <w:pPr>
      <w:pStyle w:val="Pieddepage"/>
      <w:ind w:left="-800"/>
    </w:pPr>
    <w:r>
      <w:rPr>
        <w:noProof/>
      </w:rPr>
      <w:drawing>
        <wp:inline distT="0" distB="0" distL="0" distR="0" wp14:anchorId="39D48592" wp14:editId="2914F2A1">
          <wp:extent cx="7596003" cy="100803"/>
          <wp:effectExtent l="0" t="0" r="0" b="0"/>
          <wp:docPr id="257695947" name="Graphique 129412543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3" cy="10080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5C4D" w14:textId="77777777" w:rsidR="009015AA" w:rsidRDefault="009015AA">
      <w:r>
        <w:rPr>
          <w:color w:val="000000"/>
        </w:rPr>
        <w:separator/>
      </w:r>
    </w:p>
  </w:footnote>
  <w:footnote w:type="continuationSeparator" w:id="0">
    <w:p w14:paraId="5D8B56AF" w14:textId="77777777" w:rsidR="009015AA" w:rsidRDefault="00901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0BD59" w14:textId="77777777" w:rsidR="00000000" w:rsidRDefault="00000000">
    <w:pPr>
      <w:pStyle w:val="En-tte"/>
      <w:ind w:left="-800"/>
    </w:pPr>
    <w:r>
      <w:rPr>
        <w:noProof/>
      </w:rPr>
      <w:drawing>
        <wp:inline distT="0" distB="0" distL="0" distR="0" wp14:anchorId="74F9199B" wp14:editId="13583421">
          <wp:extent cx="7560003" cy="1439997"/>
          <wp:effectExtent l="0" t="0" r="2847" b="7803"/>
          <wp:docPr id="1735186289" name="Graphique 49447643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3" cy="143999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962B27"/>
    <w:multiLevelType w:val="multilevel"/>
    <w:tmpl w:val="7A1043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AE687C"/>
    <w:multiLevelType w:val="multilevel"/>
    <w:tmpl w:val="45809B50"/>
    <w:lvl w:ilvl="0">
      <w:start w:val="1"/>
      <w:numFmt w:val="decimal"/>
      <w:lvlText w:val="%1-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C82B38"/>
    <w:multiLevelType w:val="multilevel"/>
    <w:tmpl w:val="91D626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91940681">
    <w:abstractNumId w:val="1"/>
  </w:num>
  <w:num w:numId="2" w16cid:durableId="1582444162">
    <w:abstractNumId w:val="2"/>
  </w:num>
  <w:num w:numId="3" w16cid:durableId="15387361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D2676A"/>
    <w:rsid w:val="000679BD"/>
    <w:rsid w:val="009015AA"/>
    <w:rsid w:val="00D2676A"/>
    <w:rsid w:val="00D4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D9862"/>
  <w15:docId w15:val="{24BA7F65-54A5-46C4-A3BE-C1237465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  <w:suppressAutoHyphens/>
      <w:autoSpaceDE/>
    </w:pPr>
    <w:rPr>
      <w:sz w:val="24"/>
      <w:szCs w:val="24"/>
      <w:lang w:val="fr-FR"/>
    </w:rPr>
  </w:style>
  <w:style w:type="paragraph" w:styleId="Titre1">
    <w:name w:val="heading 1"/>
    <w:next w:val="Normal"/>
    <w:uiPriority w:val="9"/>
    <w:qFormat/>
    <w:pPr>
      <w:keepNext/>
      <w:keepLines/>
      <w:suppressAutoHyphens/>
      <w:spacing w:before="240"/>
      <w:outlineLvl w:val="0"/>
    </w:pPr>
    <w:rPr>
      <w:rFonts w:ascii="Arial" w:eastAsia="Times New Roman" w:hAnsi="Arial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40"/>
      <w:outlineLvl w:val="1"/>
    </w:pPr>
    <w:rPr>
      <w:rFonts w:ascii="Cambria" w:eastAsia="Times New Roman" w:hAnsi="Cambria"/>
      <w:color w:val="365F9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</w:style>
  <w:style w:type="paragraph" w:customStyle="1" w:styleId="Quelbac">
    <w:name w:val="Quel bac ?"/>
    <w:pPr>
      <w:suppressAutoHyphens/>
    </w:pPr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pPr>
      <w:suppressAutoHyphens/>
    </w:pPr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pPr>
      <w:spacing w:before="1" w:line="251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pPr>
      <w:spacing w:before="200" w:after="160"/>
      <w:ind w:left="864" w:right="864"/>
      <w:jc w:val="both"/>
    </w:pPr>
    <w:rPr>
      <w:i/>
      <w:iCs/>
      <w:color w:val="404040"/>
      <w:sz w:val="18"/>
    </w:rPr>
  </w:style>
  <w:style w:type="character" w:customStyle="1" w:styleId="CitationCar">
    <w:name w:val="Citation Car"/>
    <w:basedOn w:val="Policepardfaut"/>
    <w:rPr>
      <w:rFonts w:ascii="Marianne" w:eastAsia="Marianne" w:hAnsi="Marianne" w:cs="Marianne"/>
      <w:i/>
      <w:iCs/>
      <w:color w:val="404040"/>
      <w:sz w:val="18"/>
      <w:lang w:val="ca-ES"/>
    </w:rPr>
  </w:style>
  <w:style w:type="paragraph" w:customStyle="1" w:styleId="Verbatim">
    <w:name w:val="Verbatim"/>
    <w:pPr>
      <w:suppressAutoHyphens/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pPr>
      <w:suppressAutoHyphens/>
      <w:spacing w:line="193" w:lineRule="exact"/>
      <w:ind w:left="730"/>
    </w:pPr>
    <w:rPr>
      <w:rFonts w:ascii="Arial" w:eastAsia="Marianne" w:hAnsi="Arial" w:cs="Marianne"/>
      <w:b/>
      <w:color w:val="000000"/>
      <w:sz w:val="20"/>
      <w:lang w:val="ca-ES"/>
    </w:rPr>
  </w:style>
  <w:style w:type="character" w:customStyle="1" w:styleId="CorpsdetexteCar">
    <w:name w:val="Corps de texte Car"/>
    <w:basedOn w:val="Policepardfaut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pPr>
      <w:suppressAutoHyphens/>
      <w:spacing w:line="193" w:lineRule="exact"/>
      <w:ind w:left="821"/>
    </w:pPr>
    <w:rPr>
      <w:rFonts w:ascii="Arial" w:eastAsia="Marianne" w:hAnsi="Arial" w:cs="Marianne"/>
      <w:color w:val="000000"/>
      <w:sz w:val="18"/>
      <w:lang w:val="ca-ES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rPr>
      <w:rFonts w:ascii="Marianne" w:eastAsia="Marianne" w:hAnsi="Marianne" w:cs="Marianne"/>
      <w:lang w:val="ca-ES"/>
    </w:rPr>
  </w:style>
  <w:style w:type="paragraph" w:styleId="Sansinterligne">
    <w:name w:val="No Spacing"/>
    <w:pPr>
      <w:suppressAutoHyphens/>
    </w:pPr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rPr>
      <w:rFonts w:ascii="Cambria" w:eastAsia="Times New Roman" w:hAnsi="Cambria" w:cs="Times New Roman"/>
      <w:color w:val="365F91"/>
      <w:sz w:val="26"/>
      <w:szCs w:val="26"/>
      <w:lang w:val="ca-ES"/>
    </w:rPr>
  </w:style>
  <w:style w:type="character" w:customStyle="1" w:styleId="Titre1Car">
    <w:name w:val="Titre 1 Car"/>
    <w:basedOn w:val="Policepardfaut"/>
    <w:rPr>
      <w:rFonts w:ascii="Arial" w:eastAsia="Times New Roman" w:hAnsi="Arial" w:cs="Times New Roman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Gabarit%20RESO_A4_P%20-%20Copi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Gabarit%20RESO_A4_P%20-%20Copie</Template>
  <TotalTime>1</TotalTime>
  <Pages>3</Pages>
  <Words>547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2</cp:revision>
  <cp:lastPrinted>2023-07-05T08:50:00Z</cp:lastPrinted>
  <dcterms:created xsi:type="dcterms:W3CDTF">2023-08-19T07:40:00Z</dcterms:created>
  <dcterms:modified xsi:type="dcterms:W3CDTF">2023-08-19T07:40:00Z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