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10EA" w:rsidRDefault="00DA10EA" w:rsidP="00DA10EA"/>
    <w:p w:rsidR="00DA10EA" w:rsidRDefault="00DA10EA" w:rsidP="00DA10EA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DA10EA" w:rsidRDefault="00DA10EA" w:rsidP="00DA10EA">
      <w:pPr>
        <w:pStyle w:val="TITREDENIVEAU1"/>
      </w:pPr>
      <w:r>
        <w:t>Exploiter le mini-stage en lycée ou en CFA</w:t>
      </w:r>
    </w:p>
    <w:p w:rsidR="00DA10EA" w:rsidRDefault="00DA10EA" w:rsidP="00DA10EA">
      <w:pPr>
        <w:pStyle w:val="Fichelve"/>
      </w:pPr>
      <w:r>
        <w:t>Fiche élève</w:t>
      </w:r>
    </w:p>
    <w:p w:rsidR="00DA10EA" w:rsidRDefault="00DA10EA" w:rsidP="00DA10EA">
      <w:pPr>
        <w:jc w:val="center"/>
        <w:rPr>
          <w:rFonts w:ascii="Arial" w:hAnsi="Arial" w:cs="Arial"/>
          <w:bCs/>
          <w:i/>
          <w:color w:val="000000"/>
        </w:rPr>
      </w:pPr>
    </w:p>
    <w:p w:rsidR="00DA10EA" w:rsidRDefault="00DA10EA" w:rsidP="00DA10EA">
      <w:pPr>
        <w:jc w:val="center"/>
        <w:rPr>
          <w:rFonts w:ascii="Arial" w:hAnsi="Arial" w:cs="Arial"/>
          <w:bCs/>
          <w:i/>
          <w:color w:val="000000"/>
        </w:rPr>
      </w:pPr>
    </w:p>
    <w:p w:rsidR="00DA10EA" w:rsidRDefault="00DA10EA" w:rsidP="00DA10EA">
      <w:r>
        <w:t>Vous avez effectué un mini-stage dans un lycée ou un CFA. Répondez aux questions suivantes pour faire le point sur ce vous avez retiré de cette expérience.</w:t>
      </w:r>
    </w:p>
    <w:p w:rsidR="00DA10EA" w:rsidRDefault="00DA10EA" w:rsidP="00DA10EA">
      <w:pPr>
        <w:jc w:val="both"/>
        <w:rPr>
          <w:rFonts w:ascii="Arial" w:hAnsi="Arial" w:cs="Arial"/>
          <w:b/>
          <w:sz w:val="22"/>
          <w:szCs w:val="22"/>
        </w:rPr>
      </w:pPr>
    </w:p>
    <w:p w:rsidR="00DA10EA" w:rsidRDefault="00DA10EA" w:rsidP="00DA10EA">
      <w:pPr>
        <w:pStyle w:val="Activit"/>
      </w:pPr>
      <w:r>
        <w:t>A – Compte-rendu de vos observations et de votre expérience</w:t>
      </w: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  <w:r w:rsidRPr="00DA10EA">
        <w:t>Complétez le tableau en notant ce que vous avez observé et ce que vous avez expérimenté</w:t>
      </w:r>
      <w:r>
        <w:rPr>
          <w:rFonts w:ascii="Arial" w:hAnsi="Arial" w:cs="Arial"/>
          <w:sz w:val="22"/>
          <w:szCs w:val="22"/>
        </w:rPr>
        <w:t xml:space="preserve">. </w:t>
      </w:r>
    </w:p>
    <w:p w:rsidR="00DA10EA" w:rsidRDefault="00DA10EA" w:rsidP="00DA10EA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5145"/>
        <w:gridCol w:w="5155"/>
      </w:tblGrid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0EA" w:rsidRDefault="00DA10EA" w:rsidP="00DA10EA">
            <w:pPr>
              <w:rPr>
                <w:b/>
              </w:rPr>
            </w:pPr>
            <w:r>
              <w:rPr>
                <w:b/>
              </w:rPr>
              <w:t>Ce que vous avez observé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0EA" w:rsidRDefault="00DA10EA" w:rsidP="00DA10EA">
            <w:pPr>
              <w:rPr>
                <w:b/>
              </w:rPr>
            </w:pPr>
            <w:r>
              <w:rPr>
                <w:b/>
              </w:rPr>
              <w:t>Ce que vous avez expérimenté</w:t>
            </w:r>
          </w:p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  <w:tr w:rsidR="00DA10EA" w:rsidTr="00DA10EA"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  <w:p w:rsidR="00DA10EA" w:rsidRDefault="00DA10EA" w:rsidP="00DA10EA"/>
          <w:p w:rsidR="00DA10EA" w:rsidRDefault="00DA10EA" w:rsidP="00DA10EA"/>
          <w:p w:rsidR="00DA10EA" w:rsidRDefault="00DA10EA" w:rsidP="00DA10EA"/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EA" w:rsidRDefault="00DA10EA" w:rsidP="00DA10EA"/>
        </w:tc>
      </w:tr>
    </w:tbl>
    <w:p w:rsidR="00DA10EA" w:rsidRDefault="00DA10EA" w:rsidP="00DA10EA"/>
    <w:p w:rsidR="00DA10EA" w:rsidRDefault="00DA10EA" w:rsidP="00DA10EA"/>
    <w:p w:rsidR="00DA10EA" w:rsidRDefault="00DA10EA" w:rsidP="00DA10EA"/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pStyle w:val="Activit"/>
      </w:pPr>
      <w:r>
        <w:t>B – Votre ressenti</w:t>
      </w: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pStyle w:val="Paragraphedeliste"/>
        <w:numPr>
          <w:ilvl w:val="0"/>
          <w:numId w:val="16"/>
        </w:numPr>
      </w:pPr>
      <w:r>
        <w:t>Qu’avez-vous préféré, parmi les choses que vous avez pu observer ou expérimenter ?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6"/>
        </w:numPr>
      </w:pPr>
      <w:r>
        <w:t>Qu’avez-vous le moins aimé ? Pour quelles raisons ?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6"/>
        </w:numPr>
      </w:pPr>
      <w:r>
        <w:t>Comment vous êtes-vous senti(e) lors votre mini-stage ?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…………………………………………………………………………………………………………………………….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…………………………………………………………………………………………………………………………....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6"/>
        </w:numPr>
      </w:pPr>
      <w:r>
        <w:t xml:space="preserve">Qu’auriez-vous voulu découvrir de plus, si cela avait été possible ? 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…………………………………………………………………………………………………………………………….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………………………………………………………………………………………………………………………….....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6"/>
        </w:numPr>
      </w:pPr>
      <w:r>
        <w:t xml:space="preserve">La vie lycéenne ou la vie des apprentis correspond-elle à l’image que vous en aviez avant votre mini-stage ? Pour quelles raisons ? 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DA10EA" w:rsidRDefault="00DA10EA" w:rsidP="00DA10EA">
      <w:pPr>
        <w:pStyle w:val="Activit"/>
      </w:pPr>
      <w:r>
        <w:t>C – Votre projet d’orientation</w:t>
      </w:r>
    </w:p>
    <w:p w:rsidR="00DA10EA" w:rsidRDefault="00DA10EA" w:rsidP="00DA10EA">
      <w:pPr>
        <w:jc w:val="both"/>
        <w:rPr>
          <w:rFonts w:ascii="Arial" w:hAnsi="Arial" w:cs="Arial"/>
          <w:b/>
          <w:sz w:val="22"/>
          <w:szCs w:val="22"/>
        </w:rPr>
      </w:pPr>
    </w:p>
    <w:p w:rsidR="00DA10EA" w:rsidRDefault="00DA10EA" w:rsidP="00DA10EA">
      <w:pPr>
        <w:pStyle w:val="Paragraphedeliste"/>
        <w:numPr>
          <w:ilvl w:val="0"/>
          <w:numId w:val="18"/>
        </w:numPr>
      </w:pPr>
      <w:r>
        <w:t xml:space="preserve">Ce mini-stage vous a-t-il donné envie de vous inscrire dans la formation que vous avez découverte ? </w:t>
      </w:r>
      <w:r w:rsidRPr="00DA10EA">
        <w:rPr>
          <w:rFonts w:ascii="Calibri" w:hAnsi="Calibri" w:cs="Calibri"/>
          <w:sz w:val="28"/>
          <w:szCs w:val="28"/>
        </w:rPr>
        <w:t>□</w:t>
      </w:r>
      <w:r>
        <w:t xml:space="preserve"> oui </w:t>
      </w:r>
      <w:r>
        <w:tab/>
      </w:r>
      <w:r w:rsidRPr="00DA10EA">
        <w:rPr>
          <w:rFonts w:ascii="Calibri" w:hAnsi="Calibri" w:cs="Calibri"/>
          <w:sz w:val="28"/>
          <w:szCs w:val="28"/>
        </w:rPr>
        <w:t xml:space="preserve">□ </w:t>
      </w:r>
      <w:r>
        <w:t>non</w:t>
      </w:r>
    </w:p>
    <w:p w:rsidR="00DA10EA" w:rsidRDefault="00DA10EA" w:rsidP="00DA10EA">
      <w:pPr>
        <w:pStyle w:val="Paragraphedeliste"/>
        <w:ind w:left="720"/>
      </w:pPr>
      <w:r>
        <w:t>Pour quelles raisons ? ………………………………………………………………………………………….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</w:t>
      </w:r>
    </w:p>
    <w:p w:rsidR="00DA10EA" w:rsidRDefault="00DA10EA" w:rsidP="00DA10EA">
      <w:pPr>
        <w:pStyle w:val="Paragraphedeliste"/>
        <w:ind w:left="720"/>
      </w:pPr>
      <w:r>
        <w:lastRenderedPageBreak/>
        <w:t>……………………………………………………………………………………………………………………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8"/>
        </w:numPr>
      </w:pPr>
      <w:r>
        <w:t xml:space="preserve">Si la réponse est oui, aimeriez-vous suivre cette formation dans l’établissement qui vous a accueilli(e) ? </w:t>
      </w:r>
      <w:r w:rsidRPr="00DA10EA">
        <w:rPr>
          <w:rFonts w:ascii="Calibri" w:hAnsi="Calibri" w:cs="Calibri"/>
          <w:sz w:val="28"/>
          <w:szCs w:val="28"/>
        </w:rPr>
        <w:t>□</w:t>
      </w:r>
      <w:r>
        <w:t xml:space="preserve"> oui </w:t>
      </w:r>
      <w:r>
        <w:tab/>
      </w:r>
      <w:r w:rsidRPr="00DA10EA">
        <w:rPr>
          <w:rFonts w:ascii="Calibri" w:hAnsi="Calibri" w:cs="Calibri"/>
          <w:sz w:val="28"/>
          <w:szCs w:val="28"/>
        </w:rPr>
        <w:t xml:space="preserve">□ </w:t>
      </w:r>
      <w:r>
        <w:t>non</w:t>
      </w:r>
    </w:p>
    <w:p w:rsidR="00DA10EA" w:rsidRDefault="00DA10EA" w:rsidP="00DA10EA">
      <w:pPr>
        <w:pStyle w:val="Paragraphedeliste"/>
        <w:ind w:left="720"/>
      </w:pPr>
      <w:r>
        <w:t>Pourquoi ? ………………………………………………………………………………………………………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</w:t>
      </w:r>
    </w:p>
    <w:p w:rsidR="00DA10EA" w:rsidRDefault="00DA10EA" w:rsidP="00DA10EA">
      <w:pPr>
        <w:pStyle w:val="Paragraphedeliste"/>
        <w:ind w:left="720"/>
      </w:pPr>
      <w:r>
        <w:t>Si non, quel autre établissement propose cette formation ? ………………………………………………</w:t>
      </w:r>
    </w:p>
    <w:p w:rsidR="00DA10EA" w:rsidRDefault="00DA10EA" w:rsidP="00DA10EA"/>
    <w:p w:rsidR="00DA10EA" w:rsidRDefault="00DA10EA" w:rsidP="00DA10EA">
      <w:pPr>
        <w:pStyle w:val="Paragraphedeliste"/>
        <w:numPr>
          <w:ilvl w:val="0"/>
          <w:numId w:val="18"/>
        </w:numPr>
      </w:pPr>
      <w:r>
        <w:t>Si vous ne souhaitez pas poursuivre dans cette formation, laquelle vous plairait davantage ?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</w:t>
      </w:r>
    </w:p>
    <w:p w:rsidR="00DA10EA" w:rsidRDefault="00DA10EA" w:rsidP="00DA10EA">
      <w:pPr>
        <w:pStyle w:val="Paragraphedeliste"/>
        <w:numPr>
          <w:ilvl w:val="0"/>
          <w:numId w:val="18"/>
        </w:numPr>
      </w:pPr>
      <w:r>
        <w:t xml:space="preserve">Aimeriez-vous effectuer un autre mini-stage ? </w:t>
      </w:r>
      <w:r w:rsidRPr="00DA10EA">
        <w:rPr>
          <w:rFonts w:ascii="Calibri" w:hAnsi="Calibri" w:cs="Calibri"/>
          <w:sz w:val="28"/>
          <w:szCs w:val="28"/>
        </w:rPr>
        <w:t>□</w:t>
      </w:r>
      <w:r>
        <w:t xml:space="preserve"> oui </w:t>
      </w:r>
      <w:r>
        <w:tab/>
      </w:r>
      <w:r w:rsidRPr="00DA10EA">
        <w:rPr>
          <w:rFonts w:ascii="Calibri" w:hAnsi="Calibri" w:cs="Calibri"/>
          <w:sz w:val="28"/>
          <w:szCs w:val="28"/>
        </w:rPr>
        <w:t xml:space="preserve">□ </w:t>
      </w:r>
      <w:r>
        <w:t>non</w:t>
      </w:r>
    </w:p>
    <w:p w:rsidR="00DA10EA" w:rsidRDefault="00DA10EA" w:rsidP="00DA10EA">
      <w:pPr>
        <w:pStyle w:val="Paragraphedeliste"/>
        <w:ind w:left="720"/>
      </w:pPr>
      <w:r>
        <w:t>Si oui, quelle formation aimeriez-vous découvrir ? …………………………………………………………</w:t>
      </w:r>
    </w:p>
    <w:p w:rsidR="00DA10EA" w:rsidRDefault="00DA10EA" w:rsidP="00DA10EA">
      <w:pPr>
        <w:pStyle w:val="Paragraphedeliste"/>
        <w:ind w:left="720"/>
      </w:pPr>
      <w:r>
        <w:t>……………………………………………………………………………………………………………………</w:t>
      </w:r>
    </w:p>
    <w:p w:rsidR="00DA10EA" w:rsidRDefault="00DA10EA" w:rsidP="00DA10EA">
      <w:pPr>
        <w:jc w:val="both"/>
        <w:rPr>
          <w:rFonts w:ascii="Arial" w:hAnsi="Arial" w:cs="Arial"/>
          <w:sz w:val="22"/>
          <w:szCs w:val="22"/>
        </w:rPr>
      </w:pPr>
    </w:p>
    <w:p w:rsidR="006E7956" w:rsidRPr="00DA10EA" w:rsidRDefault="006E7956" w:rsidP="00DA10EA"/>
    <w:sectPr w:rsidR="006E7956" w:rsidRPr="00DA10EA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3B41" w:rsidRDefault="006E3B41" w:rsidP="00597604">
      <w:r>
        <w:separator/>
      </w:r>
    </w:p>
  </w:endnote>
  <w:endnote w:type="continuationSeparator" w:id="0">
    <w:p w:rsidR="006E3B41" w:rsidRDefault="006E3B4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3B41" w:rsidRDefault="006E3B41" w:rsidP="00597604">
      <w:r>
        <w:separator/>
      </w:r>
    </w:p>
  </w:footnote>
  <w:footnote w:type="continuationSeparator" w:id="0">
    <w:p w:rsidR="006E3B41" w:rsidRDefault="006E3B4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35723B"/>
    <w:multiLevelType w:val="hybridMultilevel"/>
    <w:tmpl w:val="5430227E"/>
    <w:lvl w:ilvl="0" w:tplc="338E3FB4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2E44"/>
    <w:multiLevelType w:val="hybridMultilevel"/>
    <w:tmpl w:val="45D43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C493C"/>
    <w:multiLevelType w:val="hybridMultilevel"/>
    <w:tmpl w:val="237800A0"/>
    <w:lvl w:ilvl="0" w:tplc="18247692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111A7"/>
    <w:multiLevelType w:val="hybridMultilevel"/>
    <w:tmpl w:val="A636F642"/>
    <w:lvl w:ilvl="0" w:tplc="18247692">
      <w:start w:val="1"/>
      <w:numFmt w:val="decimal"/>
      <w:lvlText w:val="%1-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C67A8"/>
    <w:multiLevelType w:val="hybridMultilevel"/>
    <w:tmpl w:val="E7FEBF80"/>
    <w:lvl w:ilvl="0" w:tplc="18247692">
      <w:start w:val="1"/>
      <w:numFmt w:val="decimal"/>
      <w:lvlText w:val="%1-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B0E67"/>
    <w:multiLevelType w:val="hybridMultilevel"/>
    <w:tmpl w:val="95EC0B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500013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3422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3345120">
    <w:abstractNumId w:val="10"/>
  </w:num>
  <w:num w:numId="14" w16cid:durableId="1325470736">
    <w:abstractNumId w:val="15"/>
  </w:num>
  <w:num w:numId="15" w16cid:durableId="687606619">
    <w:abstractNumId w:val="12"/>
  </w:num>
  <w:num w:numId="16" w16cid:durableId="1766264467">
    <w:abstractNumId w:val="13"/>
  </w:num>
  <w:num w:numId="17" w16cid:durableId="973100718">
    <w:abstractNumId w:val="11"/>
  </w:num>
  <w:num w:numId="18" w16cid:durableId="1661881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0EA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3B41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DA10EA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7D6C3AC7-5CAC-41FD-87D2-DD5DD1AF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DA10EA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DA10EA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6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2</TotalTime>
  <Pages>3</Pages>
  <Words>404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2023-08-19T09:25:00Z</dcterms:created>
  <dcterms:modified xsi:type="dcterms:W3CDTF">2023-08-19T09:28:00Z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