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BC994D" w14:textId="51704DAF" w:rsidR="00ED0DA8" w:rsidRDefault="00ED0DA8" w:rsidP="00ED0DA8">
      <w:pPr>
        <w:pStyle w:val="TITREDENIVEAU1"/>
        <w:rPr>
          <w:lang w:val="fr-FR"/>
        </w:rPr>
      </w:pPr>
      <w:r>
        <w:t>LES DIFFERENTES MISSIONS DE MISSION BEHAVE EN FONCTION DE LA FILIERE CHOISIE PAR L’ELEVE</w:t>
      </w:r>
      <w:r w:rsidR="00DB297E">
        <w:t> </w:t>
      </w:r>
      <w:r>
        <w:t>:</w:t>
      </w:r>
    </w:p>
    <w:p w14:paraId="1051F5BE" w14:textId="77777777" w:rsidR="00ED0DA8" w:rsidRDefault="00ED0DA8" w:rsidP="00ED0DA8">
      <w:pPr>
        <w:jc w:val="center"/>
        <w:rPr>
          <w:rFonts w:ascii="Arial" w:eastAsia="Arial" w:hAnsi="Arial" w:cs="Arial"/>
          <w:b/>
          <w:bCs/>
          <w:color w:val="000000" w:themeColor="text1"/>
          <w:sz w:val="22"/>
          <w:szCs w:val="22"/>
          <w:u w:val="single"/>
        </w:rPr>
      </w:pPr>
    </w:p>
    <w:p w14:paraId="334D3A8A" w14:textId="11B8E090" w:rsidR="00ED0DA8" w:rsidRPr="00DB297E" w:rsidRDefault="00ED0DA8" w:rsidP="00ED0DA8">
      <w:pPr>
        <w:pStyle w:val="TITREDENIVEAU1"/>
        <w:rPr>
          <w:sz w:val="24"/>
          <w:szCs w:val="24"/>
          <w:u w:val="single"/>
        </w:rPr>
      </w:pPr>
      <w:r w:rsidRPr="00DB297E">
        <w:rPr>
          <w:sz w:val="24"/>
          <w:szCs w:val="24"/>
          <w:u w:val="single"/>
        </w:rPr>
        <w:t>Coiffure</w:t>
      </w:r>
      <w:r w:rsidR="00DB297E">
        <w:rPr>
          <w:sz w:val="24"/>
          <w:szCs w:val="24"/>
        </w:rPr>
        <w:t> </w:t>
      </w:r>
      <w:r w:rsidRPr="00DB297E">
        <w:rPr>
          <w:sz w:val="24"/>
          <w:szCs w:val="24"/>
        </w:rPr>
        <w:t xml:space="preserve">: </w:t>
      </w:r>
    </w:p>
    <w:p w14:paraId="34CB82AC" w14:textId="77777777" w:rsidR="00ED0DA8" w:rsidRDefault="00ED0DA8" w:rsidP="00ED0DA8"/>
    <w:p w14:paraId="7E60BF59" w14:textId="3953F405" w:rsidR="00ED0DA8" w:rsidRPr="00DB297E" w:rsidRDefault="00ED0DA8" w:rsidP="00ED0DA8">
      <w:pPr>
        <w:rPr>
          <w:rFonts w:ascii="Arial" w:hAnsi="Arial" w:cs="Arial"/>
          <w:sz w:val="22"/>
          <w:szCs w:val="22"/>
          <w:u w:val="single"/>
        </w:rPr>
      </w:pPr>
      <w:r w:rsidRPr="00DB297E">
        <w:rPr>
          <w:rFonts w:ascii="Arial" w:hAnsi="Arial" w:cs="Arial"/>
          <w:sz w:val="22"/>
          <w:szCs w:val="22"/>
          <w:u w:val="single"/>
        </w:rPr>
        <w:t>Missions</w:t>
      </w:r>
      <w:r w:rsid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 xml:space="preserve">: </w:t>
      </w:r>
    </w:p>
    <w:p w14:paraId="6099A261" w14:textId="321EC7DE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c</w:t>
      </w:r>
      <w:r w:rsidRPr="00DB297E">
        <w:rPr>
          <w:rFonts w:ascii="Arial" w:hAnsi="Arial" w:cs="Arial"/>
          <w:sz w:val="22"/>
          <w:szCs w:val="22"/>
        </w:rPr>
        <w:t>ouper les cheveux et la barbe du rescapé</w:t>
      </w:r>
      <w:r w:rsidR="00DB297E">
        <w:rPr>
          <w:rFonts w:ascii="Arial" w:hAnsi="Arial" w:cs="Arial"/>
          <w:sz w:val="22"/>
          <w:szCs w:val="22"/>
        </w:rPr>
        <w:t>,</w:t>
      </w:r>
    </w:p>
    <w:p w14:paraId="00F7568F" w14:textId="61E64D8A" w:rsidR="00ED0DA8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n</w:t>
      </w:r>
      <w:r w:rsidRPr="00DB297E">
        <w:rPr>
          <w:rFonts w:ascii="Arial" w:hAnsi="Arial" w:cs="Arial"/>
          <w:sz w:val="22"/>
          <w:szCs w:val="22"/>
        </w:rPr>
        <w:t>ettoye</w:t>
      </w:r>
      <w:r w:rsid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 xml:space="preserve"> la salle bien-être en fin de journée</w:t>
      </w:r>
      <w:r w:rsidR="00DB297E">
        <w:rPr>
          <w:rFonts w:ascii="Arial" w:hAnsi="Arial" w:cs="Arial"/>
          <w:sz w:val="22"/>
          <w:szCs w:val="22"/>
        </w:rPr>
        <w:t>.</w:t>
      </w:r>
    </w:p>
    <w:p w14:paraId="48495FCD" w14:textId="77777777" w:rsidR="00DB297E" w:rsidRPr="00DB297E" w:rsidRDefault="00DB297E" w:rsidP="00ED0DA8">
      <w:pPr>
        <w:rPr>
          <w:rFonts w:ascii="Arial" w:hAnsi="Arial" w:cs="Arial"/>
          <w:sz w:val="22"/>
          <w:szCs w:val="22"/>
        </w:rPr>
      </w:pPr>
    </w:p>
    <w:p w14:paraId="2BC04DF8" w14:textId="77777777" w:rsidR="00ED0DA8" w:rsidRDefault="00ED0DA8" w:rsidP="00ED0DA8">
      <w:r>
        <w:rPr>
          <w:noProof/>
        </w:rPr>
        <w:drawing>
          <wp:inline distT="0" distB="0" distL="0" distR="0" wp14:anchorId="15FB8A2F" wp14:editId="6DF0E5F1">
            <wp:extent cx="2676525" cy="1666875"/>
            <wp:effectExtent l="0" t="0" r="9525" b="9525"/>
            <wp:docPr id="1016667676" name="Image 33" descr="Une image contenant texte, dessin humoristique, Visage humain, Jeu P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67676" name="Image 33" descr="Une image contenant texte, dessin humoristique, Visage humain, Jeu PC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24995" wp14:editId="4BBDBCDC">
            <wp:extent cx="2743200" cy="1695450"/>
            <wp:effectExtent l="0" t="0" r="0" b="0"/>
            <wp:docPr id="1472151079" name="Image 32" descr="Une image contenant texte, dessin humoristique, capture d’écran, Bleu électr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151079" name="Image 32" descr="Une image contenant texte, dessin humoristique, capture d’écran, Bleu électr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BE868" w14:textId="77777777" w:rsidR="00ED0DA8" w:rsidRDefault="00ED0DA8" w:rsidP="00ED0DA8">
      <w:r>
        <w:t xml:space="preserve"> </w:t>
      </w:r>
    </w:p>
    <w:p w14:paraId="2B8F9D6F" w14:textId="77777777" w:rsidR="00ED0DA8" w:rsidRPr="00DB297E" w:rsidRDefault="00ED0DA8" w:rsidP="00ED0DA8">
      <w:pPr>
        <w:rPr>
          <w:rFonts w:ascii="Arial" w:hAnsi="Arial" w:cs="Arial"/>
          <w:b/>
          <w:bCs/>
        </w:rPr>
      </w:pPr>
      <w:r w:rsidRPr="00DB297E">
        <w:rPr>
          <w:rFonts w:ascii="Arial" w:hAnsi="Arial" w:cs="Arial"/>
          <w:b/>
          <w:bCs/>
          <w:u w:val="single"/>
        </w:rPr>
        <w:t>Esthétique</w:t>
      </w:r>
      <w:r w:rsidRPr="00DB297E">
        <w:rPr>
          <w:rFonts w:ascii="Arial" w:hAnsi="Arial" w:cs="Arial"/>
          <w:b/>
          <w:bCs/>
        </w:rPr>
        <w:t xml:space="preserve"> : Angélina</w:t>
      </w:r>
    </w:p>
    <w:p w14:paraId="3F977DA2" w14:textId="77777777" w:rsidR="00ED0DA8" w:rsidRPr="00ED0DA8" w:rsidRDefault="00ED0DA8" w:rsidP="00ED0DA8">
      <w:pPr>
        <w:rPr>
          <w:b/>
          <w:bCs/>
          <w:u w:val="single"/>
        </w:rPr>
      </w:pPr>
    </w:p>
    <w:p w14:paraId="31BB8AEE" w14:textId="2F42BB48" w:rsidR="00ED0DA8" w:rsidRPr="00DB297E" w:rsidRDefault="00ED0DA8" w:rsidP="00ED0DA8">
      <w:pPr>
        <w:rPr>
          <w:rFonts w:ascii="Arial" w:hAnsi="Arial" w:cs="Arial"/>
          <w:sz w:val="22"/>
          <w:szCs w:val="22"/>
          <w:u w:val="single"/>
        </w:rPr>
      </w:pPr>
      <w:r w:rsidRPr="00DB297E">
        <w:rPr>
          <w:rFonts w:ascii="Arial" w:hAnsi="Arial" w:cs="Arial"/>
          <w:sz w:val="22"/>
          <w:szCs w:val="22"/>
          <w:u w:val="single"/>
        </w:rPr>
        <w:t>Missions</w:t>
      </w:r>
      <w:r w:rsid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02CD8ACE" w14:textId="7263D0F5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m</w:t>
      </w:r>
      <w:r w:rsidRPr="00DB297E">
        <w:rPr>
          <w:rFonts w:ascii="Arial" w:hAnsi="Arial" w:cs="Arial"/>
          <w:sz w:val="22"/>
          <w:szCs w:val="22"/>
        </w:rPr>
        <w:t>ass</w:t>
      </w:r>
      <w:r w:rsidR="00DB297E">
        <w:rPr>
          <w:rFonts w:ascii="Arial" w:hAnsi="Arial" w:cs="Arial"/>
          <w:sz w:val="22"/>
          <w:szCs w:val="22"/>
        </w:rPr>
        <w:t>er</w:t>
      </w:r>
      <w:r w:rsidRPr="00DB297E">
        <w:rPr>
          <w:rFonts w:ascii="Arial" w:hAnsi="Arial" w:cs="Arial"/>
          <w:sz w:val="22"/>
          <w:szCs w:val="22"/>
        </w:rPr>
        <w:t xml:space="preserve"> </w:t>
      </w:r>
      <w:r w:rsidR="00DB297E">
        <w:rPr>
          <w:rFonts w:ascii="Arial" w:hAnsi="Arial" w:cs="Arial"/>
          <w:sz w:val="22"/>
          <w:szCs w:val="22"/>
        </w:rPr>
        <w:t>l</w:t>
      </w:r>
      <w:r w:rsidRPr="00DB297E">
        <w:rPr>
          <w:rFonts w:ascii="Arial" w:hAnsi="Arial" w:cs="Arial"/>
          <w:sz w:val="22"/>
          <w:szCs w:val="22"/>
        </w:rPr>
        <w:t>es pieds du rescapé</w:t>
      </w:r>
      <w:r w:rsidR="00DB297E">
        <w:rPr>
          <w:rFonts w:ascii="Arial" w:hAnsi="Arial" w:cs="Arial"/>
          <w:sz w:val="22"/>
          <w:szCs w:val="22"/>
        </w:rPr>
        <w:t>,</w:t>
      </w:r>
    </w:p>
    <w:p w14:paraId="2252B91C" w14:textId="7A543E10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ange</w:t>
      </w:r>
      <w:r w:rsid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 xml:space="preserve"> de la salle et netto</w:t>
      </w:r>
      <w:r w:rsidR="00DB297E">
        <w:rPr>
          <w:rFonts w:ascii="Arial" w:hAnsi="Arial" w:cs="Arial"/>
          <w:sz w:val="22"/>
          <w:szCs w:val="22"/>
        </w:rPr>
        <w:t>yer.</w:t>
      </w:r>
    </w:p>
    <w:p w14:paraId="5A942A75" w14:textId="77777777" w:rsidR="00ED0DA8" w:rsidRDefault="00ED0DA8" w:rsidP="00ED0DA8"/>
    <w:p w14:paraId="012DBFB2" w14:textId="77777777" w:rsidR="00ED0DA8" w:rsidRDefault="00ED0DA8" w:rsidP="00ED0DA8">
      <w:r>
        <w:rPr>
          <w:noProof/>
        </w:rPr>
        <w:drawing>
          <wp:inline distT="0" distB="0" distL="0" distR="0" wp14:anchorId="490314B2" wp14:editId="163DC32A">
            <wp:extent cx="2895600" cy="1095375"/>
            <wp:effectExtent l="0" t="0" r="0" b="9525"/>
            <wp:docPr id="81484145" name="Image 31" descr="Une image contenant texte, logiciel, Logiciel multimédia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84145" name="Image 31" descr="Une image contenant texte, logiciel, Logiciel multimédia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02" t="40681" r="29131" b="44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FC670" w14:textId="77777777" w:rsidR="00ED0DA8" w:rsidRDefault="00ED0DA8" w:rsidP="00ED0DA8">
      <w:r>
        <w:rPr>
          <w:noProof/>
        </w:rPr>
        <w:drawing>
          <wp:inline distT="0" distB="0" distL="0" distR="0" wp14:anchorId="5A74D535" wp14:editId="4F243FE0">
            <wp:extent cx="1838325" cy="1238250"/>
            <wp:effectExtent l="0" t="0" r="9525" b="0"/>
            <wp:docPr id="1573096173" name="Image 30" descr="Une image contenant texte, logiciel, Logiciel multimédia, Logiciel de graphis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096173" name="Image 30" descr="Une image contenant texte, logiciel, Logiciel multimédia, Logiciel de graphism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59" t="10303" r="8333" b="10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B34440" wp14:editId="444E16DA">
            <wp:extent cx="1666875" cy="1257300"/>
            <wp:effectExtent l="0" t="0" r="9525" b="0"/>
            <wp:docPr id="1934392019" name="Image 29" descr="Une image contenant texte, logiciel, capture d’écran,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392019" name="Image 29" descr="Une image contenant texte, logiciel, capture d’écran, multimédia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08" t="7878" r="10208" b="10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C8811" w14:textId="77777777" w:rsidR="00ED0DA8" w:rsidRDefault="00ED0DA8" w:rsidP="00ED0DA8"/>
    <w:p w14:paraId="4CCC96CB" w14:textId="50052325" w:rsidR="00ED0DA8" w:rsidRPr="00DB297E" w:rsidRDefault="00ED0DA8" w:rsidP="00ED0DA8">
      <w:pPr>
        <w:rPr>
          <w:rFonts w:ascii="Arial" w:hAnsi="Arial" w:cs="Arial"/>
          <w:b/>
          <w:bCs/>
        </w:rPr>
      </w:pPr>
      <w:r w:rsidRPr="00DB297E">
        <w:rPr>
          <w:rFonts w:ascii="Arial" w:hAnsi="Arial" w:cs="Arial"/>
          <w:b/>
          <w:bCs/>
          <w:u w:val="single"/>
        </w:rPr>
        <w:t>Fleur</w:t>
      </w:r>
      <w:r w:rsidR="00DB297E">
        <w:rPr>
          <w:rFonts w:ascii="Arial" w:hAnsi="Arial" w:cs="Arial"/>
          <w:b/>
          <w:bCs/>
        </w:rPr>
        <w:t> </w:t>
      </w:r>
      <w:r w:rsidRPr="00DB297E">
        <w:rPr>
          <w:rFonts w:ascii="Arial" w:hAnsi="Arial" w:cs="Arial"/>
          <w:b/>
          <w:bCs/>
        </w:rPr>
        <w:t xml:space="preserve">: Carole </w:t>
      </w:r>
    </w:p>
    <w:p w14:paraId="02F52C84" w14:textId="77777777" w:rsidR="00DB297E" w:rsidRDefault="00DB297E" w:rsidP="00ED0DA8">
      <w:pPr>
        <w:rPr>
          <w:u w:val="single"/>
        </w:rPr>
      </w:pPr>
    </w:p>
    <w:p w14:paraId="5FC1C070" w14:textId="6EF1169A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  <w:u w:val="single"/>
        </w:rPr>
        <w:t>Missions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27006899" w14:textId="6B4047A9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 w:rsidRP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econnaître les graines et les classer</w:t>
      </w:r>
      <w:r w:rsidR="00DB297E" w:rsidRPr="00DB297E">
        <w:rPr>
          <w:rFonts w:ascii="Arial" w:hAnsi="Arial" w:cs="Arial"/>
          <w:sz w:val="22"/>
          <w:szCs w:val="22"/>
        </w:rPr>
        <w:t>,</w:t>
      </w:r>
    </w:p>
    <w:p w14:paraId="55B97C3D" w14:textId="7878AB65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 w:rsidRP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éaliser des compositions florales (des bouquets)</w:t>
      </w:r>
      <w:r w:rsidR="00DB297E" w:rsidRPr="00DB297E">
        <w:rPr>
          <w:rFonts w:ascii="Arial" w:hAnsi="Arial" w:cs="Arial"/>
          <w:sz w:val="22"/>
          <w:szCs w:val="22"/>
        </w:rPr>
        <w:t>.</w:t>
      </w:r>
    </w:p>
    <w:p w14:paraId="47E01503" w14:textId="7777777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</w:p>
    <w:p w14:paraId="7A9300A8" w14:textId="77777777" w:rsidR="00ED0DA8" w:rsidRDefault="00ED0DA8" w:rsidP="00ED0DA8">
      <w:r>
        <w:rPr>
          <w:noProof/>
        </w:rPr>
        <w:lastRenderedPageBreak/>
        <w:drawing>
          <wp:inline distT="0" distB="0" distL="0" distR="0" wp14:anchorId="02CF8D9A" wp14:editId="6F780FB4">
            <wp:extent cx="2819400" cy="1762125"/>
            <wp:effectExtent l="0" t="0" r="0" b="9525"/>
            <wp:docPr id="1353967756" name="Image 28" descr="Une image contenant texte, habits, Visage humain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967756" name="Image 28" descr="Une image contenant texte, habits, Visage humain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FF6686" wp14:editId="400D1672">
            <wp:extent cx="2771775" cy="1733550"/>
            <wp:effectExtent l="0" t="0" r="9525" b="0"/>
            <wp:docPr id="796302657" name="Image 27" descr="Une image contenant capture d’écran, dessin humoristiqu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302657" name="Image 27" descr="Une image contenant capture d’écran, dessin humoristiqu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D34CC" w14:textId="77777777" w:rsidR="00ED0DA8" w:rsidRDefault="00ED0DA8" w:rsidP="00ED0DA8">
      <w:r>
        <w:rPr>
          <w:noProof/>
        </w:rPr>
        <w:drawing>
          <wp:inline distT="0" distB="0" distL="0" distR="0" wp14:anchorId="5122DF51" wp14:editId="41DE0057">
            <wp:extent cx="2857500" cy="1790700"/>
            <wp:effectExtent l="0" t="0" r="0" b="0"/>
            <wp:docPr id="1994687520" name="Image 26" descr="Une image contenant texte, fleur, capture d’écran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687520" name="Image 26" descr="Une image contenant texte, fleur, capture d’écran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F7B68" w14:textId="77777777" w:rsidR="00ED0DA8" w:rsidRDefault="00ED0DA8" w:rsidP="00ED0DA8"/>
    <w:p w14:paraId="009E2405" w14:textId="68CD8887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  <w:b/>
          <w:bCs/>
          <w:u w:val="single"/>
        </w:rPr>
        <w:t>Electricité</w:t>
      </w:r>
      <w:r w:rsidR="00DB297E" w:rsidRPr="00DB297E">
        <w:rPr>
          <w:rFonts w:ascii="Arial" w:hAnsi="Arial" w:cs="Arial"/>
        </w:rPr>
        <w:t> </w:t>
      </w:r>
      <w:r w:rsidRPr="00DB297E">
        <w:rPr>
          <w:rFonts w:ascii="Arial" w:hAnsi="Arial" w:cs="Arial"/>
        </w:rPr>
        <w:t>:</w:t>
      </w:r>
    </w:p>
    <w:p w14:paraId="34B687EF" w14:textId="77777777" w:rsidR="00DB297E" w:rsidRDefault="00DB297E" w:rsidP="00ED0DA8">
      <w:pPr>
        <w:rPr>
          <w:u w:val="single"/>
        </w:rPr>
      </w:pPr>
    </w:p>
    <w:p w14:paraId="4DD8821F" w14:textId="1313AC0B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  <w:u w:val="single"/>
        </w:rPr>
        <w:t>Missions</w:t>
      </w:r>
      <w:r w:rsidR="00DB297E" w:rsidRPr="00DB297E">
        <w:rPr>
          <w:rFonts w:ascii="Arial" w:hAnsi="Arial" w:cs="Arial"/>
        </w:rPr>
        <w:t> </w:t>
      </w:r>
      <w:r w:rsidRPr="00DB297E">
        <w:rPr>
          <w:rFonts w:ascii="Arial" w:hAnsi="Arial" w:cs="Arial"/>
        </w:rPr>
        <w:t xml:space="preserve">: </w:t>
      </w:r>
    </w:p>
    <w:p w14:paraId="0604C2D9" w14:textId="06B69034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</w:rPr>
        <w:t xml:space="preserve">- </w:t>
      </w:r>
      <w:r w:rsidR="00DB297E" w:rsidRPr="00DB297E">
        <w:rPr>
          <w:rFonts w:ascii="Arial" w:hAnsi="Arial" w:cs="Arial"/>
        </w:rPr>
        <w:t>a</w:t>
      </w:r>
      <w:r w:rsidRPr="00DB297E">
        <w:rPr>
          <w:rFonts w:ascii="Arial" w:hAnsi="Arial" w:cs="Arial"/>
        </w:rPr>
        <w:t>ssister le chef d’équipe pour réparer la capsule spatiale du visiteur inconnu (puzzle avec un circuit électrique à reconstituer)</w:t>
      </w:r>
      <w:r w:rsidR="00DB297E" w:rsidRPr="00DB297E">
        <w:rPr>
          <w:rFonts w:ascii="Arial" w:hAnsi="Arial" w:cs="Arial"/>
        </w:rPr>
        <w:t>,</w:t>
      </w:r>
    </w:p>
    <w:p w14:paraId="7FB3A6C4" w14:textId="4600A104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</w:rPr>
        <w:t xml:space="preserve">- </w:t>
      </w:r>
      <w:r w:rsidR="00DB297E" w:rsidRPr="00DB297E">
        <w:rPr>
          <w:rFonts w:ascii="Arial" w:hAnsi="Arial" w:cs="Arial"/>
        </w:rPr>
        <w:t>a</w:t>
      </w:r>
      <w:r w:rsidRPr="00DB297E">
        <w:rPr>
          <w:rFonts w:ascii="Arial" w:hAnsi="Arial" w:cs="Arial"/>
        </w:rPr>
        <w:t>ssister le chef d’équipe pour réparer un panneau électrique en salle des machines (puzzle avec un circuit électrique à reconstituer)</w:t>
      </w:r>
      <w:r w:rsidR="00DB297E" w:rsidRPr="00DB297E">
        <w:rPr>
          <w:rFonts w:ascii="Arial" w:hAnsi="Arial" w:cs="Arial"/>
        </w:rPr>
        <w:t>.</w:t>
      </w:r>
    </w:p>
    <w:p w14:paraId="7B653389" w14:textId="77777777" w:rsidR="00DB297E" w:rsidRDefault="00DB297E" w:rsidP="00ED0DA8"/>
    <w:p w14:paraId="2A11A64A" w14:textId="77777777" w:rsidR="00ED0DA8" w:rsidRDefault="00ED0DA8" w:rsidP="00ED0DA8">
      <w:r>
        <w:rPr>
          <w:noProof/>
        </w:rPr>
        <w:drawing>
          <wp:inline distT="0" distB="0" distL="0" distR="0" wp14:anchorId="7CBFE23E" wp14:editId="68576027">
            <wp:extent cx="2819400" cy="1752600"/>
            <wp:effectExtent l="0" t="0" r="0" b="0"/>
            <wp:docPr id="747630982" name="Image 25" descr="Une image contenant texte, habits, capture d’écran, dessin humoris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630982" name="Image 25" descr="Une image contenant texte, habits, capture d’écran, dessin humorist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10AD47" wp14:editId="49D47953">
            <wp:extent cx="2781300" cy="1733550"/>
            <wp:effectExtent l="0" t="0" r="0" b="0"/>
            <wp:docPr id="151428732" name="Image 24" descr="Une image contenant capture d’écran, circu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28732" name="Image 24" descr="Une image contenant capture d’écran, circui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52CBE" w14:textId="77777777" w:rsidR="00ED0DA8" w:rsidRDefault="00ED0DA8" w:rsidP="00ED0DA8"/>
    <w:p w14:paraId="67322FEA" w14:textId="77777777" w:rsidR="00ED0DA8" w:rsidRDefault="00ED0DA8" w:rsidP="00ED0DA8">
      <w:r>
        <w:rPr>
          <w:noProof/>
        </w:rPr>
        <w:lastRenderedPageBreak/>
        <w:drawing>
          <wp:inline distT="0" distB="0" distL="0" distR="0" wp14:anchorId="773F3ACB" wp14:editId="4FBF6F30">
            <wp:extent cx="3038475" cy="1905000"/>
            <wp:effectExtent l="0" t="0" r="9525" b="0"/>
            <wp:docPr id="973786007" name="Image 23" descr="Une image contenant texte, capture d’écran, circu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786007" name="Image 23" descr="Une image contenant texte, capture d’écran, circui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51B60" w14:textId="77777777" w:rsidR="00ED0DA8" w:rsidRDefault="00ED0DA8" w:rsidP="00ED0DA8">
      <w:r>
        <w:t xml:space="preserve"> </w:t>
      </w:r>
    </w:p>
    <w:p w14:paraId="40D7E38E" w14:textId="5BE630C4" w:rsidR="00ED0DA8" w:rsidRPr="00DB297E" w:rsidRDefault="00ED0DA8" w:rsidP="00ED0DA8">
      <w:pPr>
        <w:rPr>
          <w:rFonts w:ascii="Arial" w:hAnsi="Arial" w:cs="Arial"/>
          <w:b/>
          <w:bCs/>
        </w:rPr>
      </w:pPr>
      <w:r w:rsidRPr="00DB297E">
        <w:rPr>
          <w:rFonts w:ascii="Arial" w:hAnsi="Arial" w:cs="Arial"/>
          <w:b/>
          <w:bCs/>
          <w:u w:val="single"/>
        </w:rPr>
        <w:t>Plomberie</w:t>
      </w:r>
      <w:r w:rsidR="00DB297E" w:rsidRPr="00DB297E">
        <w:rPr>
          <w:rFonts w:ascii="Arial" w:hAnsi="Arial" w:cs="Arial"/>
          <w:b/>
          <w:bCs/>
        </w:rPr>
        <w:t> </w:t>
      </w:r>
      <w:r w:rsidRPr="00DB297E">
        <w:rPr>
          <w:rFonts w:ascii="Arial" w:hAnsi="Arial" w:cs="Arial"/>
          <w:b/>
          <w:bCs/>
        </w:rPr>
        <w:t>: Margot</w:t>
      </w:r>
    </w:p>
    <w:p w14:paraId="0B6B63DE" w14:textId="77777777" w:rsidR="00DB297E" w:rsidRPr="00DB297E" w:rsidRDefault="00DB297E" w:rsidP="00ED0DA8">
      <w:pPr>
        <w:rPr>
          <w:rFonts w:ascii="Arial" w:hAnsi="Arial" w:cs="Arial"/>
          <w:sz w:val="22"/>
          <w:szCs w:val="22"/>
          <w:u w:val="single"/>
        </w:rPr>
      </w:pPr>
    </w:p>
    <w:p w14:paraId="35418279" w14:textId="2AF20F89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  <w:u w:val="single"/>
        </w:rPr>
        <w:t>Missions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2D37252A" w14:textId="2017A3C9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 w:rsidRP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éparer le tuyau d’écoulement d’eau pour permettre l’ouverture de la capsule spatiale récupérée</w:t>
      </w:r>
      <w:r w:rsidR="00DB297E" w:rsidRPr="00DB297E">
        <w:rPr>
          <w:rFonts w:ascii="Arial" w:hAnsi="Arial" w:cs="Arial"/>
          <w:sz w:val="22"/>
          <w:szCs w:val="22"/>
        </w:rPr>
        <w:t>,</w:t>
      </w:r>
    </w:p>
    <w:p w14:paraId="3799817E" w14:textId="45F328F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 w:rsidRP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anger le hangar après l’intervention de sauvetage</w:t>
      </w:r>
      <w:r w:rsidR="00DB297E" w:rsidRPr="00DB297E">
        <w:rPr>
          <w:rFonts w:ascii="Arial" w:hAnsi="Arial" w:cs="Arial"/>
          <w:sz w:val="22"/>
          <w:szCs w:val="22"/>
        </w:rPr>
        <w:t>,</w:t>
      </w:r>
    </w:p>
    <w:p w14:paraId="17099252" w14:textId="6D242E78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 w:rsidRPr="00DB297E">
        <w:rPr>
          <w:rFonts w:ascii="Arial" w:hAnsi="Arial" w:cs="Arial"/>
          <w:sz w:val="22"/>
          <w:szCs w:val="22"/>
        </w:rPr>
        <w:t>d</w:t>
      </w:r>
      <w:r w:rsidRPr="00DB297E">
        <w:rPr>
          <w:rFonts w:ascii="Arial" w:hAnsi="Arial" w:cs="Arial"/>
          <w:sz w:val="22"/>
          <w:szCs w:val="22"/>
        </w:rPr>
        <w:t>onner un cours de plomberie aux extra-terrestres («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Homidus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») en échange de leur aide pour réparer le vaisseau</w:t>
      </w:r>
      <w:r w:rsidR="00DB297E" w:rsidRPr="00DB297E">
        <w:rPr>
          <w:rFonts w:ascii="Arial" w:hAnsi="Arial" w:cs="Arial"/>
          <w:sz w:val="22"/>
          <w:szCs w:val="22"/>
        </w:rPr>
        <w:t>.</w:t>
      </w:r>
    </w:p>
    <w:p w14:paraId="4B809364" w14:textId="77777777" w:rsidR="00DB297E" w:rsidRDefault="00DB297E" w:rsidP="00ED0DA8"/>
    <w:p w14:paraId="653F1B92" w14:textId="77777777" w:rsidR="00ED0DA8" w:rsidRDefault="00ED0DA8" w:rsidP="00ED0DA8">
      <w:r>
        <w:rPr>
          <w:noProof/>
        </w:rPr>
        <w:drawing>
          <wp:inline distT="0" distB="0" distL="0" distR="0" wp14:anchorId="7E195E93" wp14:editId="4A23B44E">
            <wp:extent cx="2800350" cy="1781175"/>
            <wp:effectExtent l="0" t="0" r="0" b="9525"/>
            <wp:docPr id="1331061716" name="Image 22" descr="Une image contenant capture d’écran, dessin humoris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061716" name="Image 22" descr="Une image contenant capture d’écran, dessin humorist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6CA556" wp14:editId="340F8B8A">
            <wp:extent cx="2609850" cy="1781175"/>
            <wp:effectExtent l="0" t="0" r="0" b="9525"/>
            <wp:docPr id="786076483" name="Image 21" descr="Une image contenant texte, équipement électroniqu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Une image contenant texte, équipement électroniqu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6908EB" wp14:editId="7F880CC3">
            <wp:extent cx="2571750" cy="1800225"/>
            <wp:effectExtent l="0" t="0" r="0" b="9525"/>
            <wp:docPr id="1375606227" name="Image 20" descr="Une image contenant texte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Une image contenant texte, person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5E9C8A" wp14:editId="45A80BCF">
            <wp:extent cx="2857500" cy="1790700"/>
            <wp:effectExtent l="0" t="0" r="0" b="0"/>
            <wp:docPr id="2069979301" name="Image 19" descr="Une image contenant texte, jau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 descr="Une image contenant texte, jau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48DA2" w14:textId="77777777" w:rsidR="00ED0DA8" w:rsidRDefault="00ED0DA8" w:rsidP="00ED0DA8"/>
    <w:p w14:paraId="38EA66E1" w14:textId="4553895A" w:rsidR="00ED0DA8" w:rsidRPr="00DB297E" w:rsidRDefault="00ED0DA8" w:rsidP="00ED0DA8">
      <w:pPr>
        <w:rPr>
          <w:rFonts w:ascii="Arial" w:hAnsi="Arial" w:cs="Arial"/>
          <w:b/>
          <w:bCs/>
        </w:rPr>
      </w:pPr>
      <w:r w:rsidRPr="00DB297E">
        <w:rPr>
          <w:rFonts w:ascii="Arial" w:hAnsi="Arial" w:cs="Arial"/>
          <w:b/>
          <w:bCs/>
          <w:u w:val="single"/>
        </w:rPr>
        <w:t>Vente/commerce</w:t>
      </w:r>
      <w:r w:rsidR="00DB297E">
        <w:rPr>
          <w:rFonts w:ascii="Arial" w:hAnsi="Arial" w:cs="Arial"/>
          <w:b/>
          <w:bCs/>
        </w:rPr>
        <w:t> </w:t>
      </w:r>
      <w:r w:rsidRPr="00DB297E">
        <w:rPr>
          <w:rFonts w:ascii="Arial" w:hAnsi="Arial" w:cs="Arial"/>
          <w:b/>
          <w:bCs/>
        </w:rPr>
        <w:t>: Karine</w:t>
      </w:r>
    </w:p>
    <w:p w14:paraId="0DE3FDF9" w14:textId="77777777" w:rsidR="00DB297E" w:rsidRDefault="00DB297E" w:rsidP="00ED0DA8">
      <w:pPr>
        <w:rPr>
          <w:u w:val="single"/>
        </w:rPr>
      </w:pPr>
    </w:p>
    <w:p w14:paraId="13799637" w14:textId="2745B07F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  <w:u w:val="single"/>
        </w:rPr>
        <w:t>Missions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3A84729B" w14:textId="15770543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n</w:t>
      </w:r>
      <w:r w:rsidRPr="00DB297E">
        <w:rPr>
          <w:rFonts w:ascii="Arial" w:hAnsi="Arial" w:cs="Arial"/>
          <w:sz w:val="22"/>
          <w:szCs w:val="22"/>
        </w:rPr>
        <w:t>égocier avec les ET de la planète Clientus</w:t>
      </w:r>
    </w:p>
    <w:p w14:paraId="062D67BF" w14:textId="49529A8F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- </w:t>
      </w:r>
      <w:r w:rsidR="00DB297E">
        <w:rPr>
          <w:rFonts w:ascii="Arial" w:hAnsi="Arial" w:cs="Arial"/>
          <w:sz w:val="22"/>
          <w:szCs w:val="22"/>
        </w:rPr>
        <w:t>r</w:t>
      </w:r>
      <w:r w:rsidRPr="00DB297E">
        <w:rPr>
          <w:rFonts w:ascii="Arial" w:hAnsi="Arial" w:cs="Arial"/>
          <w:sz w:val="22"/>
          <w:szCs w:val="22"/>
        </w:rPr>
        <w:t>évisions des bonnes attitudes et mauvaises attitudes en vente</w:t>
      </w:r>
    </w:p>
    <w:p w14:paraId="55CAF967" w14:textId="7777777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</w:p>
    <w:p w14:paraId="66CEB5B7" w14:textId="77777777" w:rsidR="00ED0DA8" w:rsidRDefault="00ED0DA8" w:rsidP="00ED0DA8">
      <w:r>
        <w:rPr>
          <w:noProof/>
        </w:rPr>
        <w:lastRenderedPageBreak/>
        <w:drawing>
          <wp:inline distT="0" distB="0" distL="0" distR="0" wp14:anchorId="5AD9EE72" wp14:editId="759D7AFB">
            <wp:extent cx="2752725" cy="1733550"/>
            <wp:effectExtent l="0" t="0" r="9525" b="0"/>
            <wp:docPr id="1309923011" name="Image 18" descr="Une image contenant text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923011" name="Image 18" descr="Une image contenant text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83DAC8" wp14:editId="1E6CFE34">
            <wp:extent cx="2828925" cy="1752600"/>
            <wp:effectExtent l="0" t="0" r="9525" b="0"/>
            <wp:docPr id="726470073" name="Image 17" descr="Une image contenant texte, capture d’écran, Mar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70073" name="Image 17" descr="Une image contenant texte, capture d’écran, Mar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E0A65" w14:textId="77777777" w:rsidR="00ED0DA8" w:rsidRDefault="00ED0DA8" w:rsidP="00ED0DA8"/>
    <w:p w14:paraId="52818128" w14:textId="77777777" w:rsidR="00ED0DA8" w:rsidRDefault="00ED0DA8" w:rsidP="00ED0DA8"/>
    <w:p w14:paraId="4D44CBC6" w14:textId="77777777" w:rsidR="00ED0DA8" w:rsidRDefault="00ED0DA8" w:rsidP="00ED0DA8"/>
    <w:p w14:paraId="634A4883" w14:textId="1823D594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  <w:u w:val="single"/>
        </w:rPr>
        <w:t>AUTRES INFORMATIONS</w:t>
      </w:r>
      <w:r w:rsidR="00DB297E">
        <w:rPr>
          <w:rFonts w:ascii="Arial" w:hAnsi="Arial" w:cs="Arial"/>
        </w:rPr>
        <w:t> </w:t>
      </w:r>
      <w:r w:rsidRPr="00DB297E">
        <w:rPr>
          <w:rFonts w:ascii="Arial" w:hAnsi="Arial" w:cs="Arial"/>
        </w:rPr>
        <w:t>:</w:t>
      </w:r>
    </w:p>
    <w:p w14:paraId="33CCC4C6" w14:textId="7777777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 xml:space="preserve"> </w:t>
      </w:r>
    </w:p>
    <w:p w14:paraId="51A5AB15" w14:textId="7AF20F02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>Que se passe-t-il si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?</w:t>
      </w:r>
    </w:p>
    <w:p w14:paraId="5BA12596" w14:textId="5334E440" w:rsidR="00ED0DA8" w:rsidRPr="00DB297E" w:rsidRDefault="00ED0DA8" w:rsidP="00ED0DA8">
      <w:pPr>
        <w:pStyle w:val="Paragraphedeliste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>L'élève réussit le jeu avec 3 étoiles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502BC6FB" w14:textId="77777777" w:rsidR="00ED0DA8" w:rsidRDefault="00ED0DA8" w:rsidP="00ED0DA8"/>
    <w:p w14:paraId="3A7D5CB5" w14:textId="77777777" w:rsidR="00ED0DA8" w:rsidRDefault="00ED0DA8" w:rsidP="00ED0DA8">
      <w:r>
        <w:rPr>
          <w:noProof/>
        </w:rPr>
        <w:drawing>
          <wp:inline distT="0" distB="0" distL="0" distR="0" wp14:anchorId="5660D8AC" wp14:editId="19A7819A">
            <wp:extent cx="2752725" cy="1962150"/>
            <wp:effectExtent l="0" t="0" r="9525" b="0"/>
            <wp:docPr id="1453027809" name="Image 16" descr="Une image contenant texte, capture d’écran, Police, logo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027809" name="Image 16" descr="Une image contenant texte, capture d’écran, Police, logo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A5734" w14:textId="77777777" w:rsidR="00ED0DA8" w:rsidRDefault="00ED0DA8" w:rsidP="00ED0DA8"/>
    <w:p w14:paraId="02D062BA" w14:textId="77777777" w:rsidR="00ED0DA8" w:rsidRDefault="00ED0DA8" w:rsidP="00ED0DA8"/>
    <w:p w14:paraId="0F681E5D" w14:textId="6D2E9444" w:rsidR="00ED0DA8" w:rsidRPr="00DB297E" w:rsidRDefault="00ED0DA8" w:rsidP="00ED0DA8">
      <w:pPr>
        <w:pStyle w:val="Paragraphedeliste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>L’élève termine le jeu avec 1 étoile</w:t>
      </w:r>
      <w:r w:rsidR="00DB297E" w:rsidRPr="00DB297E">
        <w:rPr>
          <w:rFonts w:ascii="Arial" w:hAnsi="Arial" w:cs="Arial"/>
          <w:sz w:val="22"/>
          <w:szCs w:val="22"/>
        </w:rPr>
        <w:t> </w:t>
      </w:r>
      <w:r w:rsidRPr="00DB297E">
        <w:rPr>
          <w:rFonts w:ascii="Arial" w:hAnsi="Arial" w:cs="Arial"/>
          <w:sz w:val="22"/>
          <w:szCs w:val="22"/>
        </w:rPr>
        <w:t>:</w:t>
      </w:r>
    </w:p>
    <w:p w14:paraId="28619062" w14:textId="77777777" w:rsidR="00ED0DA8" w:rsidRDefault="00ED0DA8" w:rsidP="00ED0DA8"/>
    <w:p w14:paraId="41ECCBBB" w14:textId="77777777" w:rsidR="00ED0DA8" w:rsidRDefault="00ED0DA8" w:rsidP="00ED0DA8">
      <w:r>
        <w:rPr>
          <w:noProof/>
        </w:rPr>
        <w:drawing>
          <wp:inline distT="0" distB="0" distL="0" distR="0" wp14:anchorId="2D74390D" wp14:editId="5EBD6862">
            <wp:extent cx="2857500" cy="1781175"/>
            <wp:effectExtent l="0" t="0" r="0" b="9525"/>
            <wp:docPr id="1846035251" name="Image 15" descr="Une image contenant texte, capture d’écran, graphism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35251" name="Image 15" descr="Une image contenant texte, capture d’écran, graphism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08D64" w14:textId="77777777" w:rsidR="00ED0DA8" w:rsidRDefault="00ED0DA8" w:rsidP="00ED0DA8"/>
    <w:p w14:paraId="114D019C" w14:textId="753117F0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hAnsi="Arial" w:cs="Arial"/>
          <w:sz w:val="22"/>
          <w:szCs w:val="22"/>
        </w:rPr>
        <w:t>Accès aux conseils après le bilan final</w:t>
      </w:r>
      <w:r w:rsidR="00DB297E" w:rsidRPr="00DB297E">
        <w:rPr>
          <w:rFonts w:ascii="Arial" w:hAnsi="Arial" w:cs="Arial"/>
          <w:sz w:val="22"/>
          <w:szCs w:val="22"/>
        </w:rPr>
        <w:t> :</w:t>
      </w:r>
    </w:p>
    <w:p w14:paraId="52436DB3" w14:textId="77777777" w:rsidR="00ED0DA8" w:rsidRDefault="00ED0DA8" w:rsidP="00ED0DA8"/>
    <w:p w14:paraId="7FD4566C" w14:textId="77777777" w:rsidR="00ED0DA8" w:rsidRDefault="00ED0DA8" w:rsidP="00ED0DA8">
      <w:r>
        <w:rPr>
          <w:noProof/>
        </w:rPr>
        <w:lastRenderedPageBreak/>
        <w:drawing>
          <wp:inline distT="0" distB="0" distL="0" distR="0" wp14:anchorId="235A6E71" wp14:editId="5F4B9BAC">
            <wp:extent cx="3810000" cy="2400300"/>
            <wp:effectExtent l="0" t="0" r="0" b="0"/>
            <wp:docPr id="822692943" name="Image 14" descr="Une image contenant texte, Visage humain, capture d’écran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92943" name="Image 14" descr="Une image contenant texte, Visage humain, capture d’écran, person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6ABE" w14:textId="77777777" w:rsidR="00ED0DA8" w:rsidRDefault="00ED0DA8" w:rsidP="00ED0DA8"/>
    <w:p w14:paraId="147FB818" w14:textId="77777777" w:rsidR="00ED0DA8" w:rsidRDefault="00ED0DA8" w:rsidP="00ED0DA8"/>
    <w:p w14:paraId="02C6259F" w14:textId="4069B508" w:rsidR="00ED0DA8" w:rsidRPr="00DB297E" w:rsidRDefault="00ED0DA8" w:rsidP="00ED0DA8">
      <w:pPr>
        <w:rPr>
          <w:rFonts w:ascii="Arial" w:hAnsi="Arial" w:cs="Arial"/>
        </w:rPr>
      </w:pPr>
      <w:r w:rsidRPr="00DB297E">
        <w:rPr>
          <w:rFonts w:ascii="Arial" w:hAnsi="Arial" w:cs="Arial"/>
          <w:b/>
          <w:bCs/>
          <w:u w:val="single"/>
        </w:rPr>
        <w:t>FOCUS “</w:t>
      </w:r>
      <w:r w:rsidR="00DB297E" w:rsidRPr="00DB297E">
        <w:rPr>
          <w:rFonts w:ascii="Arial" w:hAnsi="Arial" w:cs="Arial"/>
          <w:b/>
          <w:bCs/>
          <w:u w:val="single"/>
        </w:rPr>
        <w:t> </w:t>
      </w:r>
      <w:r w:rsidRPr="00DB297E">
        <w:rPr>
          <w:rFonts w:ascii="Arial" w:hAnsi="Arial" w:cs="Arial"/>
          <w:b/>
          <w:bCs/>
          <w:u w:val="single"/>
        </w:rPr>
        <w:t>CLINS D’OEIL</w:t>
      </w:r>
      <w:r w:rsidR="00DB297E" w:rsidRPr="00DB297E">
        <w:rPr>
          <w:rFonts w:ascii="Arial" w:hAnsi="Arial" w:cs="Arial"/>
          <w:b/>
          <w:bCs/>
          <w:u w:val="single"/>
        </w:rPr>
        <w:t> </w:t>
      </w:r>
      <w:r w:rsidRPr="00DB297E">
        <w:rPr>
          <w:rFonts w:ascii="Arial" w:hAnsi="Arial" w:cs="Arial"/>
          <w:b/>
          <w:bCs/>
          <w:u w:val="single"/>
        </w:rPr>
        <w:t>” DU JEU</w:t>
      </w:r>
      <w:r w:rsidR="00DB297E" w:rsidRPr="00DB297E">
        <w:rPr>
          <w:rFonts w:ascii="Arial" w:hAnsi="Arial" w:cs="Arial"/>
        </w:rPr>
        <w:t> </w:t>
      </w:r>
      <w:r w:rsidRPr="00DB297E">
        <w:rPr>
          <w:rFonts w:ascii="Arial" w:hAnsi="Arial" w:cs="Arial"/>
        </w:rPr>
        <w:t>:</w:t>
      </w:r>
    </w:p>
    <w:p w14:paraId="069E0162" w14:textId="77777777" w:rsidR="00ED0DA8" w:rsidRDefault="00ED0DA8" w:rsidP="00ED0DA8"/>
    <w:p w14:paraId="76A7BE0E" w14:textId="6D44858C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eastAsia="Calibri" w:hAnsi="Arial" w:cs="Arial"/>
          <w:b/>
          <w:bCs/>
          <w:sz w:val="22"/>
          <w:szCs w:val="22"/>
        </w:rPr>
        <w:t>Le vaisseau</w:t>
      </w:r>
      <w:r w:rsidRPr="00DB297E">
        <w:rPr>
          <w:rFonts w:ascii="Arial" w:eastAsia="Calibri" w:hAnsi="Arial" w:cs="Arial"/>
          <w:sz w:val="22"/>
          <w:szCs w:val="22"/>
        </w:rPr>
        <w:t xml:space="preserve"> s’appelle l’</w:t>
      </w:r>
      <w:r w:rsidRPr="00DB297E">
        <w:rPr>
          <w:rFonts w:ascii="Arial" w:eastAsia="Calibri" w:hAnsi="Arial" w:cs="Arial"/>
          <w:b/>
          <w:bCs/>
          <w:sz w:val="22"/>
          <w:szCs w:val="22"/>
        </w:rPr>
        <w:t>Entrerpriz</w:t>
      </w:r>
      <w:r w:rsidRPr="00DB297E">
        <w:rPr>
          <w:rFonts w:ascii="Arial" w:eastAsia="Calibri" w:hAnsi="Arial" w:cs="Arial"/>
          <w:sz w:val="22"/>
          <w:szCs w:val="22"/>
        </w:rPr>
        <w:t>, qui évoque non seulement l’idée d’intégration à l’entreprise</w:t>
      </w:r>
      <w:r w:rsidR="00DB297E">
        <w:rPr>
          <w:rFonts w:ascii="Arial" w:eastAsia="Calibri" w:hAnsi="Arial" w:cs="Arial"/>
          <w:sz w:val="22"/>
          <w:szCs w:val="22"/>
        </w:rPr>
        <w:t>,</w:t>
      </w:r>
      <w:r w:rsidRPr="00DB297E">
        <w:rPr>
          <w:rFonts w:ascii="Arial" w:eastAsia="Calibri" w:hAnsi="Arial" w:cs="Arial"/>
          <w:sz w:val="22"/>
          <w:szCs w:val="22"/>
        </w:rPr>
        <w:t xml:space="preserve"> mais aussi le vaisseau des héros de Star Strek</w:t>
      </w:r>
      <w:r w:rsidR="00DB297E">
        <w:rPr>
          <w:rFonts w:ascii="Arial" w:eastAsia="Calibri" w:hAnsi="Arial" w:cs="Arial"/>
          <w:sz w:val="22"/>
          <w:szCs w:val="22"/>
        </w:rPr>
        <w:t> </w:t>
      </w:r>
      <w:r w:rsidRPr="00DB297E">
        <w:rPr>
          <w:rFonts w:ascii="Arial" w:eastAsia="Calibri" w:hAnsi="Arial" w:cs="Arial"/>
          <w:sz w:val="22"/>
          <w:szCs w:val="22"/>
        </w:rPr>
        <w:t>: l’Enterprise.</w:t>
      </w:r>
    </w:p>
    <w:p w14:paraId="1C330B6D" w14:textId="4CD56D3F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</w:p>
    <w:p w14:paraId="6D4A11F6" w14:textId="7777777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eastAsia="Calibri" w:hAnsi="Arial" w:cs="Arial"/>
          <w:sz w:val="22"/>
          <w:szCs w:val="22"/>
        </w:rPr>
        <w:t xml:space="preserve">Le scientifique sauvé par le vaisseau se nomme </w:t>
      </w:r>
      <w:r w:rsidRPr="00DB297E">
        <w:rPr>
          <w:rFonts w:ascii="Arial" w:eastAsia="Calibri" w:hAnsi="Arial" w:cs="Arial"/>
          <w:b/>
          <w:bCs/>
          <w:sz w:val="22"/>
          <w:szCs w:val="22"/>
        </w:rPr>
        <w:t>Monsieur Ripley</w:t>
      </w:r>
      <w:r w:rsidRPr="00DB297E">
        <w:rPr>
          <w:rFonts w:ascii="Arial" w:eastAsia="Calibri" w:hAnsi="Arial" w:cs="Arial"/>
          <w:sz w:val="22"/>
          <w:szCs w:val="22"/>
        </w:rPr>
        <w:t xml:space="preserve">, comme le personnage interprété par </w:t>
      </w:r>
      <w:r w:rsidRPr="00DB297E">
        <w:rPr>
          <w:rFonts w:ascii="Arial" w:eastAsia="Calibri" w:hAnsi="Arial" w:cs="Arial"/>
          <w:b/>
          <w:bCs/>
          <w:sz w:val="22"/>
          <w:szCs w:val="22"/>
        </w:rPr>
        <w:t>Sigouney Weaver</w:t>
      </w:r>
      <w:r w:rsidRPr="00DB297E">
        <w:rPr>
          <w:rFonts w:ascii="Arial" w:eastAsia="Calibri" w:hAnsi="Arial" w:cs="Arial"/>
          <w:sz w:val="22"/>
          <w:szCs w:val="22"/>
        </w:rPr>
        <w:t xml:space="preserve"> dans la série de films </w:t>
      </w:r>
      <w:r w:rsidRPr="00DB297E">
        <w:rPr>
          <w:rFonts w:ascii="Arial" w:eastAsia="Calibri" w:hAnsi="Arial" w:cs="Arial"/>
          <w:b/>
          <w:bCs/>
          <w:sz w:val="22"/>
          <w:szCs w:val="22"/>
        </w:rPr>
        <w:t>Alien</w:t>
      </w:r>
      <w:r w:rsidRPr="00DB297E">
        <w:rPr>
          <w:rFonts w:ascii="Arial" w:eastAsia="Calibri" w:hAnsi="Arial" w:cs="Arial"/>
          <w:sz w:val="22"/>
          <w:szCs w:val="22"/>
        </w:rPr>
        <w:t>.</w:t>
      </w:r>
    </w:p>
    <w:p w14:paraId="4DA00181" w14:textId="77777777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eastAsia="Calibri" w:hAnsi="Arial" w:cs="Arial"/>
          <w:sz w:val="22"/>
          <w:szCs w:val="22"/>
        </w:rPr>
        <w:t xml:space="preserve"> </w:t>
      </w:r>
    </w:p>
    <w:p w14:paraId="0E668483" w14:textId="074DC352" w:rsidR="00ED0DA8" w:rsidRPr="00DB297E" w:rsidRDefault="00ED0DA8" w:rsidP="00ED0DA8">
      <w:pPr>
        <w:rPr>
          <w:rFonts w:ascii="Arial" w:hAnsi="Arial" w:cs="Arial"/>
          <w:sz w:val="22"/>
          <w:szCs w:val="22"/>
        </w:rPr>
      </w:pPr>
      <w:r w:rsidRPr="00DB297E">
        <w:rPr>
          <w:rFonts w:ascii="Arial" w:eastAsia="Calibri" w:hAnsi="Arial" w:cs="Arial"/>
          <w:sz w:val="22"/>
          <w:szCs w:val="22"/>
        </w:rPr>
        <w:t>Le personnel de l’Enterpriz reprend les traits de personnalités célèbres</w:t>
      </w:r>
      <w:r w:rsidR="000C65E6">
        <w:rPr>
          <w:rFonts w:ascii="Arial" w:eastAsia="Calibri" w:hAnsi="Arial" w:cs="Arial"/>
          <w:sz w:val="22"/>
          <w:szCs w:val="22"/>
        </w:rPr>
        <w:t> </w:t>
      </w:r>
      <w:r w:rsidRPr="00DB297E">
        <w:rPr>
          <w:rFonts w:ascii="Arial" w:eastAsia="Calibri" w:hAnsi="Arial" w:cs="Arial"/>
          <w:sz w:val="22"/>
          <w:szCs w:val="22"/>
        </w:rPr>
        <w:t>:</w:t>
      </w:r>
    </w:p>
    <w:p w14:paraId="0DF6567B" w14:textId="77777777" w:rsidR="00ED0DA8" w:rsidRPr="00DB297E" w:rsidRDefault="00ED0DA8" w:rsidP="00ED0DA8">
      <w:pPr>
        <w:rPr>
          <w:rFonts w:ascii="Arial" w:eastAsia="Calibri" w:hAnsi="Arial" w:cs="Arial"/>
          <w:sz w:val="22"/>
          <w:szCs w:val="22"/>
        </w:rPr>
      </w:pPr>
    </w:p>
    <w:p w14:paraId="3E606BB3" w14:textId="77777777" w:rsidR="00ED0DA8" w:rsidRPr="000C65E6" w:rsidRDefault="00ED0DA8" w:rsidP="00ED0DA8">
      <w:pPr>
        <w:rPr>
          <w:rFonts w:ascii="Arial" w:eastAsia="Calibri" w:hAnsi="Arial" w:cs="Arial"/>
          <w:b/>
          <w:bCs/>
          <w:sz w:val="22"/>
          <w:szCs w:val="22"/>
        </w:rPr>
      </w:pPr>
      <w:r>
        <w:rPr>
          <w:rFonts w:ascii="Calibri" w:eastAsia="Calibri" w:hAnsi="Calibri" w:cs="Calibri"/>
        </w:rPr>
        <w:t xml:space="preserve"> 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>La commandante : l’actrice Judi Dench</w:t>
      </w:r>
    </w:p>
    <w:p w14:paraId="141082A7" w14:textId="77777777" w:rsidR="00ED0DA8" w:rsidRDefault="00ED0DA8" w:rsidP="00ED0DA8">
      <w:r>
        <w:rPr>
          <w:noProof/>
        </w:rPr>
        <w:drawing>
          <wp:inline distT="0" distB="0" distL="0" distR="0" wp14:anchorId="729FFF48" wp14:editId="7F115946">
            <wp:extent cx="1590675" cy="2171700"/>
            <wp:effectExtent l="0" t="0" r="9525" b="0"/>
            <wp:docPr id="993748239" name="Image 13" descr="Une image contenant Visage humain, dessin humoristique, Personnage de fiction, Anima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748239" name="Image 13" descr="Une image contenant Visage humain, dessin humoristique, Personnage de fiction, Anima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9AD6D4" wp14:editId="6A305B5B">
            <wp:extent cx="1543050" cy="2247900"/>
            <wp:effectExtent l="0" t="0" r="0" b="0"/>
            <wp:docPr id="982903007" name="Image 12" descr="Une image contenant Visage humain, personne, collier, Ment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903007" name="Image 12" descr="Une image contenant Visage humain, personne, collier, Ment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1053A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</w:p>
    <w:p w14:paraId="02E263A2" w14:textId="5F74DEB9" w:rsidR="00ED0DA8" w:rsidRPr="000C65E6" w:rsidRDefault="00ED0DA8" w:rsidP="00ED0DA8">
      <w:pPr>
        <w:rPr>
          <w:rFonts w:ascii="Arial" w:eastAsia="Calibri" w:hAnsi="Arial" w:cs="Arial"/>
          <w:b/>
          <w:bCs/>
          <w:sz w:val="22"/>
          <w:szCs w:val="22"/>
        </w:rPr>
      </w:pPr>
      <w:r w:rsidRPr="000C65E6">
        <w:rPr>
          <w:rFonts w:ascii="Arial" w:eastAsia="Calibri" w:hAnsi="Arial" w:cs="Arial"/>
          <w:b/>
          <w:bCs/>
          <w:sz w:val="22"/>
          <w:szCs w:val="22"/>
        </w:rPr>
        <w:t>Glenn, la cheffe des sections Coiffure et Esthétique</w:t>
      </w:r>
      <w:r w:rsidR="000C65E6">
        <w:rPr>
          <w:rFonts w:ascii="Arial" w:eastAsia="Calibri" w:hAnsi="Arial" w:cs="Arial"/>
          <w:b/>
          <w:bCs/>
          <w:sz w:val="22"/>
          <w:szCs w:val="22"/>
        </w:rPr>
        <w:t> 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>: l’actrice Meryl streep</w:t>
      </w:r>
    </w:p>
    <w:p w14:paraId="4214DDFF" w14:textId="77777777" w:rsidR="00ED0DA8" w:rsidRDefault="00ED0DA8" w:rsidP="00ED0DA8">
      <w:r>
        <w:rPr>
          <w:noProof/>
        </w:rPr>
        <w:lastRenderedPageBreak/>
        <w:drawing>
          <wp:inline distT="0" distB="0" distL="0" distR="0" wp14:anchorId="5C2D91D1" wp14:editId="5B3FDE02">
            <wp:extent cx="1743075" cy="2066925"/>
            <wp:effectExtent l="0" t="0" r="9525" b="9525"/>
            <wp:docPr id="692748706" name="Image 11" descr="Une image contenant dessin humoristique, Visage humain, Animation, Dessin anim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748706" name="Image 11" descr="Une image contenant dessin humoristique, Visage humain, Animation, Dessin anim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34DFD3" wp14:editId="537B671C">
            <wp:extent cx="1457325" cy="2009775"/>
            <wp:effectExtent l="0" t="0" r="9525" b="9525"/>
            <wp:docPr id="39620906" name="Image 10" descr="Une image contenant Visage humain, personne, femme, habit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0906" name="Image 10" descr="Une image contenant Visage humain, personne, femme, habit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C41D5" w14:textId="21914231" w:rsidR="00ED0DA8" w:rsidRPr="000C65E6" w:rsidRDefault="00ED0DA8" w:rsidP="00ED0DA8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5386576D" w14:textId="3AED0323" w:rsidR="00ED0DA8" w:rsidRPr="000C65E6" w:rsidRDefault="00ED0DA8" w:rsidP="00ED0DA8">
      <w:pPr>
        <w:rPr>
          <w:rFonts w:ascii="Arial" w:eastAsia="Calibri" w:hAnsi="Arial" w:cs="Arial"/>
          <w:b/>
          <w:bCs/>
          <w:sz w:val="22"/>
          <w:szCs w:val="22"/>
        </w:rPr>
      </w:pPr>
      <w:r w:rsidRPr="000C65E6">
        <w:rPr>
          <w:rFonts w:ascii="Arial" w:eastAsia="Calibri" w:hAnsi="Arial" w:cs="Arial"/>
          <w:b/>
          <w:bCs/>
          <w:sz w:val="22"/>
          <w:szCs w:val="22"/>
        </w:rPr>
        <w:t>Douglas, le chef de la section Fleur</w:t>
      </w:r>
      <w:r w:rsidR="000C65E6">
        <w:rPr>
          <w:rFonts w:ascii="Arial" w:eastAsia="Calibri" w:hAnsi="Arial" w:cs="Arial"/>
          <w:b/>
          <w:bCs/>
          <w:sz w:val="22"/>
          <w:szCs w:val="22"/>
        </w:rPr>
        <w:t> 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>: l’acteur Hugh Jackman, plus particulièrement dans son rôle de Wolverine</w:t>
      </w:r>
    </w:p>
    <w:p w14:paraId="63D4E2A3" w14:textId="77777777" w:rsidR="00ED0DA8" w:rsidRDefault="00ED0DA8" w:rsidP="00ED0DA8"/>
    <w:p w14:paraId="79077295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  <w:r>
        <w:rPr>
          <w:noProof/>
        </w:rPr>
        <w:drawing>
          <wp:inline distT="0" distB="0" distL="0" distR="0" wp14:anchorId="402F859F" wp14:editId="7A26068A">
            <wp:extent cx="2447925" cy="2143125"/>
            <wp:effectExtent l="0" t="0" r="9525" b="9525"/>
            <wp:docPr id="1336990925" name="Image 9" descr="Une image contenant Visage humain, dessin humoristique, habits, Personnage de fic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990925" name="Image 9" descr="Une image contenant Visage humain, dessin humoristique, habits, Personnage de fic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D5DDE9" wp14:editId="6AAEFE32">
            <wp:extent cx="1857375" cy="2133600"/>
            <wp:effectExtent l="0" t="0" r="9525" b="0"/>
            <wp:docPr id="165950117" name="Image 8" descr="Une image contenant Visage humain, personne, habits, ho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50117" name="Image 8" descr="Une image contenant Visage humain, personne, habits, homm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CF024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2DC3C97F" w14:textId="0E62298D" w:rsidR="00ED0DA8" w:rsidRDefault="00ED0DA8" w:rsidP="00ED0DA8">
      <w:pPr>
        <w:rPr>
          <w:rFonts w:ascii="Arial" w:eastAsia="Calibri" w:hAnsi="Arial" w:cs="Arial"/>
          <w:b/>
          <w:bCs/>
          <w:sz w:val="22"/>
          <w:szCs w:val="22"/>
        </w:rPr>
      </w:pPr>
      <w:r w:rsidRPr="000C65E6">
        <w:rPr>
          <w:rFonts w:ascii="Arial" w:eastAsia="Calibri" w:hAnsi="Arial" w:cs="Arial"/>
          <w:b/>
          <w:bCs/>
          <w:sz w:val="22"/>
          <w:szCs w:val="22"/>
        </w:rPr>
        <w:t>Kurt, le chef des sections Électricité et Plomberie</w:t>
      </w:r>
      <w:r w:rsidR="000C65E6">
        <w:rPr>
          <w:rFonts w:ascii="Arial" w:eastAsia="Calibri" w:hAnsi="Arial" w:cs="Arial"/>
          <w:b/>
          <w:bCs/>
          <w:sz w:val="22"/>
          <w:szCs w:val="22"/>
        </w:rPr>
        <w:t> 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>: l’acteur Tim Robbins</w:t>
      </w:r>
    </w:p>
    <w:p w14:paraId="5674975F" w14:textId="77777777" w:rsidR="000C65E6" w:rsidRPr="000C65E6" w:rsidRDefault="000C65E6" w:rsidP="00ED0DA8">
      <w:pPr>
        <w:rPr>
          <w:rFonts w:ascii="Arial" w:hAnsi="Arial" w:cs="Arial"/>
          <w:b/>
          <w:bCs/>
          <w:sz w:val="22"/>
          <w:szCs w:val="22"/>
        </w:rPr>
      </w:pPr>
    </w:p>
    <w:p w14:paraId="4B15E148" w14:textId="77777777" w:rsidR="00ED0DA8" w:rsidRDefault="00ED0DA8" w:rsidP="00ED0DA8">
      <w:r>
        <w:rPr>
          <w:noProof/>
        </w:rPr>
        <w:drawing>
          <wp:inline distT="0" distB="0" distL="0" distR="0" wp14:anchorId="565ABA1A" wp14:editId="71A24D89">
            <wp:extent cx="2143125" cy="1895475"/>
            <wp:effectExtent l="0" t="0" r="9525" b="9525"/>
            <wp:docPr id="266606711" name="Image 7" descr="Une image contenant Visage humain, dessin humoristique, Animation, Dessin anim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06711" name="Image 7" descr="Une image contenant Visage humain, dessin humoristique, Animation, Dessin anim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8575A8" wp14:editId="6CFF95A8">
            <wp:extent cx="1914525" cy="1914525"/>
            <wp:effectExtent l="0" t="0" r="9525" b="9525"/>
            <wp:docPr id="287862750" name="Image 6" descr="Une image contenant personne, Visage humain, habits, Fro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862750" name="Image 6" descr="Une image contenant personne, Visage humain, habits, Fro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06053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</w:p>
    <w:p w14:paraId="178B57C0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65A20809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6F47CEB4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7980A9B5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667364D2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501D7F9C" w14:textId="77777777" w:rsidR="000C65E6" w:rsidRDefault="000C65E6" w:rsidP="00ED0DA8">
      <w:pPr>
        <w:rPr>
          <w:rFonts w:ascii="Calibri" w:eastAsia="Calibri" w:hAnsi="Calibri" w:cs="Calibri"/>
          <w:b/>
          <w:bCs/>
        </w:rPr>
      </w:pPr>
    </w:p>
    <w:p w14:paraId="6F2C0978" w14:textId="718A728C" w:rsidR="00ED0DA8" w:rsidRPr="000C65E6" w:rsidRDefault="00ED0DA8" w:rsidP="00ED0DA8">
      <w:pPr>
        <w:rPr>
          <w:rFonts w:ascii="Arial" w:eastAsia="Calibri" w:hAnsi="Arial" w:cs="Arial"/>
          <w:b/>
          <w:bCs/>
          <w:sz w:val="22"/>
          <w:szCs w:val="22"/>
        </w:rPr>
      </w:pPr>
      <w:r w:rsidRPr="000C65E6">
        <w:rPr>
          <w:rFonts w:ascii="Arial" w:eastAsia="Calibri" w:hAnsi="Arial" w:cs="Arial"/>
          <w:b/>
          <w:bCs/>
          <w:sz w:val="22"/>
          <w:szCs w:val="22"/>
        </w:rPr>
        <w:lastRenderedPageBreak/>
        <w:t>Robyn, la cheffe de la section vente/commerce</w:t>
      </w:r>
      <w:r w:rsidR="000C65E6" w:rsidRPr="000C65E6">
        <w:rPr>
          <w:rFonts w:ascii="Arial" w:eastAsia="Calibri" w:hAnsi="Arial" w:cs="Arial"/>
          <w:b/>
          <w:bCs/>
          <w:sz w:val="22"/>
          <w:szCs w:val="22"/>
        </w:rPr>
        <w:t> 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>: la chanteuse Rihanna</w:t>
      </w:r>
    </w:p>
    <w:p w14:paraId="49386096" w14:textId="77777777" w:rsidR="000C65E6" w:rsidRPr="00ED0DA8" w:rsidRDefault="000C65E6" w:rsidP="00ED0DA8">
      <w:pPr>
        <w:rPr>
          <w:b/>
          <w:bCs/>
        </w:rPr>
      </w:pPr>
    </w:p>
    <w:p w14:paraId="07743F14" w14:textId="77777777" w:rsidR="00ED0DA8" w:rsidRDefault="00ED0DA8" w:rsidP="00ED0DA8">
      <w:r>
        <w:rPr>
          <w:noProof/>
        </w:rPr>
        <w:drawing>
          <wp:inline distT="0" distB="0" distL="0" distR="0" wp14:anchorId="241D2FF7" wp14:editId="0EC5D9CB">
            <wp:extent cx="1924050" cy="2124075"/>
            <wp:effectExtent l="0" t="0" r="0" b="9525"/>
            <wp:docPr id="1203544881" name="Image 5" descr="Une image contenant Visage humain, dessin humoristique, capture d’écran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544881" name="Image 5" descr="Une image contenant Visage humain, dessin humoristique, capture d’écran, person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410A06" wp14:editId="752A7ABE">
            <wp:extent cx="1428750" cy="2124075"/>
            <wp:effectExtent l="0" t="0" r="0" b="9525"/>
            <wp:docPr id="687028163" name="Image 4" descr="Une image contenant habits, Visage humain, personne, coiff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028163" name="Image 4" descr="Une image contenant habits, Visage humain, personne, coiff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486C2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</w:p>
    <w:p w14:paraId="6FD2858F" w14:textId="77777777" w:rsidR="00ED0DA8" w:rsidRDefault="00ED0DA8" w:rsidP="00ED0DA8">
      <w:pPr>
        <w:rPr>
          <w:rFonts w:ascii="Calibri" w:eastAsia="Calibri" w:hAnsi="Calibri" w:cs="Calibri"/>
          <w:b/>
          <w:bCs/>
        </w:rPr>
      </w:pPr>
    </w:p>
    <w:p w14:paraId="49542704" w14:textId="6DC387BA" w:rsidR="00ED0DA8" w:rsidRPr="000C65E6" w:rsidRDefault="00ED0DA8" w:rsidP="00ED0DA8">
      <w:pPr>
        <w:rPr>
          <w:rFonts w:ascii="Arial" w:hAnsi="Arial" w:cs="Arial"/>
          <w:b/>
          <w:bCs/>
          <w:sz w:val="22"/>
          <w:szCs w:val="22"/>
        </w:rPr>
      </w:pPr>
      <w:r w:rsidRPr="000C65E6">
        <w:rPr>
          <w:rFonts w:ascii="Arial" w:eastAsia="Calibri" w:hAnsi="Arial" w:cs="Arial"/>
          <w:b/>
          <w:bCs/>
          <w:sz w:val="22"/>
          <w:szCs w:val="22"/>
        </w:rPr>
        <w:t>Et</w:t>
      </w:r>
      <w:r w:rsidR="000C65E6" w:rsidRPr="000C65E6">
        <w:rPr>
          <w:rFonts w:ascii="Arial" w:eastAsia="Calibri" w:hAnsi="Arial" w:cs="Arial"/>
          <w:b/>
          <w:bCs/>
          <w:sz w:val="22"/>
          <w:szCs w:val="22"/>
        </w:rPr>
        <w:t>,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 xml:space="preserve"> enfin</w:t>
      </w:r>
      <w:r w:rsidR="000C65E6" w:rsidRPr="000C65E6">
        <w:rPr>
          <w:rFonts w:ascii="Arial" w:eastAsia="Calibri" w:hAnsi="Arial" w:cs="Arial"/>
          <w:b/>
          <w:bCs/>
          <w:sz w:val="22"/>
          <w:szCs w:val="22"/>
        </w:rPr>
        <w:t>,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 xml:space="preserve"> le cuisinier</w:t>
      </w:r>
      <w:r w:rsidR="000C65E6" w:rsidRPr="000C65E6">
        <w:rPr>
          <w:rFonts w:ascii="Arial" w:eastAsia="Calibri" w:hAnsi="Arial" w:cs="Arial"/>
          <w:b/>
          <w:bCs/>
          <w:sz w:val="22"/>
          <w:szCs w:val="22"/>
        </w:rPr>
        <w:t> </w:t>
      </w:r>
      <w:r w:rsidRPr="000C65E6">
        <w:rPr>
          <w:rFonts w:ascii="Arial" w:eastAsia="Calibri" w:hAnsi="Arial" w:cs="Arial"/>
          <w:b/>
          <w:bCs/>
          <w:sz w:val="22"/>
          <w:szCs w:val="22"/>
        </w:rPr>
        <w:t xml:space="preserve">: l’acteur Jackie Chan </w:t>
      </w:r>
    </w:p>
    <w:p w14:paraId="3C69B37F" w14:textId="77777777" w:rsidR="00ED0DA8" w:rsidRDefault="00ED0DA8" w:rsidP="00ED0DA8"/>
    <w:p w14:paraId="3E17F052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  <w:r>
        <w:rPr>
          <w:noProof/>
        </w:rPr>
        <w:drawing>
          <wp:inline distT="0" distB="0" distL="0" distR="0" wp14:anchorId="79B3C0CF" wp14:editId="7FF8B3B7">
            <wp:extent cx="2428875" cy="2019300"/>
            <wp:effectExtent l="0" t="0" r="9525" b="0"/>
            <wp:docPr id="946606763" name="Image 3" descr="Une image contenant dessin, illustration, clipart, croqui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606763" name="Image 3" descr="Une image contenant dessin, illustration, clipart, croqui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1370B1" wp14:editId="1BD6D77F">
            <wp:extent cx="1619250" cy="2057400"/>
            <wp:effectExtent l="0" t="0" r="0" b="0"/>
            <wp:docPr id="216240282" name="Image 2" descr="Une image contenant personne, Visage humain, regarder, doig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240282" name="Image 2" descr="Une image contenant personne, Visage humain, regarder, doig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B43D2" w14:textId="77777777" w:rsidR="00ED0DA8" w:rsidRDefault="00ED0DA8" w:rsidP="00ED0DA8">
      <w:r>
        <w:rPr>
          <w:rFonts w:ascii="Calibri" w:eastAsia="Calibri" w:hAnsi="Calibri" w:cs="Calibri"/>
        </w:rPr>
        <w:t xml:space="preserve"> </w:t>
      </w:r>
    </w:p>
    <w:p w14:paraId="29159473" w14:textId="77777777" w:rsidR="00ED0DA8" w:rsidRDefault="00ED0DA8" w:rsidP="00ED0DA8">
      <w:pPr>
        <w:rPr>
          <w:rFonts w:ascii="Calibri" w:eastAsia="Calibri" w:hAnsi="Calibri" w:cs="Calibri"/>
        </w:rPr>
      </w:pPr>
    </w:p>
    <w:p w14:paraId="3BECCC5B" w14:textId="77777777" w:rsidR="00ED0DA8" w:rsidRDefault="00ED0DA8" w:rsidP="00ED0DA8"/>
    <w:p w14:paraId="06688AF7" w14:textId="77777777" w:rsidR="00ED0DA8" w:rsidRDefault="00ED0DA8" w:rsidP="00ED0DA8"/>
    <w:p w14:paraId="73A7D947" w14:textId="0C6EB137" w:rsidR="00ED0DA8" w:rsidRPr="000C65E6" w:rsidRDefault="00ED0DA8" w:rsidP="00ED0DA8">
      <w:pPr>
        <w:rPr>
          <w:rFonts w:ascii="Arial" w:hAnsi="Arial" w:cs="Arial"/>
          <w:i/>
          <w:iCs/>
          <w:sz w:val="22"/>
          <w:szCs w:val="22"/>
        </w:rPr>
      </w:pPr>
      <w:r w:rsidRPr="000C65E6">
        <w:rPr>
          <w:rFonts w:ascii="Arial" w:hAnsi="Arial" w:cs="Arial"/>
          <w:i/>
          <w:iCs/>
          <w:sz w:val="22"/>
          <w:szCs w:val="22"/>
        </w:rPr>
        <w:t xml:space="preserve">Serious Games réalisé par </w:t>
      </w:r>
      <w:r w:rsidR="000C65E6">
        <w:rPr>
          <w:rFonts w:ascii="Arial" w:hAnsi="Arial" w:cs="Arial"/>
          <w:i/>
          <w:iCs/>
          <w:sz w:val="22"/>
          <w:szCs w:val="22"/>
        </w:rPr>
        <w:t>l</w:t>
      </w:r>
      <w:r w:rsidRPr="000C65E6">
        <w:rPr>
          <w:rFonts w:ascii="Arial" w:hAnsi="Arial" w:cs="Arial"/>
          <w:i/>
          <w:iCs/>
          <w:sz w:val="22"/>
          <w:szCs w:val="22"/>
        </w:rPr>
        <w:t xml:space="preserve">a </w:t>
      </w:r>
      <w:r w:rsidR="000C65E6">
        <w:rPr>
          <w:rFonts w:ascii="Arial" w:hAnsi="Arial" w:cs="Arial"/>
          <w:i/>
          <w:iCs/>
          <w:sz w:val="22"/>
          <w:szCs w:val="22"/>
        </w:rPr>
        <w:t>c</w:t>
      </w:r>
      <w:r w:rsidRPr="000C65E6">
        <w:rPr>
          <w:rFonts w:ascii="Arial" w:hAnsi="Arial" w:cs="Arial"/>
          <w:i/>
          <w:iCs/>
          <w:sz w:val="22"/>
          <w:szCs w:val="22"/>
        </w:rPr>
        <w:t xml:space="preserve">hambre des </w:t>
      </w:r>
      <w:r w:rsidR="000C65E6">
        <w:rPr>
          <w:rFonts w:ascii="Arial" w:hAnsi="Arial" w:cs="Arial"/>
          <w:i/>
          <w:iCs/>
          <w:sz w:val="22"/>
          <w:szCs w:val="22"/>
        </w:rPr>
        <w:t>m</w:t>
      </w:r>
      <w:r w:rsidRPr="000C65E6">
        <w:rPr>
          <w:rFonts w:ascii="Arial" w:hAnsi="Arial" w:cs="Arial"/>
          <w:i/>
          <w:iCs/>
          <w:sz w:val="22"/>
          <w:szCs w:val="22"/>
        </w:rPr>
        <w:t>étiers et de l’</w:t>
      </w:r>
      <w:r w:rsidR="000C65E6">
        <w:rPr>
          <w:rFonts w:ascii="Arial" w:hAnsi="Arial" w:cs="Arial"/>
          <w:i/>
          <w:iCs/>
          <w:sz w:val="22"/>
          <w:szCs w:val="22"/>
        </w:rPr>
        <w:t>a</w:t>
      </w:r>
      <w:r w:rsidRPr="000C65E6">
        <w:rPr>
          <w:rFonts w:ascii="Arial" w:hAnsi="Arial" w:cs="Arial"/>
          <w:i/>
          <w:iCs/>
          <w:sz w:val="22"/>
          <w:szCs w:val="22"/>
        </w:rPr>
        <w:t>rtisanat d’Ile</w:t>
      </w:r>
      <w:r w:rsidR="000C65E6">
        <w:rPr>
          <w:rFonts w:ascii="Arial" w:hAnsi="Arial" w:cs="Arial"/>
          <w:i/>
          <w:iCs/>
          <w:sz w:val="22"/>
          <w:szCs w:val="22"/>
        </w:rPr>
        <w:t>-</w:t>
      </w:r>
      <w:r w:rsidRPr="000C65E6">
        <w:rPr>
          <w:rFonts w:ascii="Arial" w:hAnsi="Arial" w:cs="Arial"/>
          <w:i/>
          <w:iCs/>
          <w:sz w:val="22"/>
          <w:szCs w:val="22"/>
        </w:rPr>
        <w:t>de</w:t>
      </w:r>
      <w:r w:rsidR="000C65E6">
        <w:rPr>
          <w:rFonts w:ascii="Arial" w:hAnsi="Arial" w:cs="Arial"/>
          <w:i/>
          <w:iCs/>
          <w:sz w:val="22"/>
          <w:szCs w:val="22"/>
        </w:rPr>
        <w:t>-</w:t>
      </w:r>
      <w:r w:rsidRPr="000C65E6">
        <w:rPr>
          <w:rFonts w:ascii="Arial" w:hAnsi="Arial" w:cs="Arial"/>
          <w:i/>
          <w:iCs/>
          <w:sz w:val="22"/>
          <w:szCs w:val="22"/>
        </w:rPr>
        <w:t>France</w:t>
      </w:r>
    </w:p>
    <w:p w14:paraId="094777CD" w14:textId="77777777" w:rsidR="00ED0DA8" w:rsidRDefault="00ED0DA8" w:rsidP="00ED0DA8"/>
    <w:p w14:paraId="15CBA275" w14:textId="77777777" w:rsidR="00ED0DA8" w:rsidRDefault="00ED0DA8" w:rsidP="00ED0DA8">
      <w:r>
        <w:rPr>
          <w:noProof/>
        </w:rPr>
        <w:drawing>
          <wp:inline distT="0" distB="0" distL="0" distR="0" wp14:anchorId="1C15E886" wp14:editId="78C43162">
            <wp:extent cx="1295400" cy="1495425"/>
            <wp:effectExtent l="0" t="0" r="0" b="9525"/>
            <wp:docPr id="2075373634" name="Image 1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411B6" w14:textId="77777777" w:rsidR="00ED0DA8" w:rsidRDefault="00ED0DA8" w:rsidP="00ED0DA8"/>
    <w:p w14:paraId="42C8373A" w14:textId="77777777" w:rsidR="006E7956" w:rsidRPr="00ED0DA8" w:rsidRDefault="006E7956" w:rsidP="00ED0DA8"/>
    <w:sectPr w:rsidR="006E7956" w:rsidRPr="00ED0DA8" w:rsidSect="00693A13">
      <w:headerReference w:type="default" r:id="rId43"/>
      <w:footerReference w:type="default" r:id="rId44"/>
      <w:type w:val="continuous"/>
      <w:pgSz w:w="11910" w:h="16840"/>
      <w:pgMar w:top="-2480" w:right="800" w:bottom="280" w:left="800" w:header="0" w:footer="3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756C26" w14:textId="77777777" w:rsidR="00693A13" w:rsidRDefault="00693A13" w:rsidP="00597604">
      <w:r>
        <w:separator/>
      </w:r>
    </w:p>
  </w:endnote>
  <w:endnote w:type="continuationSeparator" w:id="0">
    <w:p w14:paraId="3586783D" w14:textId="77777777" w:rsidR="00693A13" w:rsidRDefault="00693A13" w:rsidP="0059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rianne">
    <w:altName w:val="Calibri"/>
    <w:panose1 w:val="00000000000000000000"/>
    <w:charset w:val="00"/>
    <w:family w:val="auto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F716A" w14:textId="77777777" w:rsidR="0030597F" w:rsidRDefault="0030597F" w:rsidP="0030597F">
    <w:pPr>
      <w:pStyle w:val="Pieddepage"/>
      <w:ind w:left="-800"/>
    </w:pPr>
    <w:r>
      <w:rPr>
        <w:noProof/>
      </w:rPr>
      <w:drawing>
        <wp:inline distT="0" distB="0" distL="0" distR="0" wp14:anchorId="194E2634" wp14:editId="661C483E">
          <wp:extent cx="7596000" cy="100800"/>
          <wp:effectExtent l="0" t="0" r="0" b="1270"/>
          <wp:docPr id="1294125431" name="Graphique 12941254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6000" cy="10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77C28" w14:textId="77777777" w:rsidR="00693A13" w:rsidRDefault="00693A13" w:rsidP="00597604">
      <w:r>
        <w:separator/>
      </w:r>
    </w:p>
  </w:footnote>
  <w:footnote w:type="continuationSeparator" w:id="0">
    <w:p w14:paraId="10250A98" w14:textId="77777777" w:rsidR="00693A13" w:rsidRDefault="00693A13" w:rsidP="00597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7B729" w14:textId="77777777" w:rsidR="00597604" w:rsidRDefault="0030597F" w:rsidP="0030597F">
    <w:pPr>
      <w:pStyle w:val="En-tte"/>
      <w:ind w:left="-800"/>
    </w:pPr>
    <w:r>
      <w:rPr>
        <w:noProof/>
      </w:rPr>
      <w:drawing>
        <wp:inline distT="0" distB="0" distL="0" distR="0" wp14:anchorId="78F94D7B" wp14:editId="0F1E5276">
          <wp:extent cx="7560000" cy="1440000"/>
          <wp:effectExtent l="0" t="0" r="0" b="0"/>
          <wp:docPr id="494476434" name="Graphique 49447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4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6DE0CE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406E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28222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66D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2FCDF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08B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1C34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5CB2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6429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D23B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38B25C0"/>
    <w:multiLevelType w:val="hybridMultilevel"/>
    <w:tmpl w:val="F0267E96"/>
    <w:lvl w:ilvl="0" w:tplc="879A8A98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24BAB7"/>
    <w:multiLevelType w:val="hybridMultilevel"/>
    <w:tmpl w:val="AA04096A"/>
    <w:lvl w:ilvl="0" w:tplc="879A8A98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</w:rPr>
    </w:lvl>
    <w:lvl w:ilvl="1" w:tplc="7084EC8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7EB424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5284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9AFB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9080F0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5A05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35CFA8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A28C47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59085701">
    <w:abstractNumId w:val="4"/>
  </w:num>
  <w:num w:numId="2" w16cid:durableId="668946886">
    <w:abstractNumId w:val="5"/>
  </w:num>
  <w:num w:numId="3" w16cid:durableId="1718092420">
    <w:abstractNumId w:val="6"/>
  </w:num>
  <w:num w:numId="4" w16cid:durableId="1567718197">
    <w:abstractNumId w:val="7"/>
  </w:num>
  <w:num w:numId="5" w16cid:durableId="1621302854">
    <w:abstractNumId w:val="9"/>
  </w:num>
  <w:num w:numId="6" w16cid:durableId="128061002">
    <w:abstractNumId w:val="0"/>
  </w:num>
  <w:num w:numId="7" w16cid:durableId="1691951492">
    <w:abstractNumId w:val="1"/>
  </w:num>
  <w:num w:numId="8" w16cid:durableId="896665175">
    <w:abstractNumId w:val="2"/>
  </w:num>
  <w:num w:numId="9" w16cid:durableId="2013994534">
    <w:abstractNumId w:val="3"/>
  </w:num>
  <w:num w:numId="10" w16cid:durableId="2136481376">
    <w:abstractNumId w:val="8"/>
  </w:num>
  <w:num w:numId="11" w16cid:durableId="1543711959">
    <w:abstractNumId w:val="11"/>
  </w:num>
  <w:num w:numId="12" w16cid:durableId="403380206">
    <w:abstractNumId w:val="11"/>
  </w:num>
  <w:num w:numId="13" w16cid:durableId="52942027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DA8"/>
    <w:rsid w:val="000C65E6"/>
    <w:rsid w:val="0012196C"/>
    <w:rsid w:val="0016582E"/>
    <w:rsid w:val="002C6A70"/>
    <w:rsid w:val="0030597F"/>
    <w:rsid w:val="00463F02"/>
    <w:rsid w:val="00523108"/>
    <w:rsid w:val="00594335"/>
    <w:rsid w:val="00597604"/>
    <w:rsid w:val="0063538A"/>
    <w:rsid w:val="006733A0"/>
    <w:rsid w:val="00693A13"/>
    <w:rsid w:val="006E7956"/>
    <w:rsid w:val="00824615"/>
    <w:rsid w:val="008A7DF9"/>
    <w:rsid w:val="00914CA3"/>
    <w:rsid w:val="0095548B"/>
    <w:rsid w:val="00960DD8"/>
    <w:rsid w:val="009C4DEE"/>
    <w:rsid w:val="00B24F63"/>
    <w:rsid w:val="00B52A67"/>
    <w:rsid w:val="00C178C8"/>
    <w:rsid w:val="00DB297E"/>
    <w:rsid w:val="00E23ABD"/>
    <w:rsid w:val="00E42018"/>
    <w:rsid w:val="00E94C26"/>
    <w:rsid w:val="00ED0DA8"/>
    <w:rsid w:val="00F02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6F28B2"/>
  <w15:docId w15:val="{C065CB0B-CCA2-4C15-A695-BC822603FD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iiche élève"/>
    <w:qFormat/>
    <w:rsid w:val="00ED0DA8"/>
    <w:pPr>
      <w:widowControl/>
      <w:autoSpaceDE/>
      <w:autoSpaceDN/>
    </w:pPr>
    <w:rPr>
      <w:sz w:val="24"/>
      <w:szCs w:val="24"/>
      <w:lang w:val="fr-FR"/>
    </w:rPr>
  </w:style>
  <w:style w:type="paragraph" w:styleId="Titre1">
    <w:name w:val="heading 1"/>
    <w:aliases w:val="Lien web"/>
    <w:next w:val="Normal"/>
    <w:link w:val="Titre1Car"/>
    <w:uiPriority w:val="9"/>
    <w:qFormat/>
    <w:rsid w:val="00914CA3"/>
    <w:pPr>
      <w:keepNext/>
      <w:keepLines/>
      <w:spacing w:before="240"/>
      <w:outlineLvl w:val="0"/>
    </w:pPr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5548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rPr>
      <w:sz w:val="17"/>
      <w:szCs w:val="17"/>
    </w:rPr>
  </w:style>
  <w:style w:type="paragraph" w:styleId="Titre">
    <w:name w:val="Title"/>
    <w:basedOn w:val="Normal"/>
    <w:uiPriority w:val="10"/>
    <w:qFormat/>
    <w:pPr>
      <w:spacing w:before="223"/>
      <w:ind w:left="730"/>
    </w:pPr>
    <w:rPr>
      <w:b/>
      <w:bCs/>
      <w:sz w:val="28"/>
      <w:szCs w:val="28"/>
    </w:rPr>
  </w:style>
  <w:style w:type="paragraph" w:styleId="Paragraphedeliste">
    <w:name w:val="List Paragraph"/>
    <w:basedOn w:val="Normal"/>
    <w:uiPriority w:val="34"/>
    <w:qFormat/>
  </w:style>
  <w:style w:type="paragraph" w:customStyle="1" w:styleId="Quelbac">
    <w:name w:val="Quel bac ?"/>
    <w:uiPriority w:val="1"/>
    <w:qFormat/>
    <w:rsid w:val="0095548B"/>
    <w:rPr>
      <w:rFonts w:ascii="Arial" w:eastAsia="Marianne" w:hAnsi="Arial" w:cs="Marianne"/>
      <w:sz w:val="18"/>
      <w:lang w:val="ca-ES"/>
    </w:rPr>
  </w:style>
  <w:style w:type="paragraph" w:customStyle="1" w:styleId="TITREDENIVEAU1">
    <w:name w:val="TITRE DE NIVEAU 1"/>
    <w:qFormat/>
    <w:rsid w:val="0095548B"/>
    <w:rPr>
      <w:rFonts w:ascii="Arial" w:eastAsia="Marianne" w:hAnsi="Arial" w:cs="Marianne"/>
      <w:b/>
      <w:bCs/>
      <w:color w:val="231F20"/>
      <w:spacing w:val="-2"/>
      <w:sz w:val="28"/>
      <w:szCs w:val="28"/>
      <w:lang w:val="ca-ES"/>
    </w:rPr>
  </w:style>
  <w:style w:type="paragraph" w:customStyle="1" w:styleId="Textecourant">
    <w:name w:val="Texte courant"/>
    <w:basedOn w:val="Corpsdetexte"/>
    <w:qFormat/>
    <w:rsid w:val="0016582E"/>
    <w:pPr>
      <w:spacing w:before="1" w:line="254" w:lineRule="auto"/>
      <w:ind w:left="730" w:right="102"/>
    </w:pPr>
    <w:rPr>
      <w:color w:val="231F20"/>
    </w:rPr>
  </w:style>
  <w:style w:type="paragraph" w:customStyle="1" w:styleId="Tmoignage">
    <w:name w:val="Témoignage"/>
    <w:basedOn w:val="Normal"/>
    <w:qFormat/>
    <w:rsid w:val="0095548B"/>
    <w:pPr>
      <w:spacing w:before="177"/>
      <w:ind w:left="730"/>
    </w:pPr>
    <w:rPr>
      <w:b/>
      <w:color w:val="231F20"/>
      <w:sz w:val="18"/>
    </w:rPr>
  </w:style>
  <w:style w:type="paragraph" w:customStyle="1" w:styleId="Fichelve">
    <w:name w:val="Fiche élève"/>
    <w:basedOn w:val="Normal"/>
    <w:qFormat/>
    <w:rsid w:val="00594335"/>
    <w:pPr>
      <w:ind w:left="730"/>
    </w:pPr>
    <w:rPr>
      <w:b/>
      <w:color w:val="231F20"/>
      <w:spacing w:val="-2"/>
    </w:rPr>
  </w:style>
  <w:style w:type="paragraph" w:customStyle="1" w:styleId="Titre3tmoin">
    <w:name w:val="Titre 3 témoin"/>
    <w:basedOn w:val="Normal"/>
    <w:qFormat/>
    <w:rsid w:val="00594335"/>
    <w:pPr>
      <w:spacing w:before="207"/>
      <w:ind w:left="730"/>
      <w:jc w:val="both"/>
    </w:pPr>
    <w:rPr>
      <w:b/>
      <w:color w:val="231F20"/>
      <w:sz w:val="16"/>
    </w:rPr>
  </w:style>
  <w:style w:type="paragraph" w:styleId="Citation">
    <w:name w:val="Quote"/>
    <w:basedOn w:val="Normal"/>
    <w:next w:val="Normal"/>
    <w:link w:val="CitationCar"/>
    <w:uiPriority w:val="29"/>
    <w:qFormat/>
    <w:rsid w:val="00824615"/>
    <w:pPr>
      <w:spacing w:before="200" w:after="160"/>
      <w:ind w:left="864" w:right="864"/>
      <w:jc w:val="both"/>
    </w:pPr>
    <w:rPr>
      <w:i/>
      <w:iCs/>
      <w:color w:val="404040" w:themeColor="text1" w:themeTint="BF"/>
      <w:sz w:val="18"/>
    </w:rPr>
  </w:style>
  <w:style w:type="character" w:customStyle="1" w:styleId="CitationCar">
    <w:name w:val="Citation Car"/>
    <w:basedOn w:val="Policepardfaut"/>
    <w:link w:val="Citation"/>
    <w:uiPriority w:val="29"/>
    <w:rsid w:val="00824615"/>
    <w:rPr>
      <w:rFonts w:ascii="Marianne" w:eastAsia="Marianne" w:hAnsi="Marianne" w:cs="Marianne"/>
      <w:i/>
      <w:iCs/>
      <w:color w:val="404040" w:themeColor="text1" w:themeTint="BF"/>
      <w:sz w:val="18"/>
      <w:lang w:val="ca-ES"/>
    </w:rPr>
  </w:style>
  <w:style w:type="paragraph" w:customStyle="1" w:styleId="Verbatim">
    <w:name w:val="Verbatim"/>
    <w:qFormat/>
    <w:rsid w:val="0095548B"/>
    <w:pPr>
      <w:ind w:left="730"/>
    </w:pPr>
    <w:rPr>
      <w:rFonts w:ascii="Arial" w:eastAsia="Marianne" w:hAnsi="Arial" w:cs="Marianne"/>
      <w:i/>
      <w:color w:val="231F20"/>
      <w:sz w:val="18"/>
      <w:lang w:val="ca-ES"/>
    </w:rPr>
  </w:style>
  <w:style w:type="paragraph" w:customStyle="1" w:styleId="Activit">
    <w:name w:val="Activité"/>
    <w:next w:val="Tmoignage"/>
    <w:qFormat/>
    <w:rsid w:val="00914CA3"/>
    <w:pPr>
      <w:spacing w:line="193" w:lineRule="exact"/>
      <w:ind w:left="730"/>
    </w:pPr>
    <w:rPr>
      <w:rFonts w:ascii="Arial" w:eastAsia="Marianne" w:hAnsi="Arial" w:cs="Marianne"/>
      <w:b/>
      <w:color w:val="000000" w:themeColor="text1"/>
      <w:sz w:val="20"/>
      <w:lang w:val="ca-ES"/>
    </w:rPr>
  </w:style>
  <w:style w:type="character" w:customStyle="1" w:styleId="CorpsdetexteCar">
    <w:name w:val="Corps de texte Car"/>
    <w:basedOn w:val="Policepardfaut"/>
    <w:link w:val="Corpsdetexte"/>
    <w:uiPriority w:val="1"/>
    <w:rsid w:val="00463F02"/>
    <w:rPr>
      <w:rFonts w:ascii="Marianne" w:eastAsia="Marianne" w:hAnsi="Marianne" w:cs="Marianne"/>
      <w:sz w:val="17"/>
      <w:szCs w:val="17"/>
      <w:lang w:val="ca-ES"/>
    </w:rPr>
  </w:style>
  <w:style w:type="paragraph" w:customStyle="1" w:styleId="Descriptiffichelve">
    <w:name w:val="Descriptif fiche élève"/>
    <w:next w:val="Textecourant"/>
    <w:qFormat/>
    <w:rsid w:val="0095548B"/>
    <w:pPr>
      <w:spacing w:line="193" w:lineRule="exact"/>
      <w:ind w:left="821"/>
    </w:pPr>
    <w:rPr>
      <w:rFonts w:ascii="Arial" w:eastAsia="Marianne" w:hAnsi="Arial" w:cs="Marianne"/>
      <w:color w:val="000000" w:themeColor="text1"/>
      <w:sz w:val="18"/>
      <w:u w:color="25408F"/>
      <w:lang w:val="ca-ES"/>
    </w:rPr>
  </w:style>
  <w:style w:type="paragraph" w:styleId="En-tte">
    <w:name w:val="header"/>
    <w:basedOn w:val="Normal"/>
    <w:link w:val="En-tt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597604"/>
    <w:rPr>
      <w:rFonts w:ascii="Marianne" w:eastAsia="Marianne" w:hAnsi="Marianne" w:cs="Marianne"/>
      <w:lang w:val="ca-ES"/>
    </w:rPr>
  </w:style>
  <w:style w:type="paragraph" w:styleId="Pieddepage">
    <w:name w:val="footer"/>
    <w:basedOn w:val="Normal"/>
    <w:link w:val="PieddepageCar"/>
    <w:uiPriority w:val="99"/>
    <w:unhideWhenUsed/>
    <w:rsid w:val="0059760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97604"/>
    <w:rPr>
      <w:rFonts w:ascii="Marianne" w:eastAsia="Marianne" w:hAnsi="Marianne" w:cs="Marianne"/>
      <w:lang w:val="ca-ES"/>
    </w:rPr>
  </w:style>
  <w:style w:type="paragraph" w:styleId="Sansinterligne">
    <w:name w:val="No Spacing"/>
    <w:aliases w:val="Poursuite Onisep.fr"/>
    <w:uiPriority w:val="1"/>
    <w:qFormat/>
    <w:rsid w:val="0095548B"/>
    <w:rPr>
      <w:rFonts w:ascii="Arial" w:eastAsia="Marianne" w:hAnsi="Arial" w:cs="Marianne"/>
      <w:sz w:val="16"/>
      <w:lang w:val="ca-ES"/>
    </w:rPr>
  </w:style>
  <w:style w:type="character" w:customStyle="1" w:styleId="Titre2Car">
    <w:name w:val="Titre 2 Car"/>
    <w:basedOn w:val="Policepardfaut"/>
    <w:link w:val="Titre2"/>
    <w:uiPriority w:val="9"/>
    <w:rsid w:val="009554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customStyle="1" w:styleId="Titre1Car">
    <w:name w:val="Titre 1 Car"/>
    <w:aliases w:val="Lien web Car"/>
    <w:basedOn w:val="Policepardfaut"/>
    <w:link w:val="Titre1"/>
    <w:uiPriority w:val="9"/>
    <w:rsid w:val="00914CA3"/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535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4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eader" Target="header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.svg"/><Relationship Id="rId1" Type="http://schemas.openxmlformats.org/officeDocument/2006/relationships/image" Target="media/image3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5.svg"/><Relationship Id="rId1" Type="http://schemas.openxmlformats.org/officeDocument/2006/relationships/image" Target="media/image3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hibault\Desktop\travail\TITI\Gabarit%20RESO_A4_P%20-%20Copi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748E1BC3FA840A81ECE6ACFC4F89C" ma:contentTypeVersion="16" ma:contentTypeDescription="Crée un document." ma:contentTypeScope="" ma:versionID="eba56b792999a841cdef9b8382514dc2">
  <xsd:schema xmlns:xsd="http://www.w3.org/2001/XMLSchema" xmlns:xs="http://www.w3.org/2001/XMLSchema" xmlns:p="http://schemas.microsoft.com/office/2006/metadata/properties" xmlns:ns2="9448bf83-8346-4500-a2f7-4e41d137855d" xmlns:ns3="8b82278e-a85a-407d-ae5b-80f5e398b3bb" targetNamespace="http://schemas.microsoft.com/office/2006/metadata/properties" ma:root="true" ma:fieldsID="8cad0bfbfcce192cd5b5cfa7ae3c4d8a" ns2:_="" ns3:_="">
    <xsd:import namespace="9448bf83-8346-4500-a2f7-4e41d137855d"/>
    <xsd:import namespace="8b82278e-a85a-407d-ae5b-80f5e398b3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48bf83-8346-4500-a2f7-4e41d13785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2278e-a85a-407d-ae5b-80f5e398b3b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78a943-7bad-40cf-9b78-8f6fd6d50acb}" ma:internalName="TaxCatchAll" ma:showField="CatchAllData" ma:web="8b82278e-a85a-407d-ae5b-80f5e398b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82278e-a85a-407d-ae5b-80f5e398b3bb" xsi:nil="true"/>
    <lcf76f155ced4ddcb4097134ff3c332f xmlns="9448bf83-8346-4500-a2f7-4e41d137855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FFC1E9-675D-4A46-8F14-E385F9120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48bf83-8346-4500-a2f7-4e41d137855d"/>
    <ds:schemaRef ds:uri="8b82278e-a85a-407d-ae5b-80f5e398b3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86838FE-52F2-489A-8175-E459B2AD32AB}">
  <ds:schemaRefs>
    <ds:schemaRef ds:uri="http://schemas.microsoft.com/office/2006/metadata/properties"/>
    <ds:schemaRef ds:uri="http://schemas.microsoft.com/office/infopath/2007/PartnerControls"/>
    <ds:schemaRef ds:uri="8b82278e-a85a-407d-ae5b-80f5e398b3bb"/>
    <ds:schemaRef ds:uri="9448bf83-8346-4500-a2f7-4e41d137855d"/>
  </ds:schemaRefs>
</ds:datastoreItem>
</file>

<file path=customXml/itemProps3.xml><?xml version="1.0" encoding="utf-8"?>
<ds:datastoreItem xmlns:ds="http://schemas.openxmlformats.org/officeDocument/2006/customXml" ds:itemID="{FB80723C-8111-4DC1-8D8E-C85551BD3F8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 RESO_A4_P - Copie</Template>
  <TotalTime>25</TotalTime>
  <Pages>7</Pages>
  <Words>365</Words>
  <Characters>2008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</dc:creator>
  <cp:lastModifiedBy>séverine maestri</cp:lastModifiedBy>
  <cp:revision>3</cp:revision>
  <cp:lastPrinted>2023-07-05T08:50:00Z</cp:lastPrinted>
  <dcterms:created xsi:type="dcterms:W3CDTF">2023-08-22T21:28:00Z</dcterms:created>
  <dcterms:modified xsi:type="dcterms:W3CDTF">2024-01-31T11:10:00Z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2023-07-05T00:00:00Z</vt:filetime>
  </property>
  <property fmtid="{D5CDD505-2E9C-101B-9397-08002B2CF9AE}" pid="3" name="Creator">
    <vt:lpwstr>Adobe InDesign 17.4 (Macintosh)</vt:lpwstr>
  </property>
  <property fmtid="{D5CDD505-2E9C-101B-9397-08002B2CF9AE}" pid="4" name="LastSaved">
    <vt:filetime>2023-07-05T00:00:00Z</vt:filetime>
  </property>
  <property fmtid="{D5CDD505-2E9C-101B-9397-08002B2CF9AE}" pid="5" name="Producer">
    <vt:lpwstr>Adobe PDF Library 16.0.7</vt:lpwstr>
  </property>
  <property fmtid="{D5CDD505-2E9C-101B-9397-08002B2CF9AE}" pid="6" name="ContentTypeId">
    <vt:lpwstr>0x010100829748E1BC3FA840A81ECE6ACFC4F89C</vt:lpwstr>
  </property>
  <property fmtid="{D5CDD505-2E9C-101B-9397-08002B2CF9AE}" pid="7" name="MediaServiceImageTags">
    <vt:lpwstr/>
  </property>
</Properties>
</file>