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0D57" w14:textId="77777777" w:rsidR="00345BF0" w:rsidRPr="00E15332" w:rsidRDefault="00345BF0" w:rsidP="00345BF0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6B51B1F2" w14:textId="77777777" w:rsidR="00345BF0" w:rsidRPr="00E15332" w:rsidRDefault="00345BF0" w:rsidP="00E15332">
      <w:pPr>
        <w:pStyle w:val="TITREDENIVEAU1"/>
        <w:jc w:val="center"/>
        <w:rPr>
          <w:rFonts w:cs="Arial"/>
        </w:rPr>
      </w:pPr>
      <w:r w:rsidRPr="00E15332">
        <w:rPr>
          <w:rFonts w:cs="Arial"/>
        </w:rPr>
        <w:t>Observer une fiche métier en images</w:t>
      </w:r>
    </w:p>
    <w:p w14:paraId="38248E1F" w14:textId="77777777" w:rsidR="00345BF0" w:rsidRPr="00E15332" w:rsidRDefault="00345BF0" w:rsidP="00E15332">
      <w:pPr>
        <w:pStyle w:val="Fichelve"/>
        <w:jc w:val="center"/>
        <w:rPr>
          <w:rFonts w:cs="Arial"/>
          <w:sz w:val="24"/>
          <w:szCs w:val="24"/>
        </w:rPr>
      </w:pPr>
      <w:r w:rsidRPr="00E15332">
        <w:rPr>
          <w:rFonts w:cs="Arial"/>
          <w:sz w:val="24"/>
          <w:szCs w:val="24"/>
        </w:rPr>
        <w:t>Fiche élève</w:t>
      </w:r>
    </w:p>
    <w:p w14:paraId="54C8AED2" w14:textId="77777777" w:rsidR="00E15332" w:rsidRPr="00E15332" w:rsidRDefault="00E15332" w:rsidP="00E15332">
      <w:pPr>
        <w:pStyle w:val="Fichelve"/>
        <w:jc w:val="center"/>
        <w:rPr>
          <w:rFonts w:cs="Arial"/>
          <w:sz w:val="24"/>
          <w:szCs w:val="24"/>
        </w:rPr>
      </w:pPr>
    </w:p>
    <w:p w14:paraId="6D6D02D1" w14:textId="21269AE3" w:rsidR="00345BF0" w:rsidRPr="00E15332" w:rsidRDefault="00345BF0" w:rsidP="00345BF0">
      <w:pPr>
        <w:pStyle w:val="Activit"/>
        <w:rPr>
          <w:rStyle w:val="normaltextrun"/>
          <w:rFonts w:eastAsia="Times New Roman" w:cs="Arial"/>
          <w:bCs/>
          <w:color w:val="00B050"/>
          <w:sz w:val="24"/>
          <w:szCs w:val="24"/>
          <w:lang w:eastAsia="fr-FR"/>
        </w:rPr>
      </w:pPr>
      <w:r w:rsidRPr="00E15332">
        <w:rPr>
          <w:rFonts w:cs="Arial"/>
          <w:color w:val="000000"/>
          <w:sz w:val="22"/>
        </w:rPr>
        <w:br/>
      </w:r>
      <w:r w:rsidRPr="00E15332">
        <w:rPr>
          <w:rFonts w:cs="Arial"/>
          <w:sz w:val="24"/>
          <w:szCs w:val="24"/>
        </w:rPr>
        <w:t>1 - Combien y a-t-il de photos dans chaque rubrique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 </w:t>
      </w:r>
    </w:p>
    <w:p w14:paraId="0A11F7AD" w14:textId="7E5D8516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</w:rPr>
        <w:br/>
      </w:r>
      <w:r w:rsidRPr="00E15332">
        <w:rPr>
          <w:rFonts w:ascii="Arial" w:hAnsi="Arial" w:cs="Arial"/>
          <w:sz w:val="22"/>
          <w:szCs w:val="22"/>
        </w:rPr>
        <w:t>Rubrique</w:t>
      </w:r>
      <w:r w:rsidR="00E15332">
        <w:rPr>
          <w:rFonts w:ascii="Arial" w:hAnsi="Arial" w:cs="Arial"/>
          <w:sz w:val="22"/>
          <w:szCs w:val="22"/>
        </w:rPr>
        <w:t> « </w:t>
      </w:r>
      <w:r w:rsidRPr="00E15332">
        <w:rPr>
          <w:rFonts w:ascii="Arial" w:hAnsi="Arial" w:cs="Arial"/>
          <w:sz w:val="22"/>
          <w:szCs w:val="22"/>
        </w:rPr>
        <w:t>Le reportage photo</w:t>
      </w:r>
      <w:r w:rsidR="00E15332">
        <w:rPr>
          <w:rFonts w:ascii="Arial" w:hAnsi="Arial" w:cs="Arial"/>
          <w:sz w:val="22"/>
          <w:szCs w:val="22"/>
        </w:rPr>
        <w:t>s ».</w:t>
      </w:r>
    </w:p>
    <w:p w14:paraId="6E57631D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29824360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055F8CD3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3DAA310D" w14:textId="1A400668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Rubrique «</w:t>
      </w:r>
      <w:r w:rsidR="00E15332">
        <w:rPr>
          <w:rFonts w:ascii="Arial" w:hAnsi="Arial" w:cs="Arial"/>
          <w:sz w:val="22"/>
          <w:szCs w:val="22"/>
        </w:rPr>
        <w:t> </w:t>
      </w:r>
      <w:r w:rsidRPr="00E15332">
        <w:rPr>
          <w:rFonts w:ascii="Arial" w:hAnsi="Arial" w:cs="Arial"/>
          <w:sz w:val="22"/>
          <w:szCs w:val="22"/>
        </w:rPr>
        <w:t>Où travaille-t-il</w:t>
      </w:r>
      <w:r w:rsidR="00E15332">
        <w:rPr>
          <w:rFonts w:ascii="Arial" w:hAnsi="Arial" w:cs="Arial"/>
          <w:sz w:val="22"/>
          <w:szCs w:val="22"/>
        </w:rPr>
        <w:t> </w:t>
      </w:r>
      <w:r w:rsidRPr="00E15332">
        <w:rPr>
          <w:rFonts w:ascii="Arial" w:hAnsi="Arial" w:cs="Arial"/>
          <w:sz w:val="22"/>
          <w:szCs w:val="22"/>
        </w:rPr>
        <w:t>?</w:t>
      </w:r>
      <w:r w:rsidR="00E15332">
        <w:rPr>
          <w:rFonts w:ascii="Arial" w:hAnsi="Arial" w:cs="Arial"/>
          <w:sz w:val="22"/>
          <w:szCs w:val="22"/>
        </w:rPr>
        <w:t> </w:t>
      </w:r>
      <w:r w:rsidRPr="00E15332">
        <w:rPr>
          <w:rFonts w:ascii="Arial" w:hAnsi="Arial" w:cs="Arial"/>
          <w:sz w:val="22"/>
          <w:szCs w:val="22"/>
        </w:rPr>
        <w:t>»</w:t>
      </w:r>
      <w:r w:rsidR="00E15332">
        <w:rPr>
          <w:rFonts w:ascii="Arial" w:hAnsi="Arial" w:cs="Arial"/>
          <w:sz w:val="22"/>
          <w:szCs w:val="22"/>
        </w:rPr>
        <w:t> </w:t>
      </w:r>
    </w:p>
    <w:p w14:paraId="4528949E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40DA4385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105D2228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5FF40E07" w14:textId="7031FB3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Rubrique «</w:t>
      </w:r>
      <w:r w:rsidR="00E15332">
        <w:rPr>
          <w:rFonts w:ascii="Arial" w:hAnsi="Arial" w:cs="Arial"/>
          <w:sz w:val="22"/>
          <w:szCs w:val="22"/>
        </w:rPr>
        <w:t> </w:t>
      </w:r>
      <w:r w:rsidRPr="00E15332">
        <w:rPr>
          <w:rFonts w:ascii="Arial" w:hAnsi="Arial" w:cs="Arial"/>
          <w:sz w:val="22"/>
          <w:szCs w:val="22"/>
        </w:rPr>
        <w:t>Ce qui me plaît</w:t>
      </w:r>
      <w:r w:rsidR="00E15332">
        <w:rPr>
          <w:rFonts w:ascii="Arial" w:hAnsi="Arial" w:cs="Arial"/>
          <w:sz w:val="22"/>
          <w:szCs w:val="22"/>
        </w:rPr>
        <w:t> </w:t>
      </w:r>
      <w:r w:rsidRPr="00E15332">
        <w:rPr>
          <w:rFonts w:ascii="Arial" w:hAnsi="Arial" w:cs="Arial"/>
          <w:sz w:val="22"/>
          <w:szCs w:val="22"/>
        </w:rPr>
        <w:t>»</w:t>
      </w:r>
      <w:r w:rsidRPr="00E15332">
        <w:rPr>
          <w:rFonts w:ascii="Arial" w:hAnsi="Arial" w:cs="Arial"/>
          <w:sz w:val="22"/>
          <w:szCs w:val="22"/>
        </w:rPr>
        <w:br/>
      </w:r>
    </w:p>
    <w:p w14:paraId="30CB16E8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7A3A9F7D" w14:textId="77777777" w:rsidR="00345BF0" w:rsidRPr="00E15332" w:rsidRDefault="00345BF0" w:rsidP="00345BF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36057D1D" w14:textId="57ACC283" w:rsidR="00345BF0" w:rsidRPr="00E15332" w:rsidRDefault="00345BF0" w:rsidP="00345BF0">
      <w:pPr>
        <w:pStyle w:val="Activit"/>
        <w:rPr>
          <w:rFonts w:cs="Arial"/>
          <w:sz w:val="24"/>
          <w:szCs w:val="24"/>
        </w:rPr>
      </w:pPr>
      <w:r w:rsidRPr="00E15332">
        <w:rPr>
          <w:rFonts w:cs="Arial"/>
          <w:sz w:val="24"/>
          <w:szCs w:val="24"/>
        </w:rPr>
        <w:t>2 - Qu’y a-t-il sous/à côté des photos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</w:t>
      </w:r>
    </w:p>
    <w:p w14:paraId="0B9DA15F" w14:textId="77777777" w:rsidR="00345BF0" w:rsidRPr="00E15332" w:rsidRDefault="00345BF0" w:rsidP="00345BF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39447934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12EA8281" w14:textId="77777777" w:rsidR="00345BF0" w:rsidRPr="00E15332" w:rsidRDefault="00345BF0" w:rsidP="00345BF0">
      <w:pPr>
        <w:rPr>
          <w:rFonts w:ascii="Arial" w:hAnsi="Arial" w:cs="Arial"/>
        </w:rPr>
      </w:pPr>
    </w:p>
    <w:p w14:paraId="33C71598" w14:textId="6A68D358" w:rsidR="00345BF0" w:rsidRPr="00E15332" w:rsidRDefault="00345BF0" w:rsidP="00E15332">
      <w:pPr>
        <w:pStyle w:val="Activit"/>
        <w:rPr>
          <w:rFonts w:cs="Arial"/>
          <w:sz w:val="24"/>
          <w:szCs w:val="24"/>
        </w:rPr>
      </w:pPr>
      <w:r w:rsidRPr="00E15332">
        <w:rPr>
          <w:rFonts w:cs="Arial"/>
          <w:sz w:val="24"/>
          <w:szCs w:val="24"/>
        </w:rPr>
        <w:t>3 - Que peut-on voir sur les photos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 Trouvez au moins 3 éléments</w:t>
      </w:r>
      <w:r w:rsidR="00E15332" w:rsidRPr="00E15332">
        <w:rPr>
          <w:rFonts w:cs="Arial"/>
          <w:sz w:val="24"/>
          <w:szCs w:val="24"/>
        </w:rPr>
        <w:t>.</w:t>
      </w:r>
      <w:r w:rsidRPr="00E15332">
        <w:rPr>
          <w:rFonts w:cs="Arial"/>
          <w:sz w:val="24"/>
          <w:szCs w:val="24"/>
        </w:rPr>
        <w:t xml:space="preserve"> </w:t>
      </w:r>
    </w:p>
    <w:p w14:paraId="77943564" w14:textId="77777777" w:rsidR="00345BF0" w:rsidRPr="00E15332" w:rsidRDefault="00345BF0" w:rsidP="00345BF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0BD140FB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75B69633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78AD2B7E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266A827A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</w:p>
    <w:p w14:paraId="5F1C45FB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5AB588D8" w14:textId="77777777" w:rsidR="00345BF0" w:rsidRPr="00E15332" w:rsidRDefault="00345BF0" w:rsidP="00345BF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014FBE6F" w14:textId="2FE61189" w:rsidR="00345BF0" w:rsidRPr="00E15332" w:rsidRDefault="00345BF0" w:rsidP="00345BF0">
      <w:pPr>
        <w:pStyle w:val="Activit"/>
        <w:rPr>
          <w:rFonts w:cs="Arial"/>
          <w:sz w:val="24"/>
          <w:szCs w:val="24"/>
        </w:rPr>
      </w:pPr>
      <w:r w:rsidRPr="00E15332">
        <w:rPr>
          <w:rFonts w:cs="Arial"/>
          <w:sz w:val="24"/>
          <w:szCs w:val="24"/>
        </w:rPr>
        <w:t>4 - Qui voit-on sur toutes les photos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</w:t>
      </w:r>
      <w:r w:rsidRPr="00E15332">
        <w:rPr>
          <w:rFonts w:cs="Arial"/>
          <w:sz w:val="24"/>
          <w:szCs w:val="24"/>
        </w:rPr>
        <w:br/>
      </w:r>
    </w:p>
    <w:p w14:paraId="6B495461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773705F2" w14:textId="77777777" w:rsidR="00345BF0" w:rsidRPr="00E15332" w:rsidRDefault="00345BF0" w:rsidP="00345BF0">
      <w:pPr>
        <w:pStyle w:val="Activit"/>
        <w:rPr>
          <w:rFonts w:cs="Arial"/>
        </w:rPr>
      </w:pPr>
    </w:p>
    <w:p w14:paraId="14EC1246" w14:textId="34E3C931" w:rsidR="00345BF0" w:rsidRPr="00E15332" w:rsidRDefault="00345BF0" w:rsidP="00345BF0">
      <w:pPr>
        <w:pStyle w:val="Activit"/>
        <w:rPr>
          <w:rFonts w:cs="Arial"/>
          <w:bCs/>
          <w:sz w:val="24"/>
          <w:szCs w:val="24"/>
        </w:rPr>
      </w:pPr>
      <w:r w:rsidRPr="00E15332">
        <w:rPr>
          <w:rFonts w:cs="Arial"/>
          <w:bCs/>
          <w:sz w:val="24"/>
          <w:szCs w:val="24"/>
        </w:rPr>
        <w:t xml:space="preserve">5 - Voit-on le </w:t>
      </w:r>
      <w:r w:rsidR="00532C11">
        <w:rPr>
          <w:rFonts w:cs="Arial"/>
          <w:bCs/>
          <w:sz w:val="24"/>
          <w:szCs w:val="24"/>
        </w:rPr>
        <w:t>mécanicien moto</w:t>
      </w:r>
      <w:r w:rsidRPr="00E15332">
        <w:rPr>
          <w:rFonts w:cs="Arial"/>
          <w:bCs/>
          <w:sz w:val="24"/>
          <w:szCs w:val="24"/>
        </w:rPr>
        <w:t xml:space="preserve"> plutôt de loin ou de près</w:t>
      </w:r>
      <w:r w:rsidR="00E15332">
        <w:rPr>
          <w:rFonts w:cs="Arial"/>
          <w:bCs/>
          <w:sz w:val="24"/>
          <w:szCs w:val="24"/>
        </w:rPr>
        <w:t> </w:t>
      </w:r>
      <w:r w:rsidRPr="00E15332">
        <w:rPr>
          <w:rFonts w:cs="Arial"/>
          <w:bCs/>
          <w:sz w:val="24"/>
          <w:szCs w:val="24"/>
        </w:rPr>
        <w:t>?  </w:t>
      </w:r>
    </w:p>
    <w:p w14:paraId="3F85B68F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</w:rPr>
        <w:br/>
      </w: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07B96F75" w14:textId="77777777" w:rsidR="00345BF0" w:rsidRPr="00E15332" w:rsidRDefault="00345BF0" w:rsidP="00345BF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6FF5975E" w14:textId="25F2C835" w:rsidR="00345BF0" w:rsidRPr="00E15332" w:rsidRDefault="00345BF0" w:rsidP="00345BF0">
      <w:pPr>
        <w:pStyle w:val="Activit"/>
        <w:rPr>
          <w:rFonts w:cs="Arial"/>
          <w:sz w:val="24"/>
          <w:szCs w:val="24"/>
        </w:rPr>
      </w:pPr>
      <w:r w:rsidRPr="00E15332">
        <w:rPr>
          <w:rFonts w:cs="Arial"/>
          <w:sz w:val="24"/>
          <w:szCs w:val="24"/>
        </w:rPr>
        <w:t>6 - Qui ne voit-on jamais sur les photos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</w:t>
      </w:r>
      <w:r w:rsidRPr="00E15332">
        <w:rPr>
          <w:rFonts w:cs="Arial"/>
          <w:sz w:val="24"/>
          <w:szCs w:val="24"/>
        </w:rPr>
        <w:br/>
      </w:r>
    </w:p>
    <w:p w14:paraId="3BBCF65F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5B4472DA" w14:textId="77777777" w:rsidR="00345BF0" w:rsidRPr="00E15332" w:rsidRDefault="00345BF0" w:rsidP="00345BF0">
      <w:pPr>
        <w:rPr>
          <w:rFonts w:ascii="Arial" w:hAnsi="Arial" w:cs="Arial"/>
        </w:rPr>
      </w:pPr>
    </w:p>
    <w:p w14:paraId="6BF6F4F4" w14:textId="44ABE392" w:rsidR="00345BF0" w:rsidRPr="00E15332" w:rsidRDefault="00345BF0" w:rsidP="00345BF0">
      <w:pPr>
        <w:pStyle w:val="Activit"/>
        <w:rPr>
          <w:rFonts w:cs="Arial"/>
          <w:color w:val="auto"/>
          <w:sz w:val="24"/>
          <w:szCs w:val="24"/>
        </w:rPr>
      </w:pPr>
      <w:r w:rsidRPr="00E15332">
        <w:rPr>
          <w:rFonts w:cs="Arial"/>
          <w:sz w:val="24"/>
          <w:szCs w:val="24"/>
        </w:rPr>
        <w:t>7- Sur le logo en haut à droite vous pouvez lire Onisep, connaissez-vous l’Onisep</w:t>
      </w:r>
      <w:r w:rsidR="00E15332">
        <w:rPr>
          <w:rFonts w:cs="Arial"/>
          <w:sz w:val="24"/>
          <w:szCs w:val="24"/>
        </w:rPr>
        <w:t> </w:t>
      </w:r>
      <w:r w:rsidRPr="00E15332">
        <w:rPr>
          <w:rFonts w:cs="Arial"/>
          <w:sz w:val="24"/>
          <w:szCs w:val="24"/>
        </w:rPr>
        <w:t>?</w:t>
      </w:r>
    </w:p>
    <w:p w14:paraId="7C2013B9" w14:textId="77777777" w:rsidR="00345BF0" w:rsidRPr="00E15332" w:rsidRDefault="00345BF0" w:rsidP="00345BF0">
      <w:pPr>
        <w:pStyle w:val="Activit"/>
        <w:rPr>
          <w:rFonts w:eastAsia="Times New Roman" w:cs="Arial"/>
          <w:sz w:val="22"/>
        </w:rPr>
      </w:pPr>
    </w:p>
    <w:p w14:paraId="75A18D60" w14:textId="77777777" w:rsidR="00345BF0" w:rsidRPr="00E15332" w:rsidRDefault="00345BF0" w:rsidP="00345BF0">
      <w:pPr>
        <w:rPr>
          <w:rFonts w:ascii="Arial" w:hAnsi="Arial" w:cs="Arial"/>
          <w:sz w:val="22"/>
          <w:szCs w:val="22"/>
        </w:rPr>
      </w:pPr>
      <w:r w:rsidRPr="00E153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</w:t>
      </w:r>
    </w:p>
    <w:p w14:paraId="51B98EBD" w14:textId="77777777" w:rsidR="00345BF0" w:rsidRPr="00E15332" w:rsidRDefault="00345BF0" w:rsidP="00345BF0">
      <w:pPr>
        <w:rPr>
          <w:rFonts w:ascii="Arial" w:eastAsia="Arial" w:hAnsi="Arial" w:cs="Arial"/>
        </w:rPr>
      </w:pPr>
    </w:p>
    <w:p w14:paraId="56A5D408" w14:textId="77777777" w:rsidR="006E7956" w:rsidRPr="00E15332" w:rsidRDefault="006E7956" w:rsidP="00345BF0">
      <w:pPr>
        <w:rPr>
          <w:rFonts w:ascii="Arial" w:hAnsi="Arial" w:cs="Arial"/>
        </w:rPr>
      </w:pPr>
    </w:p>
    <w:sectPr w:rsidR="006E7956" w:rsidRPr="00E1533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9290" w14:textId="77777777" w:rsidR="00F632FC" w:rsidRDefault="00F632FC" w:rsidP="00597604">
      <w:r>
        <w:separator/>
      </w:r>
    </w:p>
  </w:endnote>
  <w:endnote w:type="continuationSeparator" w:id="0">
    <w:p w14:paraId="1D581E9C" w14:textId="77777777" w:rsidR="00F632FC" w:rsidRDefault="00F632F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3606E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7DCFF46" wp14:editId="1439F208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25B8" w14:textId="77777777" w:rsidR="00F632FC" w:rsidRDefault="00F632FC" w:rsidP="00597604">
      <w:r>
        <w:separator/>
      </w:r>
    </w:p>
  </w:footnote>
  <w:footnote w:type="continuationSeparator" w:id="0">
    <w:p w14:paraId="71BD7663" w14:textId="77777777" w:rsidR="00F632FC" w:rsidRDefault="00F632F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1CCA6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14FF7FF" wp14:editId="63E9B54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F0"/>
    <w:rsid w:val="0012196C"/>
    <w:rsid w:val="00153BFF"/>
    <w:rsid w:val="0016582E"/>
    <w:rsid w:val="002C6A70"/>
    <w:rsid w:val="0030597F"/>
    <w:rsid w:val="00345BF0"/>
    <w:rsid w:val="003D27EE"/>
    <w:rsid w:val="00463F02"/>
    <w:rsid w:val="005031EC"/>
    <w:rsid w:val="00532C11"/>
    <w:rsid w:val="00594335"/>
    <w:rsid w:val="00597604"/>
    <w:rsid w:val="0063538A"/>
    <w:rsid w:val="006733A0"/>
    <w:rsid w:val="006E7956"/>
    <w:rsid w:val="00824615"/>
    <w:rsid w:val="008A7DF9"/>
    <w:rsid w:val="008F3E01"/>
    <w:rsid w:val="00914CA3"/>
    <w:rsid w:val="0095548B"/>
    <w:rsid w:val="00960DD8"/>
    <w:rsid w:val="00B24F63"/>
    <w:rsid w:val="00B52A67"/>
    <w:rsid w:val="00C178C8"/>
    <w:rsid w:val="00D661A2"/>
    <w:rsid w:val="00E15332"/>
    <w:rsid w:val="00E23ABD"/>
    <w:rsid w:val="00E42018"/>
    <w:rsid w:val="00E94C26"/>
    <w:rsid w:val="00F027C2"/>
    <w:rsid w:val="00F632FC"/>
    <w:rsid w:val="00F7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87E14"/>
  <w15:docId w15:val="{33DCA0C6-147B-4F51-915B-507365EE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345BF0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unhideWhenUsed/>
    <w:rsid w:val="00345BF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customStyle="1" w:styleId="paragraph">
    <w:name w:val="paragraph"/>
    <w:basedOn w:val="Normal"/>
    <w:uiPriority w:val="99"/>
    <w:rsid w:val="00345BF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345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7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4</cp:revision>
  <cp:lastPrinted>2023-07-05T08:50:00Z</cp:lastPrinted>
  <dcterms:created xsi:type="dcterms:W3CDTF">2023-08-19T09:08:00Z</dcterms:created>
  <dcterms:modified xsi:type="dcterms:W3CDTF">2025-04-18T07:34:00Z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