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EF1F5" w14:textId="77777777" w:rsidR="00363033" w:rsidRDefault="00363033" w:rsidP="00900DA5">
      <w:pPr>
        <w:pStyle w:val="TITREDENIVEAU1"/>
        <w:jc w:val="center"/>
        <w:rPr>
          <w:lang w:val="fr-FR"/>
        </w:rPr>
      </w:pPr>
      <w:r>
        <w:t>Guide d’entretien</w:t>
      </w:r>
    </w:p>
    <w:p w14:paraId="1735057E" w14:textId="77777777" w:rsidR="00363033" w:rsidRDefault="00363033" w:rsidP="00900DA5">
      <w:pPr>
        <w:pStyle w:val="Fichelve"/>
        <w:ind w:left="0"/>
        <w:jc w:val="center"/>
        <w:rPr>
          <w:sz w:val="28"/>
          <w:szCs w:val="28"/>
        </w:rPr>
      </w:pPr>
      <w:r>
        <w:t>Fiche élève</w:t>
      </w:r>
    </w:p>
    <w:p w14:paraId="6820832B" w14:textId="77777777" w:rsidR="00363033" w:rsidRDefault="00363033" w:rsidP="00363033">
      <w:pPr>
        <w:rPr>
          <w:rFonts w:ascii="Arial" w:eastAsia="Arial" w:hAnsi="Arial" w:cs="Arial"/>
          <w:sz w:val="28"/>
          <w:szCs w:val="28"/>
        </w:rPr>
      </w:pPr>
    </w:p>
    <w:p w14:paraId="42550501" w14:textId="77777777" w:rsidR="00363033" w:rsidRDefault="00363033" w:rsidP="00363033">
      <w:pPr>
        <w:pStyle w:val="Activit"/>
      </w:pPr>
      <w:r>
        <w:t>1 – Déroulé de la rencontre</w:t>
      </w:r>
    </w:p>
    <w:p w14:paraId="52ADBEEB" w14:textId="77777777" w:rsidR="00363033" w:rsidRDefault="00363033" w:rsidP="00363033">
      <w:r>
        <w:t>Prenez connaissance de l’organisation de cette rencontre, des tâches à accomplir et des règles de bonnes conduites. Surlignez les tâches dont votre binôme aura la responsabilité.</w:t>
      </w:r>
    </w:p>
    <w:p w14:paraId="6E82291E" w14:textId="77777777" w:rsidR="00363033" w:rsidRDefault="00363033" w:rsidP="00363033"/>
    <w:p w14:paraId="12704562" w14:textId="77777777" w:rsidR="00363033" w:rsidRDefault="00363033" w:rsidP="00363033">
      <w:r>
        <w:t>Nom de mon binôme : …...........................................................................................................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3033" w14:paraId="4C4FE0D7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8228036" w14:textId="77777777" w:rsidR="00363033" w:rsidRDefault="00363033" w:rsidP="0036303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Étapes de la rencontre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5E9D9FFC" w14:textId="77777777" w:rsidR="00363033" w:rsidRDefault="00363033" w:rsidP="0036303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Tâches à accomplir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00F76DD" w14:textId="77777777" w:rsidR="00363033" w:rsidRDefault="00363033" w:rsidP="0036303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Règles de bonne conduite</w:t>
            </w:r>
          </w:p>
        </w:tc>
      </w:tr>
      <w:tr w:rsidR="00363033" w14:paraId="14814C98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68CE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1/</w:t>
            </w:r>
            <w:r>
              <w:rPr>
                <w:color w:val="4BACC6" w:themeColor="accent5"/>
              </w:rPr>
              <w:t xml:space="preserve"> </w:t>
            </w:r>
            <w:r>
              <w:t>Départ de l’établissement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725D" w14:textId="77777777" w:rsidR="00363033" w:rsidRDefault="00363033" w:rsidP="00363033">
            <w:r>
              <w:t>Vérifier d’avoir tout pris : autorisations, guide de l’entretien, stylos, enregistreur, téléphone ou appareil photo…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3739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Tous :</w:t>
            </w:r>
            <w:r>
              <w:rPr>
                <w:color w:val="4BACC6" w:themeColor="accent5"/>
              </w:rPr>
              <w:t xml:space="preserve"> </w:t>
            </w:r>
            <w:r>
              <w:t>arriver à l’heure, pas de retard</w:t>
            </w:r>
          </w:p>
        </w:tc>
      </w:tr>
      <w:tr w:rsidR="00363033" w14:paraId="4B66FA28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1040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2/</w:t>
            </w:r>
            <w:r>
              <w:t xml:space="preserve"> Arrivée à l’entreprise, accueil, présentation de la classe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4774" w14:textId="77777777" w:rsidR="00363033" w:rsidRDefault="00363033" w:rsidP="00363033">
            <w:r>
              <w:t>Présenter la classe et son travail : qui nous sommes, pourquoi nous vous rencontrons, ce que nous allons faire (déroulé)…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3608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Le binôme concerné :</w:t>
            </w:r>
            <w:r>
              <w:rPr>
                <w:color w:val="4BACC6" w:themeColor="accent5"/>
              </w:rPr>
              <w:t xml:space="preserve"> </w:t>
            </w:r>
            <w:r>
              <w:t>s’exprimer clairement.</w:t>
            </w:r>
          </w:p>
          <w:p w14:paraId="35EFCBB7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Les autres :</w:t>
            </w:r>
            <w:r>
              <w:rPr>
                <w:color w:val="4BACC6" w:themeColor="accent5"/>
              </w:rPr>
              <w:t xml:space="preserve"> </w:t>
            </w:r>
            <w:r>
              <w:t>respecter la prise de parole de ses camarades, rester calme</w:t>
            </w:r>
          </w:p>
        </w:tc>
      </w:tr>
      <w:tr w:rsidR="00363033" w14:paraId="4A364ABD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9FBB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3/</w:t>
            </w:r>
            <w:r>
              <w:t xml:space="preserve"> Signature des autorisations d’enregistrer et de photographier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A28B" w14:textId="77777777" w:rsidR="00363033" w:rsidRDefault="00363033" w:rsidP="00363033">
            <w:r>
              <w:t>Faire signer les autorisations d’enregistrer et de photographier et les ranger dans son sac.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B7FE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Le binôme concerné :</w:t>
            </w:r>
            <w:r>
              <w:rPr>
                <w:color w:val="4BACC6" w:themeColor="accent5"/>
              </w:rPr>
              <w:t xml:space="preserve"> </w:t>
            </w:r>
            <w:r>
              <w:t>ne pas oublier de le faire, ne pas les perdre.</w:t>
            </w:r>
          </w:p>
        </w:tc>
      </w:tr>
      <w:tr w:rsidR="00363033" w14:paraId="04D62195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08BB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4/</w:t>
            </w:r>
            <w:r>
              <w:t xml:space="preserve"> Interview du professionnel ou de la professionnelle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C022" w14:textId="77777777" w:rsidR="00363033" w:rsidRDefault="00363033" w:rsidP="00363033">
            <w:r>
              <w:t>Lancer l’enregistrement, poser les questions sous sa responsabilité et noter les réponses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95CA" w14:textId="77777777" w:rsidR="00363033" w:rsidRDefault="00363033" w:rsidP="00363033">
            <w:pPr>
              <w:rPr>
                <w:b/>
                <w:bCs/>
                <w:color w:val="4BACC6" w:themeColor="accent5"/>
              </w:rPr>
            </w:pPr>
            <w:r>
              <w:rPr>
                <w:b/>
                <w:bCs/>
                <w:color w:val="4BACC6" w:themeColor="accent5"/>
              </w:rPr>
              <w:t>Tous :</w:t>
            </w:r>
            <w:r>
              <w:rPr>
                <w:color w:val="4BACC6" w:themeColor="accent5"/>
              </w:rPr>
              <w:t xml:space="preserve"> </w:t>
            </w:r>
            <w:r>
              <w:t>respecter l’ordre des questions</w:t>
            </w:r>
          </w:p>
          <w:p w14:paraId="6663647C" w14:textId="77777777" w:rsidR="00363033" w:rsidRDefault="00363033" w:rsidP="00363033">
            <w:pPr>
              <w:rPr>
                <w:b/>
                <w:bCs/>
                <w:color w:val="4BACC6" w:themeColor="accent5"/>
              </w:rPr>
            </w:pPr>
            <w:r>
              <w:rPr>
                <w:b/>
                <w:bCs/>
                <w:color w:val="4BACC6" w:themeColor="accent5"/>
              </w:rPr>
              <w:t xml:space="preserve">Les binômes concernés : </w:t>
            </w:r>
            <w:r>
              <w:t>s’exprimer clairement, ne pas couper la parole au professionnel.</w:t>
            </w:r>
          </w:p>
          <w:p w14:paraId="0E12DDDD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 xml:space="preserve">Les autres : </w:t>
            </w:r>
            <w:r>
              <w:t>respecter la prise de parole de chacun, rester calme, écouter les réponses…</w:t>
            </w:r>
          </w:p>
        </w:tc>
      </w:tr>
      <w:tr w:rsidR="00363033" w14:paraId="031DB806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10BF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5/</w:t>
            </w:r>
            <w:r>
              <w:t xml:space="preserve"> Prises de clichés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2B08" w14:textId="77777777" w:rsidR="00363033" w:rsidRDefault="00363033" w:rsidP="00363033">
            <w:r>
              <w:t>Prendre les photographies sous sa responsabilité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9BDD" w14:textId="77777777" w:rsidR="00363033" w:rsidRDefault="00363033" w:rsidP="00363033">
            <w:pPr>
              <w:rPr>
                <w:b/>
                <w:bCs/>
                <w:color w:val="4BACC6" w:themeColor="accent5"/>
              </w:rPr>
            </w:pPr>
            <w:r>
              <w:rPr>
                <w:b/>
                <w:bCs/>
                <w:color w:val="4BACC6" w:themeColor="accent5"/>
              </w:rPr>
              <w:t xml:space="preserve">Les binômes concernés : </w:t>
            </w:r>
            <w:r>
              <w:t>prendre plusieurs clichés de chaque geste, situation et environnement, ne pas hésiter à demander au professionnel une pose.</w:t>
            </w:r>
          </w:p>
          <w:p w14:paraId="14F12B7B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 xml:space="preserve">Les autres : </w:t>
            </w:r>
            <w:r>
              <w:t>respecter chacun, rester calme, ne pas se mettre dans le champ, ne rien toucher…</w:t>
            </w:r>
          </w:p>
        </w:tc>
      </w:tr>
      <w:tr w:rsidR="00363033" w14:paraId="10C25574" w14:textId="77777777" w:rsidTr="0036303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6359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6/</w:t>
            </w:r>
            <w:r>
              <w:t xml:space="preserve"> Remerciements du professionnel ou de la professionnelle et retour à l’établissement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469" w14:textId="77777777" w:rsidR="00363033" w:rsidRDefault="00363033" w:rsidP="00363033"/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E7AB" w14:textId="77777777" w:rsidR="00363033" w:rsidRDefault="00363033" w:rsidP="00363033">
            <w:r>
              <w:rPr>
                <w:b/>
                <w:bCs/>
                <w:color w:val="4BACC6" w:themeColor="accent5"/>
              </w:rPr>
              <w:t>Tous :</w:t>
            </w:r>
            <w:r>
              <w:rPr>
                <w:color w:val="4BACC6" w:themeColor="accent5"/>
              </w:rPr>
              <w:t xml:space="preserve"> </w:t>
            </w:r>
            <w:r>
              <w:t>remercier le professionnel ou la professionnelle pour sa disponibilité.</w:t>
            </w:r>
          </w:p>
        </w:tc>
      </w:tr>
    </w:tbl>
    <w:p w14:paraId="0A54FDD0" w14:textId="77777777" w:rsidR="00363033" w:rsidRDefault="00363033" w:rsidP="00363033">
      <w:pPr>
        <w:rPr>
          <w:rFonts w:ascii="Arial" w:eastAsia="Arial" w:hAnsi="Arial" w:cs="Arial"/>
          <w:sz w:val="22"/>
          <w:szCs w:val="22"/>
        </w:rPr>
      </w:pPr>
    </w:p>
    <w:p w14:paraId="7999D0A7" w14:textId="77777777" w:rsidR="00363033" w:rsidRDefault="00363033" w:rsidP="00363033">
      <w:pPr>
        <w:pStyle w:val="Activit"/>
      </w:pPr>
      <w:r>
        <w:t>2 – Interview du professionnel ou de la professionnelle</w:t>
      </w:r>
    </w:p>
    <w:p w14:paraId="1CE68A6F" w14:textId="77777777" w:rsidR="00363033" w:rsidRDefault="00363033" w:rsidP="00363033">
      <w:r>
        <w:t>Notez la liste de questions à poser au professionnel ou à la professionnelle et surlignez celles dont votre binôme aura la responsabilité.</w:t>
      </w:r>
    </w:p>
    <w:p w14:paraId="5359903A" w14:textId="77777777" w:rsidR="00363033" w:rsidRDefault="00363033" w:rsidP="00363033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28"/>
        <w:gridCol w:w="4528"/>
      </w:tblGrid>
      <w:tr w:rsidR="00363033" w14:paraId="69A9DCB4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DFEDAFC" w14:textId="77777777" w:rsidR="00363033" w:rsidRDefault="00363033" w:rsidP="0036303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Questions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523CE30" w14:textId="77777777" w:rsidR="00363033" w:rsidRDefault="00363033" w:rsidP="0036303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Réponses</w:t>
            </w:r>
          </w:p>
        </w:tc>
      </w:tr>
      <w:tr w:rsidR="00363033" w14:paraId="4E64EEC2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DA5B" w14:textId="77777777" w:rsidR="00363033" w:rsidRDefault="00363033" w:rsidP="00363033">
            <w:r>
              <w:t>1/</w:t>
            </w:r>
          </w:p>
          <w:p w14:paraId="67B99D4A" w14:textId="77777777" w:rsidR="00363033" w:rsidRDefault="00363033" w:rsidP="00363033"/>
          <w:p w14:paraId="56D3FD9E" w14:textId="77777777" w:rsidR="00363033" w:rsidRDefault="00363033" w:rsidP="00363033"/>
          <w:p w14:paraId="1DB57928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671" w14:textId="77777777" w:rsidR="00363033" w:rsidRDefault="00363033" w:rsidP="00363033"/>
        </w:tc>
      </w:tr>
      <w:tr w:rsidR="00363033" w14:paraId="6F3DA4BA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CED" w14:textId="77777777" w:rsidR="00363033" w:rsidRDefault="00363033" w:rsidP="00363033">
            <w:r>
              <w:t>2/</w:t>
            </w:r>
          </w:p>
          <w:p w14:paraId="54819868" w14:textId="77777777" w:rsidR="00363033" w:rsidRDefault="00363033" w:rsidP="00363033"/>
          <w:p w14:paraId="0AC0C359" w14:textId="77777777" w:rsidR="00363033" w:rsidRDefault="00363033" w:rsidP="00363033"/>
          <w:p w14:paraId="2012E096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743" w14:textId="77777777" w:rsidR="00363033" w:rsidRDefault="00363033" w:rsidP="00363033"/>
        </w:tc>
      </w:tr>
      <w:tr w:rsidR="00363033" w14:paraId="7E1CD473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709" w14:textId="77777777" w:rsidR="00363033" w:rsidRDefault="00363033" w:rsidP="00363033">
            <w:r>
              <w:t>3/</w:t>
            </w:r>
          </w:p>
          <w:p w14:paraId="3DAE9AAA" w14:textId="77777777" w:rsidR="00363033" w:rsidRDefault="00363033" w:rsidP="00363033"/>
          <w:p w14:paraId="6E702FCA" w14:textId="77777777" w:rsidR="00363033" w:rsidRDefault="00363033" w:rsidP="00363033"/>
          <w:p w14:paraId="60E655E3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8E4" w14:textId="77777777" w:rsidR="00363033" w:rsidRDefault="00363033" w:rsidP="00363033"/>
        </w:tc>
      </w:tr>
      <w:tr w:rsidR="00363033" w14:paraId="01C697EE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946" w14:textId="77777777" w:rsidR="00363033" w:rsidRDefault="00363033" w:rsidP="00363033">
            <w:r>
              <w:t>4/</w:t>
            </w:r>
          </w:p>
          <w:p w14:paraId="6C7AC1E4" w14:textId="77777777" w:rsidR="00363033" w:rsidRDefault="00363033" w:rsidP="00363033"/>
          <w:p w14:paraId="3C6D4243" w14:textId="77777777" w:rsidR="00363033" w:rsidRDefault="00363033" w:rsidP="00363033"/>
          <w:p w14:paraId="4693D6B0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951" w14:textId="77777777" w:rsidR="00363033" w:rsidRDefault="00363033" w:rsidP="00363033"/>
        </w:tc>
      </w:tr>
      <w:tr w:rsidR="00363033" w14:paraId="54B8B9D2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E39" w14:textId="77777777" w:rsidR="00363033" w:rsidRDefault="00363033" w:rsidP="00363033">
            <w:r>
              <w:t>5/</w:t>
            </w:r>
          </w:p>
          <w:p w14:paraId="535D135B" w14:textId="77777777" w:rsidR="00363033" w:rsidRDefault="00363033" w:rsidP="00363033"/>
          <w:p w14:paraId="34BC61F3" w14:textId="77777777" w:rsidR="00363033" w:rsidRDefault="00363033" w:rsidP="00363033"/>
          <w:p w14:paraId="3A068397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094E" w14:textId="77777777" w:rsidR="00363033" w:rsidRDefault="00363033" w:rsidP="00363033"/>
        </w:tc>
      </w:tr>
      <w:tr w:rsidR="00363033" w14:paraId="00C151AA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87E0" w14:textId="77777777" w:rsidR="00363033" w:rsidRDefault="00363033" w:rsidP="00363033">
            <w:r>
              <w:t>6/</w:t>
            </w:r>
          </w:p>
          <w:p w14:paraId="7B128D5D" w14:textId="77777777" w:rsidR="00363033" w:rsidRDefault="00363033" w:rsidP="00363033"/>
          <w:p w14:paraId="11C625B2" w14:textId="77777777" w:rsidR="00363033" w:rsidRDefault="00363033" w:rsidP="00363033"/>
          <w:p w14:paraId="79A0C958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3134" w14:textId="77777777" w:rsidR="00363033" w:rsidRDefault="00363033" w:rsidP="00363033"/>
        </w:tc>
      </w:tr>
      <w:tr w:rsidR="00363033" w14:paraId="41B97352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BF6" w14:textId="77777777" w:rsidR="00363033" w:rsidRDefault="00363033" w:rsidP="00363033">
            <w:r>
              <w:t>7/</w:t>
            </w:r>
          </w:p>
          <w:p w14:paraId="6279DE7E" w14:textId="77777777" w:rsidR="00363033" w:rsidRDefault="00363033" w:rsidP="00363033"/>
          <w:p w14:paraId="785980F8" w14:textId="77777777" w:rsidR="00363033" w:rsidRDefault="00363033" w:rsidP="00363033"/>
          <w:p w14:paraId="1CB58F8D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599" w14:textId="77777777" w:rsidR="00363033" w:rsidRDefault="00363033" w:rsidP="00363033"/>
        </w:tc>
      </w:tr>
      <w:tr w:rsidR="00363033" w14:paraId="1837647E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AA2" w14:textId="77777777" w:rsidR="00363033" w:rsidRDefault="00363033" w:rsidP="00363033">
            <w:r>
              <w:t>8/</w:t>
            </w:r>
          </w:p>
          <w:p w14:paraId="7FFAF428" w14:textId="77777777" w:rsidR="00363033" w:rsidRDefault="00363033" w:rsidP="00363033"/>
          <w:p w14:paraId="5975A249" w14:textId="77777777" w:rsidR="00363033" w:rsidRDefault="00363033" w:rsidP="00363033"/>
          <w:p w14:paraId="10DFAFC0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1B6F" w14:textId="77777777" w:rsidR="00363033" w:rsidRDefault="00363033" w:rsidP="00363033"/>
        </w:tc>
      </w:tr>
      <w:tr w:rsidR="00363033" w14:paraId="44E97676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04B" w14:textId="77777777" w:rsidR="00363033" w:rsidRDefault="00363033" w:rsidP="00363033">
            <w:r>
              <w:t>9/</w:t>
            </w:r>
          </w:p>
          <w:p w14:paraId="2B0D41C4" w14:textId="77777777" w:rsidR="00363033" w:rsidRDefault="00363033" w:rsidP="00363033"/>
          <w:p w14:paraId="36A0D1D9" w14:textId="77777777" w:rsidR="00363033" w:rsidRDefault="00363033" w:rsidP="00363033"/>
          <w:p w14:paraId="529F3CE9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0A2" w14:textId="77777777" w:rsidR="00363033" w:rsidRDefault="00363033" w:rsidP="00363033"/>
        </w:tc>
      </w:tr>
      <w:tr w:rsidR="00363033" w14:paraId="1DA80F51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E04" w14:textId="77777777" w:rsidR="00363033" w:rsidRDefault="00363033" w:rsidP="00363033">
            <w:r>
              <w:t>10/</w:t>
            </w:r>
          </w:p>
          <w:p w14:paraId="7D8D8E6D" w14:textId="77777777" w:rsidR="00363033" w:rsidRDefault="00363033" w:rsidP="00363033"/>
          <w:p w14:paraId="3A9DD6AC" w14:textId="77777777" w:rsidR="00363033" w:rsidRDefault="00363033" w:rsidP="00363033"/>
          <w:p w14:paraId="54414DB0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488" w14:textId="77777777" w:rsidR="00363033" w:rsidRDefault="00363033" w:rsidP="00363033"/>
        </w:tc>
      </w:tr>
      <w:tr w:rsidR="00363033" w14:paraId="4A08D7A8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5E35" w14:textId="77777777" w:rsidR="00363033" w:rsidRDefault="00363033" w:rsidP="00363033">
            <w:r>
              <w:t>11/</w:t>
            </w:r>
          </w:p>
          <w:p w14:paraId="330AF18B" w14:textId="77777777" w:rsidR="00363033" w:rsidRDefault="00363033" w:rsidP="00363033"/>
          <w:p w14:paraId="45E1369D" w14:textId="77777777" w:rsidR="00363033" w:rsidRDefault="00363033" w:rsidP="00363033"/>
          <w:p w14:paraId="6BF90C0F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249" w14:textId="77777777" w:rsidR="00363033" w:rsidRDefault="00363033" w:rsidP="00363033"/>
        </w:tc>
      </w:tr>
      <w:tr w:rsidR="00363033" w14:paraId="5E978C06" w14:textId="77777777" w:rsidTr="0036303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1967" w14:textId="77777777" w:rsidR="00363033" w:rsidRDefault="00363033" w:rsidP="00363033">
            <w:r>
              <w:t>12/</w:t>
            </w:r>
          </w:p>
          <w:p w14:paraId="2C49684D" w14:textId="77777777" w:rsidR="00363033" w:rsidRDefault="00363033" w:rsidP="00363033"/>
          <w:p w14:paraId="17330A52" w14:textId="77777777" w:rsidR="00363033" w:rsidRDefault="00363033" w:rsidP="00363033"/>
          <w:p w14:paraId="1C1FB60C" w14:textId="77777777" w:rsidR="00363033" w:rsidRDefault="00363033" w:rsidP="00363033"/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9E10" w14:textId="77777777" w:rsidR="00363033" w:rsidRDefault="00363033" w:rsidP="00363033"/>
        </w:tc>
      </w:tr>
    </w:tbl>
    <w:p w14:paraId="76E3B591" w14:textId="77777777" w:rsidR="00363033" w:rsidRDefault="00363033" w:rsidP="00363033">
      <w:pPr>
        <w:rPr>
          <w:rFonts w:ascii="Arial" w:eastAsia="Arial" w:hAnsi="Arial" w:cs="Arial"/>
          <w:b/>
          <w:bCs/>
          <w:sz w:val="22"/>
          <w:szCs w:val="22"/>
        </w:rPr>
      </w:pPr>
    </w:p>
    <w:p w14:paraId="18B97164" w14:textId="77777777" w:rsidR="00363033" w:rsidRPr="00363033" w:rsidRDefault="00363033" w:rsidP="00363033">
      <w:pPr>
        <w:pStyle w:val="Activit"/>
      </w:pPr>
      <w:r w:rsidRPr="00363033">
        <w:t>3 - Photographies du professionnel ou de la professionnelle</w:t>
      </w:r>
    </w:p>
    <w:p w14:paraId="1D3FCA98" w14:textId="35C181F8" w:rsidR="00363033" w:rsidRDefault="00363033" w:rsidP="00363033">
      <w:r>
        <w:t>Notez la liste des clichés à p</w:t>
      </w:r>
      <w:r w:rsidR="00900DA5">
        <w:t>r</w:t>
      </w:r>
      <w:r>
        <w:t>endre du professionnel ou de la professionnelle et surlignez ceux dont votre binôme aura la responsabilité.</w:t>
      </w:r>
    </w:p>
    <w:p w14:paraId="334BE4B7" w14:textId="77777777" w:rsidR="00363033" w:rsidRDefault="00363033" w:rsidP="00363033">
      <w:pPr>
        <w:rPr>
          <w:rFonts w:ascii="Arial" w:eastAsia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942"/>
      </w:tblGrid>
      <w:tr w:rsidR="00363033" w14:paraId="081BC100" w14:textId="77777777" w:rsidTr="0036303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FC81" w14:textId="77777777" w:rsidR="00363033" w:rsidRDefault="00363033" w:rsidP="00363033">
            <w:r>
              <w:t>Photo de la fiche métier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0EE" w14:textId="77777777" w:rsidR="00363033" w:rsidRDefault="00363033" w:rsidP="00363033"/>
          <w:p w14:paraId="3AAF20C6" w14:textId="77777777" w:rsidR="00363033" w:rsidRDefault="00363033" w:rsidP="00363033"/>
          <w:p w14:paraId="6B8929F6" w14:textId="77777777" w:rsidR="00363033" w:rsidRDefault="00363033" w:rsidP="00363033"/>
        </w:tc>
      </w:tr>
      <w:tr w:rsidR="00363033" w14:paraId="300C7FDF" w14:textId="77777777" w:rsidTr="00363033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CF94" w14:textId="77777777" w:rsidR="00363033" w:rsidRDefault="00363033" w:rsidP="00363033">
            <w:r>
              <w:t>Photos des gestes professionnels ou des situations professionnelles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B8C" w14:textId="77777777" w:rsidR="00363033" w:rsidRDefault="00363033" w:rsidP="00363033">
            <w:r>
              <w:t>1.</w:t>
            </w:r>
          </w:p>
          <w:p w14:paraId="7C5A57F9" w14:textId="77777777" w:rsidR="00363033" w:rsidRDefault="00363033" w:rsidP="00363033"/>
          <w:p w14:paraId="30EDDB8D" w14:textId="77777777" w:rsidR="00363033" w:rsidRDefault="00363033" w:rsidP="00363033"/>
        </w:tc>
      </w:tr>
      <w:tr w:rsidR="00363033" w14:paraId="7EE7FA8A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6B12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24F" w14:textId="77777777" w:rsidR="00363033" w:rsidRDefault="00363033" w:rsidP="00363033">
            <w:r>
              <w:t>2.</w:t>
            </w:r>
          </w:p>
          <w:p w14:paraId="5CEDD256" w14:textId="77777777" w:rsidR="00363033" w:rsidRDefault="00363033" w:rsidP="00363033"/>
          <w:p w14:paraId="2AAB0B94" w14:textId="77777777" w:rsidR="00363033" w:rsidRDefault="00363033" w:rsidP="00363033"/>
        </w:tc>
      </w:tr>
      <w:tr w:rsidR="00363033" w14:paraId="125A22C5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6ECE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340" w14:textId="77777777" w:rsidR="00363033" w:rsidRDefault="00363033" w:rsidP="00363033">
            <w:r>
              <w:t>3.</w:t>
            </w:r>
          </w:p>
          <w:p w14:paraId="38A3E3DB" w14:textId="77777777" w:rsidR="00363033" w:rsidRDefault="00363033" w:rsidP="00363033"/>
          <w:p w14:paraId="026907BA" w14:textId="77777777" w:rsidR="00363033" w:rsidRDefault="00363033" w:rsidP="00363033"/>
        </w:tc>
      </w:tr>
      <w:tr w:rsidR="00363033" w14:paraId="46B13B78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9BE3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66A" w14:textId="77777777" w:rsidR="00363033" w:rsidRDefault="00363033" w:rsidP="00363033">
            <w:r>
              <w:t>4.</w:t>
            </w:r>
          </w:p>
          <w:p w14:paraId="408766E8" w14:textId="77777777" w:rsidR="00363033" w:rsidRDefault="00363033" w:rsidP="00363033"/>
          <w:p w14:paraId="2583A72D" w14:textId="77777777" w:rsidR="00363033" w:rsidRDefault="00363033" w:rsidP="00363033"/>
        </w:tc>
      </w:tr>
      <w:tr w:rsidR="00363033" w14:paraId="36497D15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476F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2D2" w14:textId="77777777" w:rsidR="00363033" w:rsidRDefault="00363033" w:rsidP="00363033">
            <w:r>
              <w:t>5.</w:t>
            </w:r>
          </w:p>
          <w:p w14:paraId="00FCC6A8" w14:textId="77777777" w:rsidR="00363033" w:rsidRDefault="00363033" w:rsidP="00363033"/>
          <w:p w14:paraId="7C5DD1E0" w14:textId="77777777" w:rsidR="00363033" w:rsidRDefault="00363033" w:rsidP="00363033"/>
        </w:tc>
      </w:tr>
      <w:tr w:rsidR="00363033" w14:paraId="105ADFF6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53A3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7937" w14:textId="77777777" w:rsidR="00363033" w:rsidRDefault="00363033" w:rsidP="00363033">
            <w:r>
              <w:t>6.</w:t>
            </w:r>
          </w:p>
          <w:p w14:paraId="17282D7E" w14:textId="77777777" w:rsidR="00363033" w:rsidRDefault="00363033" w:rsidP="00363033"/>
          <w:p w14:paraId="7B65EDA5" w14:textId="77777777" w:rsidR="00363033" w:rsidRDefault="00363033" w:rsidP="00363033"/>
        </w:tc>
      </w:tr>
      <w:tr w:rsidR="00363033" w14:paraId="0636FA00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E27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0F9" w14:textId="77777777" w:rsidR="00363033" w:rsidRDefault="00363033" w:rsidP="00363033">
            <w:r>
              <w:t>7.</w:t>
            </w:r>
          </w:p>
          <w:p w14:paraId="70EDA9C6" w14:textId="77777777" w:rsidR="00363033" w:rsidRDefault="00363033" w:rsidP="00363033"/>
          <w:p w14:paraId="68970F68" w14:textId="77777777" w:rsidR="00363033" w:rsidRDefault="00363033" w:rsidP="00363033"/>
        </w:tc>
      </w:tr>
      <w:tr w:rsidR="00363033" w14:paraId="104C1104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9716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C9A" w14:textId="77777777" w:rsidR="00363033" w:rsidRDefault="00363033" w:rsidP="00363033">
            <w:r>
              <w:t>8.</w:t>
            </w:r>
          </w:p>
          <w:p w14:paraId="185A9FF9" w14:textId="77777777" w:rsidR="00363033" w:rsidRDefault="00363033" w:rsidP="00363033"/>
          <w:p w14:paraId="67B7C6A2" w14:textId="77777777" w:rsidR="00363033" w:rsidRDefault="00363033" w:rsidP="00363033"/>
        </w:tc>
      </w:tr>
      <w:tr w:rsidR="00363033" w14:paraId="003FA4F9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89F6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576" w14:textId="77777777" w:rsidR="00363033" w:rsidRDefault="00363033" w:rsidP="00363033">
            <w:r>
              <w:t>9.</w:t>
            </w:r>
          </w:p>
          <w:p w14:paraId="61448357" w14:textId="77777777" w:rsidR="00363033" w:rsidRDefault="00363033" w:rsidP="00363033"/>
          <w:p w14:paraId="1C6F98A5" w14:textId="77777777" w:rsidR="00363033" w:rsidRDefault="00363033" w:rsidP="00363033"/>
        </w:tc>
      </w:tr>
      <w:tr w:rsidR="00363033" w14:paraId="71EC465F" w14:textId="77777777" w:rsidTr="00363033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8C52" w14:textId="77777777" w:rsidR="00363033" w:rsidRDefault="00363033" w:rsidP="00363033">
            <w:r>
              <w:t>Photos de l’environnement de travail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F18A" w14:textId="77777777" w:rsidR="00363033" w:rsidRDefault="00363033" w:rsidP="00363033">
            <w:r>
              <w:t>1.</w:t>
            </w:r>
          </w:p>
          <w:p w14:paraId="580E3BDC" w14:textId="77777777" w:rsidR="00363033" w:rsidRDefault="00363033" w:rsidP="00363033"/>
          <w:p w14:paraId="351B4329" w14:textId="77777777" w:rsidR="00363033" w:rsidRDefault="00363033" w:rsidP="00363033"/>
        </w:tc>
      </w:tr>
      <w:tr w:rsidR="00363033" w14:paraId="6F4E206E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997C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DFA" w14:textId="77777777" w:rsidR="00363033" w:rsidRDefault="00363033" w:rsidP="00363033">
            <w:r>
              <w:t>2.</w:t>
            </w:r>
          </w:p>
          <w:p w14:paraId="08A06E94" w14:textId="77777777" w:rsidR="00363033" w:rsidRDefault="00363033" w:rsidP="00363033"/>
          <w:p w14:paraId="0DBEE46F" w14:textId="77777777" w:rsidR="00363033" w:rsidRDefault="00363033" w:rsidP="00363033"/>
        </w:tc>
      </w:tr>
      <w:tr w:rsidR="00363033" w14:paraId="6F1ED8AF" w14:textId="77777777" w:rsidTr="003630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1F50" w14:textId="77777777" w:rsidR="00363033" w:rsidRDefault="00363033" w:rsidP="00363033"/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0393" w14:textId="77777777" w:rsidR="00363033" w:rsidRDefault="00363033" w:rsidP="00363033">
            <w:r>
              <w:t>3.</w:t>
            </w:r>
          </w:p>
          <w:p w14:paraId="0712EB22" w14:textId="77777777" w:rsidR="00363033" w:rsidRDefault="00363033" w:rsidP="00363033"/>
          <w:p w14:paraId="7BD32AD3" w14:textId="77777777" w:rsidR="00363033" w:rsidRDefault="00363033" w:rsidP="00363033"/>
        </w:tc>
      </w:tr>
      <w:tr w:rsidR="00363033" w14:paraId="16F635A2" w14:textId="77777777" w:rsidTr="0036303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B17B" w14:textId="77777777" w:rsidR="00363033" w:rsidRDefault="00363033" w:rsidP="00363033">
            <w:r>
              <w:t>Photo portrait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718E" w14:textId="77777777" w:rsidR="00363033" w:rsidRDefault="00363033" w:rsidP="00363033"/>
          <w:p w14:paraId="2F05456E" w14:textId="77777777" w:rsidR="00363033" w:rsidRDefault="00363033" w:rsidP="00363033"/>
          <w:p w14:paraId="784555B7" w14:textId="77777777" w:rsidR="00363033" w:rsidRDefault="00363033" w:rsidP="00363033"/>
        </w:tc>
      </w:tr>
    </w:tbl>
    <w:p w14:paraId="7E744DE8" w14:textId="77777777" w:rsidR="00363033" w:rsidRDefault="00363033" w:rsidP="0036303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9618B24" w14:textId="2B1DB113" w:rsidR="006E7956" w:rsidRPr="00363033" w:rsidRDefault="006E7956" w:rsidP="00363033"/>
    <w:sectPr w:rsidR="006E7956" w:rsidRPr="00363033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11458" w14:textId="77777777" w:rsidR="00993812" w:rsidRDefault="00993812" w:rsidP="00597604">
      <w:r>
        <w:separator/>
      </w:r>
    </w:p>
  </w:endnote>
  <w:endnote w:type="continuationSeparator" w:id="0">
    <w:p w14:paraId="609275B0" w14:textId="77777777" w:rsidR="00993812" w:rsidRDefault="0099381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F676A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54134739" wp14:editId="02A025A9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0F1C8" w14:textId="77777777" w:rsidR="00993812" w:rsidRDefault="00993812" w:rsidP="00597604">
      <w:r>
        <w:separator/>
      </w:r>
    </w:p>
  </w:footnote>
  <w:footnote w:type="continuationSeparator" w:id="0">
    <w:p w14:paraId="40657086" w14:textId="77777777" w:rsidR="00993812" w:rsidRDefault="0099381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18189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C6BD5B0" wp14:editId="5FF1A351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ttachedTemplate r:id="rId1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033"/>
    <w:rsid w:val="00092A9A"/>
    <w:rsid w:val="0012196C"/>
    <w:rsid w:val="0016582E"/>
    <w:rsid w:val="002C6A70"/>
    <w:rsid w:val="0030597F"/>
    <w:rsid w:val="00363033"/>
    <w:rsid w:val="00463F02"/>
    <w:rsid w:val="00594335"/>
    <w:rsid w:val="00597604"/>
    <w:rsid w:val="0063538A"/>
    <w:rsid w:val="006733A0"/>
    <w:rsid w:val="006C04C6"/>
    <w:rsid w:val="006E7956"/>
    <w:rsid w:val="00824615"/>
    <w:rsid w:val="008A7DF9"/>
    <w:rsid w:val="00900DA5"/>
    <w:rsid w:val="00914CA3"/>
    <w:rsid w:val="0095548B"/>
    <w:rsid w:val="00960DD8"/>
    <w:rsid w:val="00993812"/>
    <w:rsid w:val="00B24F63"/>
    <w:rsid w:val="00B52A67"/>
    <w:rsid w:val="00C178C8"/>
    <w:rsid w:val="00E23ABD"/>
    <w:rsid w:val="00E42018"/>
    <w:rsid w:val="00E94C26"/>
    <w:rsid w:val="00F027C2"/>
    <w:rsid w:val="00FC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A43C"/>
  <w15:docId w15:val="{E7048687-D2DE-45BF-B4C8-ADD18549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363033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363033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C09B5E1E85C7449D7BAC4D81C0E3B5" ma:contentTypeVersion="10" ma:contentTypeDescription="Crée un document." ma:contentTypeScope="" ma:versionID="2a44e45be8331c318cd51930559aa822">
  <xsd:schema xmlns:xsd="http://www.w3.org/2001/XMLSchema" xmlns:xs="http://www.w3.org/2001/XMLSchema" xmlns:p="http://schemas.microsoft.com/office/2006/metadata/properties" xmlns:ns2="d718e1c6-0965-4780-a23b-33974029159d" xmlns:ns3="50bfb31e-30ed-4a4b-ab26-6dac83d189ad" targetNamespace="http://schemas.microsoft.com/office/2006/metadata/properties" ma:root="true" ma:fieldsID="e66dffc646f79de12a3b05449520f3fa" ns2:_="" ns3:_="">
    <xsd:import namespace="d718e1c6-0965-4780-a23b-33974029159d"/>
    <xsd:import namespace="50bfb31e-30ed-4a4b-ab26-6dac83d189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8e1c6-0965-4780-a23b-3397402915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fb31e-30ed-4a4b-ab26-6dac83d189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105504-CC08-4306-B6EA-F8EBBB5D4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8e1c6-0965-4780-a23b-33974029159d"/>
    <ds:schemaRef ds:uri="50bfb31e-30ed-4a4b-ab26-6dac83d189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3</TotalTime>
  <Pages>4</Pages>
  <Words>423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MARIE-ORLEACH Etienne</cp:lastModifiedBy>
  <cp:revision>2</cp:revision>
  <cp:lastPrinted>2023-07-05T08:50:00Z</cp:lastPrinted>
  <dcterms:created xsi:type="dcterms:W3CDTF">2023-08-19T09:19:00Z</dcterms:created>
  <dcterms:modified xsi:type="dcterms:W3CDTF">2024-06-20T09:33:00Z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0x01010030C09B5E1E85C7449D7BAC4D81C0E3B5</vt:lpwstr>
  </property>
  <property fmtid="{D5CDD505-2E9C-101B-9397-08002B2CF9AE}" pid="7" name="MediaServiceImageTags">
    <vt:lpwstr/>
  </property>
</Properties>
</file>