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059D7" w14:textId="77777777" w:rsidR="006F18FE" w:rsidRDefault="006F18FE" w:rsidP="006F18FE">
      <w:pPr>
        <w:pStyle w:val="TITREDENIVEAU1"/>
        <w:rPr>
          <w:rFonts w:eastAsiaTheme="minorHAnsi"/>
          <w:lang w:val="fr-FR"/>
        </w:rPr>
      </w:pPr>
      <w:r>
        <w:t>Vocabulaire pour dire ce qu’on aime en UPE2A</w:t>
      </w:r>
    </w:p>
    <w:p w14:paraId="285368F8" w14:textId="77777777" w:rsidR="006F18FE" w:rsidRDefault="006F18FE" w:rsidP="006F18FE">
      <w:pPr>
        <w:pStyle w:val="Fichelve"/>
      </w:pPr>
      <w:r>
        <w:t>Fiche élève</w:t>
      </w:r>
    </w:p>
    <w:p w14:paraId="22EEC019" w14:textId="77777777" w:rsidR="006F18FE" w:rsidRDefault="006F18FE" w:rsidP="006F18FE">
      <w:pPr>
        <w:jc w:val="center"/>
        <w:rPr>
          <w:rFonts w:ascii="Arial" w:hAnsi="Arial" w:cs="Arial"/>
          <w:b/>
          <w:bCs/>
        </w:rPr>
      </w:pPr>
    </w:p>
    <w:p w14:paraId="3C4C35EE" w14:textId="77777777" w:rsidR="006F18FE" w:rsidRDefault="006F18FE" w:rsidP="006F18FE">
      <w:pPr>
        <w:jc w:val="center"/>
        <w:rPr>
          <w:rFonts w:ascii="Arial" w:hAnsi="Arial" w:cs="Arial"/>
          <w:b/>
          <w:bCs/>
        </w:rPr>
      </w:pPr>
    </w:p>
    <w:p w14:paraId="52BDC3CD" w14:textId="77777777" w:rsidR="006F18FE" w:rsidRPr="006F18FE" w:rsidRDefault="006F18FE" w:rsidP="006F18FE">
      <w:pPr>
        <w:pStyle w:val="Paragraphedeliste"/>
        <w:numPr>
          <w:ilvl w:val="0"/>
          <w:numId w:val="13"/>
        </w:numPr>
        <w:rPr>
          <w:b/>
          <w:bCs/>
        </w:rPr>
      </w:pPr>
      <w:r w:rsidRPr="006F18FE">
        <w:rPr>
          <w:b/>
          <w:bCs/>
        </w:rPr>
        <w:t>Pendant mon temps libre, …</w:t>
      </w:r>
    </w:p>
    <w:p w14:paraId="550D6F3B" w14:textId="7D919008" w:rsidR="006F18FE" w:rsidRDefault="006F18FE" w:rsidP="006F18FE">
      <w:pPr>
        <w:rPr>
          <w:b/>
          <w:bCs/>
        </w:rPr>
      </w:pPr>
      <w:r>
        <w:rPr>
          <w:noProof/>
        </w:rPr>
        <w:drawing>
          <wp:inline distT="0" distB="0" distL="0" distR="0" wp14:anchorId="2A217EF6" wp14:editId="67C14C1B">
            <wp:extent cx="6276975" cy="7305675"/>
            <wp:effectExtent l="0" t="0" r="9525" b="9525"/>
            <wp:docPr id="8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7F710984" w14:textId="77777777" w:rsidR="006F18FE" w:rsidRDefault="006F18FE" w:rsidP="006F18FE">
      <w:pPr>
        <w:rPr>
          <w:b/>
          <w:bCs/>
        </w:rPr>
      </w:pPr>
    </w:p>
    <w:p w14:paraId="2E86FA0D" w14:textId="77777777" w:rsidR="006F18FE" w:rsidRDefault="006F18FE" w:rsidP="006F18FE">
      <w:pPr>
        <w:rPr>
          <w:b/>
          <w:bCs/>
        </w:rPr>
      </w:pPr>
    </w:p>
    <w:p w14:paraId="0B338A2F" w14:textId="77777777" w:rsidR="006F18FE" w:rsidRDefault="006F18FE" w:rsidP="006F18FE">
      <w:pPr>
        <w:rPr>
          <w:b/>
          <w:bCs/>
        </w:rPr>
      </w:pPr>
    </w:p>
    <w:p w14:paraId="5348EF29" w14:textId="77777777" w:rsidR="006F18FE" w:rsidRDefault="006F18FE" w:rsidP="006F18FE">
      <w:pPr>
        <w:rPr>
          <w:rFonts w:ascii="Arial" w:hAnsi="Arial" w:cs="Arial"/>
          <w:b/>
          <w:bCs/>
        </w:rPr>
      </w:pPr>
    </w:p>
    <w:p w14:paraId="300BD9AD" w14:textId="77777777" w:rsidR="006F18FE" w:rsidRPr="006F18FE" w:rsidRDefault="006F18FE" w:rsidP="006F18FE">
      <w:pPr>
        <w:pStyle w:val="Paragraphedeliste"/>
        <w:numPr>
          <w:ilvl w:val="0"/>
          <w:numId w:val="13"/>
        </w:numPr>
        <w:rPr>
          <w:b/>
          <w:bCs/>
        </w:rPr>
      </w:pPr>
      <w:r w:rsidRPr="006F18FE">
        <w:rPr>
          <w:b/>
          <w:bCs/>
        </w:rPr>
        <w:t>J’aime, je n’aime pas….</w:t>
      </w:r>
    </w:p>
    <w:p w14:paraId="51AA9D42" w14:textId="77777777" w:rsidR="006F18FE" w:rsidRDefault="006F18FE" w:rsidP="006F18FE"/>
    <w:tbl>
      <w:tblPr>
        <w:tblW w:w="5000" w:type="pct"/>
        <w:tblBorders>
          <w:top w:val="single" w:sz="6" w:space="0" w:color="DCDCDC"/>
          <w:left w:val="single" w:sz="6" w:space="0" w:color="DCDCDC"/>
          <w:bottom w:val="single" w:sz="6" w:space="0" w:color="DCDCDC"/>
          <w:right w:val="single" w:sz="6" w:space="0" w:color="DCDCDC"/>
        </w:tblBorders>
        <w:shd w:val="clear" w:color="auto" w:fill="FFFFFF"/>
        <w:tblLook w:val="04A0" w:firstRow="1" w:lastRow="0" w:firstColumn="1" w:lastColumn="0" w:noHBand="0" w:noVBand="1"/>
      </w:tblPr>
      <w:tblGrid>
        <w:gridCol w:w="5956"/>
        <w:gridCol w:w="4338"/>
      </w:tblGrid>
      <w:tr w:rsidR="006F18FE" w14:paraId="0F765A4D" w14:textId="77777777" w:rsidTr="006F18FE">
        <w:trPr>
          <w:trHeight w:val="23"/>
          <w:tblHeader/>
        </w:trPr>
        <w:tc>
          <w:tcPr>
            <w:tcW w:w="2893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300" w:type="dxa"/>
              <w:left w:w="300" w:type="dxa"/>
              <w:bottom w:w="300" w:type="dxa"/>
              <w:right w:w="300" w:type="dxa"/>
            </w:tcMar>
            <w:vAlign w:val="center"/>
            <w:hideMark/>
          </w:tcPr>
          <w:p w14:paraId="195FDDE5" w14:textId="77777777" w:rsidR="006F18FE" w:rsidRDefault="006F18FE" w:rsidP="006F18FE"/>
        </w:tc>
        <w:tc>
          <w:tcPr>
            <w:tcW w:w="2107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300" w:type="dxa"/>
              <w:left w:w="300" w:type="dxa"/>
              <w:bottom w:w="300" w:type="dxa"/>
              <w:right w:w="300" w:type="dxa"/>
            </w:tcMar>
            <w:vAlign w:val="center"/>
            <w:hideMark/>
          </w:tcPr>
          <w:p w14:paraId="0DD069C5" w14:textId="77777777" w:rsidR="006F18FE" w:rsidRDefault="006F18FE" w:rsidP="006F18FE">
            <w:pPr>
              <w:rPr>
                <w:rFonts w:ascii="Lato" w:eastAsia="Times New Roman" w:hAnsi="Lato" w:cs="Arial"/>
                <w:color w:val="777777"/>
                <w:spacing w:val="15"/>
                <w:lang w:val="fr-BE" w:eastAsia="fr-FR"/>
              </w:rPr>
            </w:pPr>
            <w:r>
              <w:rPr>
                <w:rFonts w:ascii="Lato" w:eastAsia="Times New Roman" w:hAnsi="Lato" w:cs="Arial"/>
                <w:color w:val="777777"/>
                <w:spacing w:val="15"/>
                <w:lang w:val="fr-BE" w:eastAsia="fr-FR"/>
              </w:rPr>
              <w:t>+ nom</w:t>
            </w:r>
          </w:p>
        </w:tc>
      </w:tr>
      <w:tr w:rsidR="006F18FE" w14:paraId="7F1EFFAC" w14:textId="77777777" w:rsidTr="006F18FE">
        <w:tc>
          <w:tcPr>
            <w:tcW w:w="2893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4A72E422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>J’adore (+++)</w:t>
            </w:r>
          </w:p>
        </w:tc>
        <w:tc>
          <w:tcPr>
            <w:tcW w:w="2107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34A6D3FA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</w:p>
        </w:tc>
      </w:tr>
      <w:tr w:rsidR="006F18FE" w14:paraId="70777F77" w14:textId="77777777" w:rsidTr="006F18FE">
        <w:tc>
          <w:tcPr>
            <w:tcW w:w="2893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6343723A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>J’aime beaucoup (++)</w:t>
            </w:r>
          </w:p>
        </w:tc>
        <w:tc>
          <w:tcPr>
            <w:tcW w:w="2107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2D8207F1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>le</w:t>
            </w:r>
            <w:proofErr w:type="gramEnd"/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 xml:space="preserve"> sport</w:t>
            </w:r>
          </w:p>
        </w:tc>
      </w:tr>
      <w:tr w:rsidR="006F18FE" w14:paraId="0E2F8F85" w14:textId="77777777" w:rsidTr="006F18FE">
        <w:tc>
          <w:tcPr>
            <w:tcW w:w="2893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3361ED0B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>J’aime bien (+)</w:t>
            </w:r>
          </w:p>
        </w:tc>
        <w:tc>
          <w:tcPr>
            <w:tcW w:w="2107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4ECF9FBA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>les</w:t>
            </w:r>
            <w:proofErr w:type="gramEnd"/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 xml:space="preserve"> jeux vidéo</w:t>
            </w:r>
          </w:p>
        </w:tc>
      </w:tr>
      <w:tr w:rsidR="006F18FE" w14:paraId="75DB955A" w14:textId="77777777" w:rsidTr="006F18FE">
        <w:tc>
          <w:tcPr>
            <w:tcW w:w="2893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51A198D6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 xml:space="preserve">Je n’aime pas </w:t>
            </w:r>
            <w:proofErr w:type="gramStart"/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>beaucoup  (</w:t>
            </w:r>
            <w:proofErr w:type="gramEnd"/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>-)</w:t>
            </w:r>
          </w:p>
        </w:tc>
        <w:tc>
          <w:tcPr>
            <w:tcW w:w="2107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3F713A6F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>les</w:t>
            </w:r>
            <w:proofErr w:type="gramEnd"/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 xml:space="preserve"> animaux</w:t>
            </w:r>
          </w:p>
        </w:tc>
      </w:tr>
      <w:tr w:rsidR="006F18FE" w14:paraId="0BC9A5A2" w14:textId="77777777" w:rsidTr="006F18FE">
        <w:tc>
          <w:tcPr>
            <w:tcW w:w="2893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03FDA685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>Je n’aime pas du tout (- -)</w:t>
            </w:r>
          </w:p>
        </w:tc>
        <w:tc>
          <w:tcPr>
            <w:tcW w:w="2107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34E9E381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>la</w:t>
            </w:r>
            <w:proofErr w:type="gramEnd"/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 xml:space="preserve"> natation</w:t>
            </w:r>
          </w:p>
        </w:tc>
      </w:tr>
      <w:tr w:rsidR="006F18FE" w14:paraId="1AA1C7EA" w14:textId="77777777" w:rsidTr="006F18FE">
        <w:tc>
          <w:tcPr>
            <w:tcW w:w="2893" w:type="pc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51E3DC31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  <w:r>
              <w:rPr>
                <w:rFonts w:ascii="Arial" w:eastAsia="Times New Roman" w:hAnsi="Arial" w:cs="Arial"/>
                <w:color w:val="777777"/>
                <w:lang w:val="fr-BE" w:eastAsia="fr-FR"/>
              </w:rPr>
              <w:t>Je déteste (- – -)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832150" w14:textId="77777777" w:rsidR="006F18FE" w:rsidRDefault="006F18FE" w:rsidP="006F18FE">
            <w:pPr>
              <w:rPr>
                <w:rFonts w:ascii="Arial" w:eastAsia="Times New Roman" w:hAnsi="Arial" w:cs="Arial"/>
                <w:color w:val="777777"/>
                <w:lang w:val="fr-BE" w:eastAsia="fr-FR"/>
              </w:rPr>
            </w:pPr>
          </w:p>
        </w:tc>
      </w:tr>
    </w:tbl>
    <w:p w14:paraId="4B7F2B48" w14:textId="77777777" w:rsidR="006F18FE" w:rsidRDefault="006F18FE" w:rsidP="006F18FE">
      <w:pPr>
        <w:rPr>
          <w:rFonts w:ascii="Times New Roman" w:eastAsia="Times New Roman" w:hAnsi="Times New Roman" w:cs="Times New Roman"/>
          <w:lang w:val="fr-BE" w:eastAsia="fr-FR"/>
        </w:rPr>
      </w:pPr>
    </w:p>
    <w:tbl>
      <w:tblPr>
        <w:tblW w:w="5000" w:type="pct"/>
        <w:tblBorders>
          <w:top w:val="single" w:sz="6" w:space="0" w:color="DCDCDC"/>
          <w:left w:val="single" w:sz="6" w:space="0" w:color="DCDCDC"/>
          <w:bottom w:val="single" w:sz="6" w:space="0" w:color="DCDCDC"/>
          <w:right w:val="single" w:sz="6" w:space="0" w:color="DCDCDC"/>
        </w:tblBorders>
        <w:shd w:val="clear" w:color="auto" w:fill="FFFFFF"/>
        <w:tblLook w:val="04A0" w:firstRow="1" w:lastRow="0" w:firstColumn="1" w:lastColumn="0" w:noHBand="0" w:noVBand="1"/>
      </w:tblPr>
      <w:tblGrid>
        <w:gridCol w:w="6232"/>
        <w:gridCol w:w="4062"/>
      </w:tblGrid>
      <w:tr w:rsidR="006F18FE" w14:paraId="6E8DA43F" w14:textId="77777777" w:rsidTr="006F18FE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EAF1DD" w:themeFill="accent3" w:themeFillTint="33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</w:tcPr>
          <w:p w14:paraId="68AC49BD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EAF1DD" w:themeFill="accent3" w:themeFillTint="33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3495B6AC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  <w:r>
              <w:rPr>
                <w:rFonts w:ascii="Lato" w:eastAsia="Times New Roman" w:hAnsi="Lato" w:cs="Times New Roman"/>
                <w:color w:val="777777"/>
                <w:spacing w:val="15"/>
                <w:lang w:val="fr-BE" w:eastAsia="fr-FR"/>
              </w:rPr>
              <w:t>+ infinitif</w:t>
            </w:r>
          </w:p>
        </w:tc>
      </w:tr>
      <w:tr w:rsidR="006F18FE" w14:paraId="02548467" w14:textId="77777777" w:rsidTr="006F18FE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4AE2F4D4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>J’adore (+++)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7FD7513D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</w:p>
        </w:tc>
      </w:tr>
      <w:tr w:rsidR="006F18FE" w14:paraId="41067233" w14:textId="77777777" w:rsidTr="006F18FE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7F6824FA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 xml:space="preserve">J’aime beaucoup     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595F888D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  <w:proofErr w:type="gramStart"/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>voir</w:t>
            </w:r>
            <w:proofErr w:type="gramEnd"/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 xml:space="preserve"> des amis</w:t>
            </w:r>
          </w:p>
        </w:tc>
      </w:tr>
      <w:tr w:rsidR="006F18FE" w14:paraId="1918F3E0" w14:textId="77777777" w:rsidTr="006F18FE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2F57D45D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>J’aime bien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577AB259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  <w:proofErr w:type="gramStart"/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>cuisiner</w:t>
            </w:r>
            <w:proofErr w:type="gramEnd"/>
          </w:p>
        </w:tc>
      </w:tr>
      <w:tr w:rsidR="006F18FE" w14:paraId="0B9F5403" w14:textId="77777777" w:rsidTr="006F18FE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6D508F4C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>Je n’aime pas beaucoup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469635EB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  <w:proofErr w:type="gramStart"/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>faire</w:t>
            </w:r>
            <w:proofErr w:type="gramEnd"/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 xml:space="preserve"> du sport</w:t>
            </w:r>
          </w:p>
        </w:tc>
      </w:tr>
      <w:tr w:rsidR="006F18FE" w14:paraId="222D8B99" w14:textId="77777777" w:rsidTr="006F18FE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7A66B02F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>Je n’aime pas du tout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5081E4A6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  <w:proofErr w:type="gramStart"/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>marcher</w:t>
            </w:r>
            <w:proofErr w:type="gramEnd"/>
          </w:p>
        </w:tc>
      </w:tr>
      <w:tr w:rsidR="006F18FE" w14:paraId="0C7A436F" w14:textId="77777777" w:rsidTr="006F18FE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48513783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  <w:r>
              <w:rPr>
                <w:rFonts w:ascii="Lato" w:eastAsia="Times New Roman" w:hAnsi="Lato" w:cs="Times New Roman"/>
                <w:color w:val="777777"/>
                <w:lang w:val="fr-BE" w:eastAsia="fr-FR"/>
              </w:rPr>
              <w:t>Je déteste (- – -)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CDCDC"/>
              <w:right w:val="single" w:sz="6" w:space="0" w:color="DCDCDC"/>
            </w:tcBorders>
            <w:shd w:val="clear" w:color="auto" w:fill="F6F6F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CB68A4" w14:textId="77777777" w:rsidR="006F18FE" w:rsidRDefault="006F18FE" w:rsidP="006F18FE">
            <w:pPr>
              <w:rPr>
                <w:rFonts w:ascii="Lato" w:eastAsia="Times New Roman" w:hAnsi="Lato" w:cs="Times New Roman"/>
                <w:color w:val="777777"/>
                <w:lang w:val="fr-BE" w:eastAsia="fr-FR"/>
              </w:rPr>
            </w:pPr>
          </w:p>
        </w:tc>
      </w:tr>
    </w:tbl>
    <w:p w14:paraId="4979A382" w14:textId="77777777" w:rsidR="006F18FE" w:rsidRDefault="006F18FE" w:rsidP="006F18FE">
      <w:pPr>
        <w:rPr>
          <w:rFonts w:ascii="Times New Roman" w:eastAsia="Times New Roman" w:hAnsi="Times New Roman" w:cs="Times New Roman"/>
          <w:lang w:val="fr-BE" w:eastAsia="fr-FR"/>
        </w:rPr>
      </w:pPr>
    </w:p>
    <w:p w14:paraId="5A82962E" w14:textId="77777777" w:rsidR="006F18FE" w:rsidRDefault="006F18FE" w:rsidP="006F18FE">
      <w:pPr>
        <w:rPr>
          <w:b/>
          <w:bCs/>
        </w:rPr>
      </w:pPr>
    </w:p>
    <w:p w14:paraId="5EC84863" w14:textId="77777777" w:rsidR="006F18FE" w:rsidRPr="006F18FE" w:rsidRDefault="006F18FE" w:rsidP="006F18FE">
      <w:pPr>
        <w:pStyle w:val="Paragraphedeliste"/>
        <w:numPr>
          <w:ilvl w:val="0"/>
          <w:numId w:val="13"/>
        </w:numPr>
        <w:rPr>
          <w:b/>
          <w:bCs/>
        </w:rPr>
      </w:pPr>
      <w:r w:rsidRPr="006F18FE">
        <w:rPr>
          <w:b/>
          <w:bCs/>
        </w:rPr>
        <w:t xml:space="preserve">Plus tard…. </w:t>
      </w:r>
      <w:proofErr w:type="gramStart"/>
      <w:r w:rsidRPr="006F18FE">
        <w:rPr>
          <w:b/>
          <w:bCs/>
        </w:rPr>
        <w:t>ce</w:t>
      </w:r>
      <w:proofErr w:type="gramEnd"/>
      <w:r w:rsidRPr="006F18FE">
        <w:rPr>
          <w:b/>
          <w:bCs/>
        </w:rPr>
        <w:t xml:space="preserve"> que j’aimerais faire</w:t>
      </w:r>
    </w:p>
    <w:p w14:paraId="448DEA76" w14:textId="77777777" w:rsidR="006F18FE" w:rsidRDefault="006F18FE" w:rsidP="006F18FE"/>
    <w:p w14:paraId="13688B4F" w14:textId="77777777" w:rsidR="006F18FE" w:rsidRDefault="006F18FE" w:rsidP="006F18FE">
      <w:pP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</w:pPr>
      <w: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  <w:t>J’aimerais devenir / être...</w:t>
      </w:r>
    </w:p>
    <w:p w14:paraId="2CB51265" w14:textId="77777777" w:rsidR="006F18FE" w:rsidRDefault="006F18FE" w:rsidP="006F18FE">
      <w:pP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</w:pPr>
      <w: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  <w:t>Je voudrais devenir / être…</w:t>
      </w:r>
    </w:p>
    <w:p w14:paraId="398F651D" w14:textId="77777777" w:rsidR="006F18FE" w:rsidRDefault="006F18FE" w:rsidP="006F18FE">
      <w:pP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</w:pPr>
      <w: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  <w:t>Je rêve de devenir…</w:t>
      </w:r>
    </w:p>
    <w:p w14:paraId="4D26DAC2" w14:textId="77777777" w:rsidR="006F18FE" w:rsidRDefault="006F18FE" w:rsidP="006F18FE">
      <w:pP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</w:pPr>
      <w: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  <w:t>Je souhaiterais travailler dans le domaine…</w:t>
      </w:r>
    </w:p>
    <w:p w14:paraId="66A31A6B" w14:textId="77777777" w:rsidR="006F18FE" w:rsidRDefault="006F18FE" w:rsidP="006F18FE">
      <w:pPr>
        <w:rPr>
          <w:rFonts w:eastAsia="Times New Roman"/>
          <w:color w:val="000000" w:themeColor="text1"/>
          <w:sz w:val="22"/>
          <w:szCs w:val="22"/>
          <w:lang w:val="fr-BE" w:eastAsia="fr-FR"/>
        </w:rPr>
      </w:pPr>
    </w:p>
    <w:p w14:paraId="1A3961D3" w14:textId="77777777" w:rsidR="006F18FE" w:rsidRDefault="006F18FE" w:rsidP="006F18FE">
      <w:pP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</w:pPr>
      <w: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  <w:t>Je ne sais pas quel métier je choisirai plus tard mais j’aimerais travailler avec…</w:t>
      </w:r>
    </w:p>
    <w:p w14:paraId="266AA529" w14:textId="77777777" w:rsidR="006F18FE" w:rsidRDefault="006F18FE" w:rsidP="006F18FE">
      <w:pP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</w:pPr>
      <w:r>
        <w:rPr>
          <w:rFonts w:eastAsia="Times New Roman"/>
          <w:color w:val="000000" w:themeColor="text1"/>
          <w:sz w:val="22"/>
          <w:szCs w:val="22"/>
          <w:shd w:val="clear" w:color="auto" w:fill="FFFFFF"/>
          <w:lang w:eastAsia="fr-FR"/>
        </w:rPr>
        <w:t>Je ne sais pas quoi faire mais j'aimerais travailler dans le domaine de</w:t>
      </w:r>
      <w:r>
        <w:rPr>
          <w:rFonts w:eastAsia="Times New Roman"/>
          <w:i/>
          <w:iCs/>
          <w:color w:val="000000" w:themeColor="text1"/>
          <w:sz w:val="22"/>
          <w:szCs w:val="22"/>
          <w:shd w:val="clear" w:color="auto" w:fill="FFFFFF"/>
          <w:lang w:eastAsia="fr-FR"/>
        </w:rPr>
        <w:t>…</w:t>
      </w:r>
    </w:p>
    <w:p w14:paraId="644ED0A3" w14:textId="77777777" w:rsidR="006F18FE" w:rsidRDefault="006F18FE" w:rsidP="006F18FE">
      <w:pPr>
        <w:rPr>
          <w:rFonts w:ascii="Arial" w:hAnsi="Arial" w:cs="Arial"/>
          <w:b/>
          <w:bCs/>
          <w:sz w:val="22"/>
          <w:szCs w:val="22"/>
          <w:lang w:val="fr-BE"/>
        </w:rPr>
      </w:pPr>
    </w:p>
    <w:p w14:paraId="68B64BD8" w14:textId="6EEA35DE" w:rsidR="006E7956" w:rsidRPr="006F18FE" w:rsidRDefault="006E7956" w:rsidP="006F18FE">
      <w:pPr>
        <w:rPr>
          <w:lang w:val="fr-BE"/>
        </w:rPr>
      </w:pPr>
    </w:p>
    <w:sectPr w:rsidR="006E7956" w:rsidRPr="006F18FE" w:rsidSect="0030597F">
      <w:headerReference w:type="default" r:id="rId15"/>
      <w:footerReference w:type="default" r:id="rId16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B6150" w14:textId="77777777" w:rsidR="008D666B" w:rsidRDefault="008D666B" w:rsidP="00597604">
      <w:r>
        <w:separator/>
      </w:r>
    </w:p>
  </w:endnote>
  <w:endnote w:type="continuationSeparator" w:id="0">
    <w:p w14:paraId="0B26AC86" w14:textId="77777777" w:rsidR="008D666B" w:rsidRDefault="008D666B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7266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209612FD" wp14:editId="38633AF1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FBC42" w14:textId="77777777" w:rsidR="008D666B" w:rsidRDefault="008D666B" w:rsidP="00597604">
      <w:r>
        <w:separator/>
      </w:r>
    </w:p>
  </w:footnote>
  <w:footnote w:type="continuationSeparator" w:id="0">
    <w:p w14:paraId="4A8EE1EE" w14:textId="77777777" w:rsidR="008D666B" w:rsidRDefault="008D666B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C766D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02556E95" wp14:editId="227FEC39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258086E"/>
    <w:multiLevelType w:val="hybridMultilevel"/>
    <w:tmpl w:val="AE98A7E0"/>
    <w:lvl w:ilvl="0" w:tplc="710099DA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92C2A"/>
    <w:multiLevelType w:val="hybridMultilevel"/>
    <w:tmpl w:val="15D887B0"/>
    <w:lvl w:ilvl="0" w:tplc="710099DA">
      <w:start w:val="1"/>
      <w:numFmt w:val="decimal"/>
      <w:lvlText w:val="%1-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919017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375893">
    <w:abstractNumId w:val="10"/>
  </w:num>
  <w:num w:numId="13" w16cid:durableId="20911497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8FE"/>
    <w:rsid w:val="0012196C"/>
    <w:rsid w:val="0016582E"/>
    <w:rsid w:val="002C6A70"/>
    <w:rsid w:val="0030597F"/>
    <w:rsid w:val="00463F02"/>
    <w:rsid w:val="00594335"/>
    <w:rsid w:val="00597604"/>
    <w:rsid w:val="0063538A"/>
    <w:rsid w:val="006733A0"/>
    <w:rsid w:val="006E7956"/>
    <w:rsid w:val="006F18FE"/>
    <w:rsid w:val="00824615"/>
    <w:rsid w:val="008A7DF9"/>
    <w:rsid w:val="008D666B"/>
    <w:rsid w:val="00914CA3"/>
    <w:rsid w:val="0095548B"/>
    <w:rsid w:val="00960DD8"/>
    <w:rsid w:val="00B24F63"/>
    <w:rsid w:val="00B52A67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98612"/>
  <w15:docId w15:val="{B092EF57-A6CB-484F-8DC0-A386A037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6F18FE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2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D278A92-BA0D-A74C-8C24-C60A976A597D}" type="doc">
      <dgm:prSet loTypeId="urn:microsoft.com/office/officeart/2005/8/layout/radial1" loCatId="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50047061-6BED-5643-A7E3-C6AA3F32BA18}">
      <dgm:prSet phldrT="[Texte]"/>
      <dgm:spPr/>
      <dgm:t>
        <a:bodyPr/>
        <a:lstStyle/>
        <a:p>
          <a:r>
            <a:rPr lang="fr-FR"/>
            <a:t>TEMPS LIBRE</a:t>
          </a:r>
        </a:p>
      </dgm:t>
    </dgm:pt>
    <dgm:pt modelId="{821C6337-D64B-2B44-A217-D25803497F70}" type="parTrans" cxnId="{CEFBB295-9A61-FA42-BF47-2831FADD3EA1}">
      <dgm:prSet/>
      <dgm:spPr/>
      <dgm:t>
        <a:bodyPr/>
        <a:lstStyle/>
        <a:p>
          <a:endParaRPr lang="fr-FR"/>
        </a:p>
      </dgm:t>
    </dgm:pt>
    <dgm:pt modelId="{54EDE87F-798C-F64C-BC03-1A3B6DE97E1F}" type="sibTrans" cxnId="{CEFBB295-9A61-FA42-BF47-2831FADD3EA1}">
      <dgm:prSet/>
      <dgm:spPr/>
      <dgm:t>
        <a:bodyPr/>
        <a:lstStyle/>
        <a:p>
          <a:endParaRPr lang="fr-FR"/>
        </a:p>
      </dgm:t>
    </dgm:pt>
    <dgm:pt modelId="{02A93822-DDA8-C645-8E9D-686CA8B18E14}">
      <dgm:prSet phldrT="[Texte]" custT="1"/>
      <dgm:spPr/>
      <dgm:t>
        <a:bodyPr/>
        <a:lstStyle/>
        <a:p>
          <a:pPr algn="ctr"/>
          <a:r>
            <a:rPr lang="fr-FR" sz="1200"/>
            <a:t>JE VISITE:</a:t>
          </a:r>
        </a:p>
        <a:p>
          <a:pPr algn="l"/>
          <a:r>
            <a:rPr lang="fr-FR" sz="1200"/>
            <a:t>- un musée</a:t>
          </a:r>
        </a:p>
        <a:p>
          <a:pPr algn="l"/>
          <a:r>
            <a:rPr lang="fr-FR" sz="1200"/>
            <a:t>-  une galérie</a:t>
          </a:r>
        </a:p>
        <a:p>
          <a:pPr algn="l"/>
          <a:r>
            <a:rPr lang="fr-FR" sz="1200"/>
            <a:t>-  un momnument</a:t>
          </a:r>
        </a:p>
      </dgm:t>
    </dgm:pt>
    <dgm:pt modelId="{84C9EFE0-616B-344B-BC6B-1D5B64A194DF}" type="parTrans" cxnId="{DE2AABE6-8A20-774C-821C-FD5D33907036}">
      <dgm:prSet/>
      <dgm:spPr/>
      <dgm:t>
        <a:bodyPr/>
        <a:lstStyle/>
        <a:p>
          <a:endParaRPr lang="fr-FR"/>
        </a:p>
      </dgm:t>
    </dgm:pt>
    <dgm:pt modelId="{4DEE69EC-EBC4-AE4D-9158-B610C30B1EE8}" type="sibTrans" cxnId="{DE2AABE6-8A20-774C-821C-FD5D33907036}">
      <dgm:prSet/>
      <dgm:spPr/>
      <dgm:t>
        <a:bodyPr/>
        <a:lstStyle/>
        <a:p>
          <a:endParaRPr lang="fr-FR"/>
        </a:p>
      </dgm:t>
    </dgm:pt>
    <dgm:pt modelId="{C60A2A93-8E82-7849-A63D-49F2BEE3121B}">
      <dgm:prSet phldrT="[Texte]" custT="1"/>
      <dgm:spPr/>
      <dgm:t>
        <a:bodyPr/>
        <a:lstStyle/>
        <a:p>
          <a:pPr algn="ctr"/>
          <a:r>
            <a:rPr lang="fr-BE" sz="1200" b="0"/>
            <a:t>JE FAIS:</a:t>
          </a:r>
        </a:p>
        <a:p>
          <a:pPr algn="l"/>
          <a:r>
            <a:rPr lang="fr-BE" sz="1200" b="0"/>
            <a:t>- du sport </a:t>
          </a:r>
        </a:p>
        <a:p>
          <a:pPr algn="l"/>
          <a:r>
            <a:rPr lang="fr-BE" sz="1200" b="0"/>
            <a:t>- de la natation </a:t>
          </a:r>
        </a:p>
        <a:p>
          <a:pPr algn="l"/>
          <a:r>
            <a:rPr lang="fr-BE" sz="1200" b="0"/>
            <a:t>- de la guitare </a:t>
          </a:r>
        </a:p>
        <a:p>
          <a:pPr algn="l"/>
          <a:r>
            <a:rPr lang="fr-BE" sz="1200" b="0"/>
            <a:t>- du tennis </a:t>
          </a:r>
        </a:p>
        <a:p>
          <a:pPr algn="l"/>
          <a:r>
            <a:rPr lang="fr-BE" sz="1200" b="0"/>
            <a:t>- du shopping </a:t>
          </a:r>
        </a:p>
        <a:p>
          <a:pPr algn="l"/>
          <a:r>
            <a:rPr lang="fr-BE" sz="1200" b="0"/>
            <a:t>- de la cuisine </a:t>
          </a:r>
        </a:p>
        <a:p>
          <a:pPr algn="l"/>
          <a:r>
            <a:rPr lang="fr-BE" sz="1200" b="0"/>
            <a:t>- du bricolage </a:t>
          </a:r>
        </a:p>
        <a:p>
          <a:pPr algn="l"/>
          <a:r>
            <a:rPr lang="fr-BE" sz="1200" b="0"/>
            <a:t>- du vélo </a:t>
          </a:r>
        </a:p>
        <a:p>
          <a:pPr algn="l"/>
          <a:r>
            <a:rPr lang="fr-BE" sz="1200" b="0"/>
            <a:t>- du jardinage</a:t>
          </a:r>
          <a:r>
            <a:rPr lang="fr-BE" sz="1300" b="0"/>
            <a:t> </a:t>
          </a:r>
          <a:endParaRPr lang="fr-FR" sz="1300"/>
        </a:p>
      </dgm:t>
    </dgm:pt>
    <dgm:pt modelId="{982249F3-0669-A349-A691-14758D8573A3}" type="parTrans" cxnId="{D445934A-24CC-CA4A-B1CD-A51B5485D97F}">
      <dgm:prSet/>
      <dgm:spPr/>
      <dgm:t>
        <a:bodyPr/>
        <a:lstStyle/>
        <a:p>
          <a:endParaRPr lang="fr-FR"/>
        </a:p>
      </dgm:t>
    </dgm:pt>
    <dgm:pt modelId="{DB8C9C9E-D8AD-1D46-9C27-FAF37EADFF78}" type="sibTrans" cxnId="{D445934A-24CC-CA4A-B1CD-A51B5485D97F}">
      <dgm:prSet/>
      <dgm:spPr/>
      <dgm:t>
        <a:bodyPr/>
        <a:lstStyle/>
        <a:p>
          <a:endParaRPr lang="fr-FR"/>
        </a:p>
      </dgm:t>
    </dgm:pt>
    <dgm:pt modelId="{F3E24F35-9D20-554B-92CB-303F139436FC}">
      <dgm:prSet phldrT="[Texte]" custT="1"/>
      <dgm:spPr/>
      <dgm:t>
        <a:bodyPr/>
        <a:lstStyle/>
        <a:p>
          <a:pPr algn="ctr"/>
          <a:r>
            <a:rPr lang="fr-BE" sz="1200" b="0"/>
            <a:t>JE JOUE :</a:t>
          </a:r>
        </a:p>
        <a:p>
          <a:pPr algn="l"/>
          <a:r>
            <a:rPr lang="fr-BE" sz="1200" b="0"/>
            <a:t>- du piano</a:t>
          </a:r>
          <a:br>
            <a:rPr lang="fr-BE" sz="1200" b="0"/>
          </a:br>
          <a:r>
            <a:rPr lang="fr-BE" sz="1200" b="0"/>
            <a:t>- de la guitare </a:t>
          </a:r>
        </a:p>
        <a:p>
          <a:pPr algn="l"/>
          <a:r>
            <a:rPr lang="fr-BE" sz="1200" b="0"/>
            <a:t>- au football </a:t>
          </a:r>
        </a:p>
        <a:p>
          <a:pPr algn="l"/>
          <a:r>
            <a:rPr lang="fr-BE" sz="1200" b="0"/>
            <a:t>- au volleyball </a:t>
          </a:r>
        </a:p>
        <a:p>
          <a:pPr algn="l"/>
          <a:r>
            <a:rPr lang="fr-BE" sz="1200" b="0"/>
            <a:t>- aux cartes </a:t>
          </a:r>
        </a:p>
        <a:p>
          <a:pPr algn="l"/>
          <a:r>
            <a:rPr lang="fr-BE" sz="1200" b="0"/>
            <a:t>- aux jeux vidéos </a:t>
          </a:r>
          <a:endParaRPr lang="fr-FR" sz="1200"/>
        </a:p>
      </dgm:t>
    </dgm:pt>
    <dgm:pt modelId="{5373D843-25D9-CF42-8058-B83698F26479}" type="parTrans" cxnId="{023E03F8-DAF2-5F49-B179-9BBD10ED79E5}">
      <dgm:prSet/>
      <dgm:spPr/>
      <dgm:t>
        <a:bodyPr/>
        <a:lstStyle/>
        <a:p>
          <a:endParaRPr lang="fr-FR"/>
        </a:p>
      </dgm:t>
    </dgm:pt>
    <dgm:pt modelId="{93D700B0-9FEE-8844-B877-63976156597B}" type="sibTrans" cxnId="{023E03F8-DAF2-5F49-B179-9BBD10ED79E5}">
      <dgm:prSet/>
      <dgm:spPr/>
      <dgm:t>
        <a:bodyPr/>
        <a:lstStyle/>
        <a:p>
          <a:endParaRPr lang="fr-FR"/>
        </a:p>
      </dgm:t>
    </dgm:pt>
    <dgm:pt modelId="{4A93677B-C3A0-5D41-B509-BC77443B8653}">
      <dgm:prSet phldrT="[Texte]" custT="1"/>
      <dgm:spPr/>
      <dgm:t>
        <a:bodyPr/>
        <a:lstStyle/>
        <a:p>
          <a:pPr algn="ctr"/>
          <a:r>
            <a:rPr lang="fr-FR" sz="1200"/>
            <a:t>VERBES :</a:t>
          </a:r>
        </a:p>
        <a:p>
          <a:pPr algn="l"/>
          <a:r>
            <a:rPr lang="fr-FR" sz="1200"/>
            <a:t>- lire</a:t>
          </a:r>
        </a:p>
        <a:p>
          <a:pPr algn="l"/>
          <a:r>
            <a:rPr lang="fr-FR" sz="1200"/>
            <a:t>- écouter de la musique</a:t>
          </a:r>
        </a:p>
        <a:p>
          <a:pPr algn="l"/>
          <a:r>
            <a:rPr lang="fr-FR" sz="1200"/>
            <a:t>- se promener</a:t>
          </a:r>
        </a:p>
        <a:p>
          <a:pPr algn="l"/>
          <a:r>
            <a:rPr lang="fr-FR" sz="1200"/>
            <a:t>- parler avec des amis</a:t>
          </a:r>
        </a:p>
        <a:p>
          <a:pPr algn="l"/>
          <a:r>
            <a:rPr lang="fr-FR" sz="1200"/>
            <a:t>- aller au cinéma</a:t>
          </a:r>
        </a:p>
        <a:p>
          <a:pPr algn="l"/>
          <a:r>
            <a:rPr lang="fr-FR" sz="1200"/>
            <a:t>- aller au restaurant</a:t>
          </a:r>
        </a:p>
        <a:p>
          <a:pPr algn="l"/>
          <a:r>
            <a:rPr lang="fr-FR" sz="1200"/>
            <a:t>- rester à la maison </a:t>
          </a:r>
        </a:p>
        <a:p>
          <a:pPr algn="l"/>
          <a:r>
            <a:rPr lang="fr-FR" sz="1200"/>
            <a:t>- faire la cuisine/la pâtisserie</a:t>
          </a:r>
        </a:p>
        <a:p>
          <a:pPr algn="ctr"/>
          <a:endParaRPr lang="fr-FR" sz="500"/>
        </a:p>
      </dgm:t>
    </dgm:pt>
    <dgm:pt modelId="{18B86849-A802-F34D-A3C9-E11B2FB90905}" type="parTrans" cxnId="{FC1ABBD8-BE15-9A4D-AF95-8DC3E0C37A2E}">
      <dgm:prSet/>
      <dgm:spPr/>
      <dgm:t>
        <a:bodyPr/>
        <a:lstStyle/>
        <a:p>
          <a:endParaRPr lang="fr-FR"/>
        </a:p>
      </dgm:t>
    </dgm:pt>
    <dgm:pt modelId="{C9906F3E-36C1-E94B-825F-27BA8C403E2D}" type="sibTrans" cxnId="{FC1ABBD8-BE15-9A4D-AF95-8DC3E0C37A2E}">
      <dgm:prSet/>
      <dgm:spPr/>
      <dgm:t>
        <a:bodyPr/>
        <a:lstStyle/>
        <a:p>
          <a:endParaRPr lang="fr-FR"/>
        </a:p>
      </dgm:t>
    </dgm:pt>
    <dgm:pt modelId="{C2C7E533-7393-AD4C-9C07-E02FF5868EB1}" type="pres">
      <dgm:prSet presAssocID="{FD278A92-BA0D-A74C-8C24-C60A976A597D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15772F2F-3816-9C4F-BF62-C02CEAC81969}" type="pres">
      <dgm:prSet presAssocID="{50047061-6BED-5643-A7E3-C6AA3F32BA18}" presName="centerShape" presStyleLbl="node0" presStyleIdx="0" presStyleCnt="1"/>
      <dgm:spPr/>
    </dgm:pt>
    <dgm:pt modelId="{9E424DFE-E826-7B48-9D03-649B7C66A7CF}" type="pres">
      <dgm:prSet presAssocID="{84C9EFE0-616B-344B-BC6B-1D5B64A194DF}" presName="Name9" presStyleLbl="parChTrans1D2" presStyleIdx="0" presStyleCnt="4"/>
      <dgm:spPr/>
    </dgm:pt>
    <dgm:pt modelId="{7D92F2F8-D51A-FF46-81C9-B0892B044FE2}" type="pres">
      <dgm:prSet presAssocID="{84C9EFE0-616B-344B-BC6B-1D5B64A194DF}" presName="connTx" presStyleLbl="parChTrans1D2" presStyleIdx="0" presStyleCnt="4"/>
      <dgm:spPr/>
    </dgm:pt>
    <dgm:pt modelId="{0852E632-F21F-2748-8B87-1A820DBE3AC6}" type="pres">
      <dgm:prSet presAssocID="{02A93822-DDA8-C645-8E9D-686CA8B18E14}" presName="node" presStyleLbl="node1" presStyleIdx="0" presStyleCnt="4" custScaleX="143851">
        <dgm:presLayoutVars>
          <dgm:bulletEnabled val="1"/>
        </dgm:presLayoutVars>
      </dgm:prSet>
      <dgm:spPr/>
    </dgm:pt>
    <dgm:pt modelId="{9A47B1BD-A0B5-0346-A524-A63B5027F511}" type="pres">
      <dgm:prSet presAssocID="{982249F3-0669-A349-A691-14758D8573A3}" presName="Name9" presStyleLbl="parChTrans1D2" presStyleIdx="1" presStyleCnt="4"/>
      <dgm:spPr/>
    </dgm:pt>
    <dgm:pt modelId="{1270591C-E807-8B4E-9C50-70B46CB12031}" type="pres">
      <dgm:prSet presAssocID="{982249F3-0669-A349-A691-14758D8573A3}" presName="connTx" presStyleLbl="parChTrans1D2" presStyleIdx="1" presStyleCnt="4"/>
      <dgm:spPr/>
    </dgm:pt>
    <dgm:pt modelId="{22103D09-2403-114E-B777-B536FB951120}" type="pres">
      <dgm:prSet presAssocID="{C60A2A93-8E82-7849-A63D-49F2BEE3121B}" presName="node" presStyleLbl="node1" presStyleIdx="1" presStyleCnt="4" custScaleX="92517" custScaleY="252067" custRadScaleRad="102200" custRadScaleInc="-464">
        <dgm:presLayoutVars>
          <dgm:bulletEnabled val="1"/>
        </dgm:presLayoutVars>
      </dgm:prSet>
      <dgm:spPr/>
    </dgm:pt>
    <dgm:pt modelId="{9DAA5508-4107-AB44-A98A-EF1576E24772}" type="pres">
      <dgm:prSet presAssocID="{5373D843-25D9-CF42-8058-B83698F26479}" presName="Name9" presStyleLbl="parChTrans1D2" presStyleIdx="2" presStyleCnt="4"/>
      <dgm:spPr/>
    </dgm:pt>
    <dgm:pt modelId="{5BD466C4-84E6-0946-99D0-8E130B3444A4}" type="pres">
      <dgm:prSet presAssocID="{5373D843-25D9-CF42-8058-B83698F26479}" presName="connTx" presStyleLbl="parChTrans1D2" presStyleIdx="2" presStyleCnt="4"/>
      <dgm:spPr/>
    </dgm:pt>
    <dgm:pt modelId="{303691EB-7434-B346-AD81-DA0C6ACA8093}" type="pres">
      <dgm:prSet presAssocID="{F3E24F35-9D20-554B-92CB-303F139436FC}" presName="node" presStyleLbl="node1" presStyleIdx="2" presStyleCnt="4" custScaleY="129459" custRadScaleRad="121397" custRadScaleInc="-1988">
        <dgm:presLayoutVars>
          <dgm:bulletEnabled val="1"/>
        </dgm:presLayoutVars>
      </dgm:prSet>
      <dgm:spPr/>
    </dgm:pt>
    <dgm:pt modelId="{843EB6DB-5811-B74D-919B-7CC8F3B1BCD9}" type="pres">
      <dgm:prSet presAssocID="{18B86849-A802-F34D-A3C9-E11B2FB90905}" presName="Name9" presStyleLbl="parChTrans1D2" presStyleIdx="3" presStyleCnt="4"/>
      <dgm:spPr/>
    </dgm:pt>
    <dgm:pt modelId="{38954645-63C7-8049-ACE8-1DBFA94E07FB}" type="pres">
      <dgm:prSet presAssocID="{18B86849-A802-F34D-A3C9-E11B2FB90905}" presName="connTx" presStyleLbl="parChTrans1D2" presStyleIdx="3" presStyleCnt="4"/>
      <dgm:spPr/>
    </dgm:pt>
    <dgm:pt modelId="{B53E3EF9-1E66-5C4B-821F-60B182B02114}" type="pres">
      <dgm:prSet presAssocID="{4A93677B-C3A0-5D41-B509-BC77443B8653}" presName="node" presStyleLbl="node1" presStyleIdx="3" presStyleCnt="4" custScaleX="100155" custScaleY="252701" custRadScaleRad="138840" custRadScaleInc="-698">
        <dgm:presLayoutVars>
          <dgm:bulletEnabled val="1"/>
        </dgm:presLayoutVars>
      </dgm:prSet>
      <dgm:spPr/>
    </dgm:pt>
  </dgm:ptLst>
  <dgm:cxnLst>
    <dgm:cxn modelId="{05DD100B-4BAF-3043-9EF8-970311F8CF63}" type="presOf" srcId="{C60A2A93-8E82-7849-A63D-49F2BEE3121B}" destId="{22103D09-2403-114E-B777-B536FB951120}" srcOrd="0" destOrd="0" presId="urn:microsoft.com/office/officeart/2005/8/layout/radial1"/>
    <dgm:cxn modelId="{CF4B7C27-E2B3-1847-8683-91C7FC47A7E1}" type="presOf" srcId="{18B86849-A802-F34D-A3C9-E11B2FB90905}" destId="{843EB6DB-5811-B74D-919B-7CC8F3B1BCD9}" srcOrd="0" destOrd="0" presId="urn:microsoft.com/office/officeart/2005/8/layout/radial1"/>
    <dgm:cxn modelId="{2CC86266-2E66-5942-AE43-3268C85B6E3F}" type="presOf" srcId="{F3E24F35-9D20-554B-92CB-303F139436FC}" destId="{303691EB-7434-B346-AD81-DA0C6ACA8093}" srcOrd="0" destOrd="0" presId="urn:microsoft.com/office/officeart/2005/8/layout/radial1"/>
    <dgm:cxn modelId="{25FA9548-21F3-3440-AF0A-0AA3B8FEAC3D}" type="presOf" srcId="{FD278A92-BA0D-A74C-8C24-C60A976A597D}" destId="{C2C7E533-7393-AD4C-9C07-E02FF5868EB1}" srcOrd="0" destOrd="0" presId="urn:microsoft.com/office/officeart/2005/8/layout/radial1"/>
    <dgm:cxn modelId="{C3402E6A-CF0A-DD43-AA61-328ED62E09D5}" type="presOf" srcId="{02A93822-DDA8-C645-8E9D-686CA8B18E14}" destId="{0852E632-F21F-2748-8B87-1A820DBE3AC6}" srcOrd="0" destOrd="0" presId="urn:microsoft.com/office/officeart/2005/8/layout/radial1"/>
    <dgm:cxn modelId="{D445934A-24CC-CA4A-B1CD-A51B5485D97F}" srcId="{50047061-6BED-5643-A7E3-C6AA3F32BA18}" destId="{C60A2A93-8E82-7849-A63D-49F2BEE3121B}" srcOrd="1" destOrd="0" parTransId="{982249F3-0669-A349-A691-14758D8573A3}" sibTransId="{DB8C9C9E-D8AD-1D46-9C27-FAF37EADFF78}"/>
    <dgm:cxn modelId="{505B224F-75E6-2045-86CF-E9A57A3AA1BE}" type="presOf" srcId="{982249F3-0669-A349-A691-14758D8573A3}" destId="{9A47B1BD-A0B5-0346-A524-A63B5027F511}" srcOrd="0" destOrd="0" presId="urn:microsoft.com/office/officeart/2005/8/layout/radial1"/>
    <dgm:cxn modelId="{FAEBBF86-D6D0-5043-8D25-2878876944D6}" type="presOf" srcId="{18B86849-A802-F34D-A3C9-E11B2FB90905}" destId="{38954645-63C7-8049-ACE8-1DBFA94E07FB}" srcOrd="1" destOrd="0" presId="urn:microsoft.com/office/officeart/2005/8/layout/radial1"/>
    <dgm:cxn modelId="{CEFBB295-9A61-FA42-BF47-2831FADD3EA1}" srcId="{FD278A92-BA0D-A74C-8C24-C60A976A597D}" destId="{50047061-6BED-5643-A7E3-C6AA3F32BA18}" srcOrd="0" destOrd="0" parTransId="{821C6337-D64B-2B44-A217-D25803497F70}" sibTransId="{54EDE87F-798C-F64C-BC03-1A3B6DE97E1F}"/>
    <dgm:cxn modelId="{AE2C699C-DB42-794C-9178-604D5A4B5648}" type="presOf" srcId="{84C9EFE0-616B-344B-BC6B-1D5B64A194DF}" destId="{7D92F2F8-D51A-FF46-81C9-B0892B044FE2}" srcOrd="1" destOrd="0" presId="urn:microsoft.com/office/officeart/2005/8/layout/radial1"/>
    <dgm:cxn modelId="{32409AA4-58A3-B64E-BE14-87903C48CD6C}" type="presOf" srcId="{50047061-6BED-5643-A7E3-C6AA3F32BA18}" destId="{15772F2F-3816-9C4F-BF62-C02CEAC81969}" srcOrd="0" destOrd="0" presId="urn:microsoft.com/office/officeart/2005/8/layout/radial1"/>
    <dgm:cxn modelId="{5E4A22BA-A236-494C-8DC2-7E401BCC22F8}" type="presOf" srcId="{982249F3-0669-A349-A691-14758D8573A3}" destId="{1270591C-E807-8B4E-9C50-70B46CB12031}" srcOrd="1" destOrd="0" presId="urn:microsoft.com/office/officeart/2005/8/layout/radial1"/>
    <dgm:cxn modelId="{FA81D4C1-F784-3740-8D9B-9900EFF6B930}" type="presOf" srcId="{84C9EFE0-616B-344B-BC6B-1D5B64A194DF}" destId="{9E424DFE-E826-7B48-9D03-649B7C66A7CF}" srcOrd="0" destOrd="0" presId="urn:microsoft.com/office/officeart/2005/8/layout/radial1"/>
    <dgm:cxn modelId="{F6BAC6CE-197F-C242-9A20-197C6459C272}" type="presOf" srcId="{5373D843-25D9-CF42-8058-B83698F26479}" destId="{9DAA5508-4107-AB44-A98A-EF1576E24772}" srcOrd="0" destOrd="0" presId="urn:microsoft.com/office/officeart/2005/8/layout/radial1"/>
    <dgm:cxn modelId="{ABDC00CF-A44C-7148-AB05-CD8C107C1830}" type="presOf" srcId="{5373D843-25D9-CF42-8058-B83698F26479}" destId="{5BD466C4-84E6-0946-99D0-8E130B3444A4}" srcOrd="1" destOrd="0" presId="urn:microsoft.com/office/officeart/2005/8/layout/radial1"/>
    <dgm:cxn modelId="{2D7250D6-FDD7-EE4F-8E52-A57BF3CFE9C4}" type="presOf" srcId="{4A93677B-C3A0-5D41-B509-BC77443B8653}" destId="{B53E3EF9-1E66-5C4B-821F-60B182B02114}" srcOrd="0" destOrd="0" presId="urn:microsoft.com/office/officeart/2005/8/layout/radial1"/>
    <dgm:cxn modelId="{FC1ABBD8-BE15-9A4D-AF95-8DC3E0C37A2E}" srcId="{50047061-6BED-5643-A7E3-C6AA3F32BA18}" destId="{4A93677B-C3A0-5D41-B509-BC77443B8653}" srcOrd="3" destOrd="0" parTransId="{18B86849-A802-F34D-A3C9-E11B2FB90905}" sibTransId="{C9906F3E-36C1-E94B-825F-27BA8C403E2D}"/>
    <dgm:cxn modelId="{DE2AABE6-8A20-774C-821C-FD5D33907036}" srcId="{50047061-6BED-5643-A7E3-C6AA3F32BA18}" destId="{02A93822-DDA8-C645-8E9D-686CA8B18E14}" srcOrd="0" destOrd="0" parTransId="{84C9EFE0-616B-344B-BC6B-1D5B64A194DF}" sibTransId="{4DEE69EC-EBC4-AE4D-9158-B610C30B1EE8}"/>
    <dgm:cxn modelId="{023E03F8-DAF2-5F49-B179-9BBD10ED79E5}" srcId="{50047061-6BED-5643-A7E3-C6AA3F32BA18}" destId="{F3E24F35-9D20-554B-92CB-303F139436FC}" srcOrd="2" destOrd="0" parTransId="{5373D843-25D9-CF42-8058-B83698F26479}" sibTransId="{93D700B0-9FEE-8844-B877-63976156597B}"/>
    <dgm:cxn modelId="{520425F3-4794-B741-B9C8-6B3636B1B200}" type="presParOf" srcId="{C2C7E533-7393-AD4C-9C07-E02FF5868EB1}" destId="{15772F2F-3816-9C4F-BF62-C02CEAC81969}" srcOrd="0" destOrd="0" presId="urn:microsoft.com/office/officeart/2005/8/layout/radial1"/>
    <dgm:cxn modelId="{C9F7B79B-27C2-2544-8160-9366E1E17C05}" type="presParOf" srcId="{C2C7E533-7393-AD4C-9C07-E02FF5868EB1}" destId="{9E424DFE-E826-7B48-9D03-649B7C66A7CF}" srcOrd="1" destOrd="0" presId="urn:microsoft.com/office/officeart/2005/8/layout/radial1"/>
    <dgm:cxn modelId="{B2912741-58B3-D247-A76D-F962623A5A4D}" type="presParOf" srcId="{9E424DFE-E826-7B48-9D03-649B7C66A7CF}" destId="{7D92F2F8-D51A-FF46-81C9-B0892B044FE2}" srcOrd="0" destOrd="0" presId="urn:microsoft.com/office/officeart/2005/8/layout/radial1"/>
    <dgm:cxn modelId="{26F65724-F1EF-5B4E-A55F-47104AD17E3B}" type="presParOf" srcId="{C2C7E533-7393-AD4C-9C07-E02FF5868EB1}" destId="{0852E632-F21F-2748-8B87-1A820DBE3AC6}" srcOrd="2" destOrd="0" presId="urn:microsoft.com/office/officeart/2005/8/layout/radial1"/>
    <dgm:cxn modelId="{C703394A-D590-CD40-8767-0A314A25284E}" type="presParOf" srcId="{C2C7E533-7393-AD4C-9C07-E02FF5868EB1}" destId="{9A47B1BD-A0B5-0346-A524-A63B5027F511}" srcOrd="3" destOrd="0" presId="urn:microsoft.com/office/officeart/2005/8/layout/radial1"/>
    <dgm:cxn modelId="{E6E17BBF-8686-8746-9213-D74DD776EA11}" type="presParOf" srcId="{9A47B1BD-A0B5-0346-A524-A63B5027F511}" destId="{1270591C-E807-8B4E-9C50-70B46CB12031}" srcOrd="0" destOrd="0" presId="urn:microsoft.com/office/officeart/2005/8/layout/radial1"/>
    <dgm:cxn modelId="{C3DD12B6-C5C8-E74C-AA6D-4E30539235A0}" type="presParOf" srcId="{C2C7E533-7393-AD4C-9C07-E02FF5868EB1}" destId="{22103D09-2403-114E-B777-B536FB951120}" srcOrd="4" destOrd="0" presId="urn:microsoft.com/office/officeart/2005/8/layout/radial1"/>
    <dgm:cxn modelId="{64540ED0-773D-CD4B-A19F-A84D8E669900}" type="presParOf" srcId="{C2C7E533-7393-AD4C-9C07-E02FF5868EB1}" destId="{9DAA5508-4107-AB44-A98A-EF1576E24772}" srcOrd="5" destOrd="0" presId="urn:microsoft.com/office/officeart/2005/8/layout/radial1"/>
    <dgm:cxn modelId="{23D3E622-2F0B-964E-97C2-D1CB3859BE0A}" type="presParOf" srcId="{9DAA5508-4107-AB44-A98A-EF1576E24772}" destId="{5BD466C4-84E6-0946-99D0-8E130B3444A4}" srcOrd="0" destOrd="0" presId="urn:microsoft.com/office/officeart/2005/8/layout/radial1"/>
    <dgm:cxn modelId="{DD0B9B84-710A-C844-9164-417C076943D3}" type="presParOf" srcId="{C2C7E533-7393-AD4C-9C07-E02FF5868EB1}" destId="{303691EB-7434-B346-AD81-DA0C6ACA8093}" srcOrd="6" destOrd="0" presId="urn:microsoft.com/office/officeart/2005/8/layout/radial1"/>
    <dgm:cxn modelId="{30B79A12-4275-B441-8609-9E76CB88AD6D}" type="presParOf" srcId="{C2C7E533-7393-AD4C-9C07-E02FF5868EB1}" destId="{843EB6DB-5811-B74D-919B-7CC8F3B1BCD9}" srcOrd="7" destOrd="0" presId="urn:microsoft.com/office/officeart/2005/8/layout/radial1"/>
    <dgm:cxn modelId="{E46B3EB7-72BE-A54E-834B-11681318591F}" type="presParOf" srcId="{843EB6DB-5811-B74D-919B-7CC8F3B1BCD9}" destId="{38954645-63C7-8049-ACE8-1DBFA94E07FB}" srcOrd="0" destOrd="0" presId="urn:microsoft.com/office/officeart/2005/8/layout/radial1"/>
    <dgm:cxn modelId="{31842E42-655C-CD44-986C-AF3EBB1E5987}" type="presParOf" srcId="{C2C7E533-7393-AD4C-9C07-E02FF5868EB1}" destId="{B53E3EF9-1E66-5C4B-821F-60B182B0211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5772F2F-3816-9C4F-BF62-C02CEAC81969}">
      <dsp:nvSpPr>
        <dsp:cNvPr id="0" name=""/>
        <dsp:cNvSpPr/>
      </dsp:nvSpPr>
      <dsp:spPr>
        <a:xfrm>
          <a:off x="2307129" y="2659748"/>
          <a:ext cx="1726754" cy="172675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marL="0" lvl="0" indent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3300" kern="1200"/>
            <a:t>TEMPS LIBRE</a:t>
          </a:r>
        </a:p>
      </dsp:txBody>
      <dsp:txXfrm>
        <a:off x="2560006" y="2912625"/>
        <a:ext cx="1221000" cy="1221000"/>
      </dsp:txXfrm>
    </dsp:sp>
    <dsp:sp modelId="{9E424DFE-E826-7B48-9D03-649B7C66A7CF}">
      <dsp:nvSpPr>
        <dsp:cNvPr id="0" name=""/>
        <dsp:cNvSpPr/>
      </dsp:nvSpPr>
      <dsp:spPr>
        <a:xfrm rot="16200000">
          <a:off x="2909340" y="2373815"/>
          <a:ext cx="522334" cy="49531"/>
        </a:xfrm>
        <a:custGeom>
          <a:avLst/>
          <a:gdLst/>
          <a:ahLst/>
          <a:cxnLst/>
          <a:rect l="0" t="0" r="0" b="0"/>
          <a:pathLst>
            <a:path>
              <a:moveTo>
                <a:pt x="0" y="24765"/>
              </a:moveTo>
              <a:lnTo>
                <a:pt x="522334" y="247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500" kern="1200"/>
        </a:p>
      </dsp:txBody>
      <dsp:txXfrm>
        <a:off x="3157449" y="2385523"/>
        <a:ext cx="26116" cy="26116"/>
      </dsp:txXfrm>
    </dsp:sp>
    <dsp:sp modelId="{0852E632-F21F-2748-8B87-1A820DBE3AC6}">
      <dsp:nvSpPr>
        <dsp:cNvPr id="0" name=""/>
        <dsp:cNvSpPr/>
      </dsp:nvSpPr>
      <dsp:spPr>
        <a:xfrm>
          <a:off x="1928530" y="410659"/>
          <a:ext cx="2483954" cy="172675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JE VISITE: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- un musée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-  une galérie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-  un momnument</a:t>
          </a:r>
        </a:p>
      </dsp:txBody>
      <dsp:txXfrm>
        <a:off x="2292297" y="663536"/>
        <a:ext cx="1756420" cy="1221000"/>
      </dsp:txXfrm>
    </dsp:sp>
    <dsp:sp modelId="{9A47B1BD-A0B5-0346-A524-A63B5027F511}">
      <dsp:nvSpPr>
        <dsp:cNvPr id="0" name=""/>
        <dsp:cNvSpPr/>
      </dsp:nvSpPr>
      <dsp:spPr>
        <a:xfrm rot="21587472">
          <a:off x="4033877" y="3494054"/>
          <a:ext cx="636416" cy="49531"/>
        </a:xfrm>
        <a:custGeom>
          <a:avLst/>
          <a:gdLst/>
          <a:ahLst/>
          <a:cxnLst/>
          <a:rect l="0" t="0" r="0" b="0"/>
          <a:pathLst>
            <a:path>
              <a:moveTo>
                <a:pt x="0" y="24765"/>
              </a:moveTo>
              <a:lnTo>
                <a:pt x="636416" y="247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500" kern="1200"/>
        </a:p>
      </dsp:txBody>
      <dsp:txXfrm>
        <a:off x="4336174" y="3502909"/>
        <a:ext cx="31820" cy="31820"/>
      </dsp:txXfrm>
    </dsp:sp>
    <dsp:sp modelId="{22103D09-2403-114E-B777-B536FB951120}">
      <dsp:nvSpPr>
        <dsp:cNvPr id="0" name=""/>
        <dsp:cNvSpPr/>
      </dsp:nvSpPr>
      <dsp:spPr>
        <a:xfrm>
          <a:off x="4670290" y="1338460"/>
          <a:ext cx="1597541" cy="43525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JE FAIS: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du sport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de la natation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de la guitare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du tennis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du shopping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de la cuisine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du bricolage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du vélo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du jardinage</a:t>
          </a:r>
          <a:r>
            <a:rPr lang="fr-BE" sz="1300" b="0" kern="1200"/>
            <a:t> </a:t>
          </a:r>
          <a:endParaRPr lang="fr-FR" sz="1300" kern="1200"/>
        </a:p>
      </dsp:txBody>
      <dsp:txXfrm>
        <a:off x="4904244" y="1975880"/>
        <a:ext cx="1129633" cy="3077739"/>
      </dsp:txXfrm>
    </dsp:sp>
    <dsp:sp modelId="{9DAA5508-4107-AB44-A98A-EF1576E24772}">
      <dsp:nvSpPr>
        <dsp:cNvPr id="0" name=""/>
        <dsp:cNvSpPr/>
      </dsp:nvSpPr>
      <dsp:spPr>
        <a:xfrm rot="5344907">
          <a:off x="2850239" y="4701128"/>
          <a:ext cx="679090" cy="49531"/>
        </a:xfrm>
        <a:custGeom>
          <a:avLst/>
          <a:gdLst/>
          <a:ahLst/>
          <a:cxnLst/>
          <a:rect l="0" t="0" r="0" b="0"/>
          <a:pathLst>
            <a:path>
              <a:moveTo>
                <a:pt x="0" y="24765"/>
              </a:moveTo>
              <a:lnTo>
                <a:pt x="679090" y="247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500" kern="1200"/>
        </a:p>
      </dsp:txBody>
      <dsp:txXfrm>
        <a:off x="3172807" y="4708917"/>
        <a:ext cx="33954" cy="33954"/>
      </dsp:txXfrm>
    </dsp:sp>
    <dsp:sp modelId="{303691EB-7434-B346-AD81-DA0C6ACA8093}">
      <dsp:nvSpPr>
        <dsp:cNvPr id="0" name=""/>
        <dsp:cNvSpPr/>
      </dsp:nvSpPr>
      <dsp:spPr>
        <a:xfrm>
          <a:off x="2349758" y="5065155"/>
          <a:ext cx="1726754" cy="223543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JE JOUE :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du piano</a:t>
          </a:r>
          <a:br>
            <a:rPr lang="fr-BE" sz="1200" b="0" kern="1200"/>
          </a:br>
          <a:r>
            <a:rPr lang="fr-BE" sz="1200" b="0" kern="1200"/>
            <a:t>- de la guitare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au football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au volleyball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aux cartes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BE" sz="1200" b="0" kern="1200"/>
            <a:t>- aux jeux vidéos </a:t>
          </a:r>
          <a:endParaRPr lang="fr-FR" sz="1200" kern="1200"/>
        </a:p>
      </dsp:txBody>
      <dsp:txXfrm>
        <a:off x="2602635" y="5392527"/>
        <a:ext cx="1221000" cy="1580695"/>
      </dsp:txXfrm>
    </dsp:sp>
    <dsp:sp modelId="{843EB6DB-5811-B74D-919B-7CC8F3B1BCD9}">
      <dsp:nvSpPr>
        <dsp:cNvPr id="0" name=""/>
        <dsp:cNvSpPr/>
      </dsp:nvSpPr>
      <dsp:spPr>
        <a:xfrm rot="10774478">
          <a:off x="1729419" y="3506914"/>
          <a:ext cx="577741" cy="49531"/>
        </a:xfrm>
        <a:custGeom>
          <a:avLst/>
          <a:gdLst/>
          <a:ahLst/>
          <a:cxnLst/>
          <a:rect l="0" t="0" r="0" b="0"/>
          <a:pathLst>
            <a:path>
              <a:moveTo>
                <a:pt x="0" y="24765"/>
              </a:moveTo>
              <a:lnTo>
                <a:pt x="577741" y="2476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500" kern="1200"/>
        </a:p>
      </dsp:txBody>
      <dsp:txXfrm rot="10800000">
        <a:off x="2003847" y="3517236"/>
        <a:ext cx="28887" cy="28887"/>
      </dsp:txXfrm>
    </dsp:sp>
    <dsp:sp modelId="{B53E3EF9-1E66-5C4B-821F-60B182B02114}">
      <dsp:nvSpPr>
        <dsp:cNvPr id="0" name=""/>
        <dsp:cNvSpPr/>
      </dsp:nvSpPr>
      <dsp:spPr>
        <a:xfrm>
          <a:off x="0" y="1358481"/>
          <a:ext cx="1729431" cy="436352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VERBES :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- lire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- écouter de la musique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- se promener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- parler avec des amis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- aller au cinéma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- aller au restaurant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- rester à la maison </a:t>
          </a:r>
        </a:p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200" kern="1200"/>
            <a:t>- faire la cuisine/la pâtisserie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500" kern="1200"/>
        </a:p>
      </dsp:txBody>
      <dsp:txXfrm>
        <a:off x="253269" y="1997505"/>
        <a:ext cx="1222893" cy="30854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2</TotalTime>
  <Pages>2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2023-08-19T11:13:00Z</dcterms:created>
  <dcterms:modified xsi:type="dcterms:W3CDTF">2023-08-19T11:15:00Z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