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5C4A" w14:textId="77777777" w:rsidR="00C568B6" w:rsidRDefault="00C568B6" w:rsidP="00C568B6">
      <w:pPr>
        <w:rPr>
          <w:rFonts w:ascii="Arial" w:hAnsi="Arial" w:cs="Arial"/>
        </w:rPr>
      </w:pPr>
    </w:p>
    <w:p w14:paraId="47E15C92" w14:textId="77777777" w:rsidR="00C568B6" w:rsidRDefault="00C568B6" w:rsidP="00C568B6">
      <w:pPr>
        <w:pStyle w:val="TITREDENIVEAU1"/>
      </w:pPr>
      <w:r>
        <w:t>Se présenter en UPE2A</w:t>
      </w:r>
    </w:p>
    <w:p w14:paraId="2BA93724" w14:textId="77777777" w:rsidR="00C568B6" w:rsidRDefault="00C568B6" w:rsidP="00C568B6">
      <w:pPr>
        <w:pStyle w:val="Fichelve"/>
        <w:rPr>
          <w:sz w:val="24"/>
          <w:szCs w:val="24"/>
        </w:rPr>
      </w:pPr>
      <w:r>
        <w:t>Fiche élève</w:t>
      </w:r>
    </w:p>
    <w:p w14:paraId="15B51B59" w14:textId="77777777" w:rsidR="00C568B6" w:rsidRDefault="00C568B6" w:rsidP="00C568B6">
      <w:pPr>
        <w:rPr>
          <w:rFonts w:ascii="Arial" w:hAnsi="Arial" w:cs="Arial"/>
        </w:rPr>
      </w:pPr>
    </w:p>
    <w:p w14:paraId="5FE6F2CE" w14:textId="77777777" w:rsidR="00C568B6" w:rsidRDefault="00C568B6" w:rsidP="00C568B6">
      <w:pPr>
        <w:rPr>
          <w:rFonts w:ascii="Arial" w:hAnsi="Arial" w:cs="Arial"/>
        </w:rPr>
      </w:pPr>
    </w:p>
    <w:p w14:paraId="39FDC1FF" w14:textId="77777777" w:rsidR="00C568B6" w:rsidRDefault="00C568B6" w:rsidP="00C568B6">
      <w:pPr>
        <w:pStyle w:val="Activit"/>
      </w:pPr>
      <w:r>
        <w:t>Activité 1 : lisez le portrait de Katarina et complétez le tableau avec les informations qui se trouvent dans son portrait.</w:t>
      </w:r>
    </w:p>
    <w:p w14:paraId="57082276" w14:textId="77777777" w:rsidR="00C568B6" w:rsidRDefault="00C568B6" w:rsidP="00C568B6"/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C568B6" w14:paraId="3B996154" w14:textId="77777777" w:rsidTr="00C568B6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E600" w14:textId="77777777" w:rsidR="00C568B6" w:rsidRDefault="00C568B6" w:rsidP="00C568B6">
            <w:r>
              <w:t xml:space="preserve">Je m’appelle Katarina </w:t>
            </w:r>
            <w:proofErr w:type="spellStart"/>
            <w:r>
              <w:t>Spitzyna</w:t>
            </w:r>
            <w:proofErr w:type="spellEnd"/>
            <w:r>
              <w:t>, j’ai 14 ans et je suis russe. J’habite à Lille. Je vais au collège, je suis en 3</w:t>
            </w:r>
            <w:r>
              <w:rPr>
                <w:vertAlign w:val="superscript"/>
              </w:rPr>
              <w:t>e</w:t>
            </w:r>
            <w:r>
              <w:t>. Je parle russe, anglais et un peu français. Je suis à l’aise à l’oral, plutôt scientifique et très organisée. La justice, le respect et la convivialité sont trois choses très importantes pour moi.</w:t>
            </w:r>
          </w:p>
          <w:p w14:paraId="326A85BD" w14:textId="77777777" w:rsidR="00C568B6" w:rsidRDefault="00C568B6" w:rsidP="00C568B6"/>
        </w:tc>
      </w:tr>
      <w:tr w:rsidR="00C568B6" w14:paraId="3DE5F175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99CD" w14:textId="77777777" w:rsidR="00C568B6" w:rsidRDefault="00C568B6" w:rsidP="00C568B6">
            <w:pPr>
              <w:rPr>
                <w:lang w:val="fr-BE"/>
              </w:rPr>
            </w:pPr>
            <w:r>
              <w:t xml:space="preserve">Nom : </w:t>
            </w:r>
          </w:p>
          <w:p w14:paraId="1E140F7D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E2DD" w14:textId="77777777" w:rsidR="00C568B6" w:rsidRDefault="00C568B6" w:rsidP="00C568B6"/>
        </w:tc>
      </w:tr>
      <w:tr w:rsidR="00C568B6" w14:paraId="02F62A61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FB0" w14:textId="77777777" w:rsidR="00C568B6" w:rsidRDefault="00C568B6" w:rsidP="00C568B6">
            <w:pPr>
              <w:rPr>
                <w:lang w:val="fr-BE"/>
              </w:rPr>
            </w:pPr>
            <w:proofErr w:type="spellStart"/>
            <w:r>
              <w:t>Prénom</w:t>
            </w:r>
            <w:proofErr w:type="spellEnd"/>
            <w:r>
              <w:t xml:space="preserve"> : </w:t>
            </w:r>
          </w:p>
          <w:p w14:paraId="20CE26AD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61E" w14:textId="77777777" w:rsidR="00C568B6" w:rsidRDefault="00C568B6" w:rsidP="00C568B6"/>
        </w:tc>
      </w:tr>
      <w:tr w:rsidR="00C568B6" w14:paraId="4744B269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77AC" w14:textId="77777777" w:rsidR="00C568B6" w:rsidRDefault="00C568B6" w:rsidP="00C568B6">
            <w:pPr>
              <w:rPr>
                <w:lang w:val="fr-BE"/>
              </w:rPr>
            </w:pPr>
            <w:proofErr w:type="spellStart"/>
            <w:r>
              <w:t>Nationalite</w:t>
            </w:r>
            <w:proofErr w:type="spellEnd"/>
            <w:r>
              <w:t xml:space="preserve">́ : </w:t>
            </w:r>
          </w:p>
          <w:p w14:paraId="642FD04F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5AD7" w14:textId="77777777" w:rsidR="00C568B6" w:rsidRDefault="00C568B6" w:rsidP="00C568B6"/>
        </w:tc>
      </w:tr>
      <w:tr w:rsidR="00C568B6" w14:paraId="1289C8ED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AD9" w14:textId="77777777" w:rsidR="00C568B6" w:rsidRDefault="00C568B6" w:rsidP="00C568B6">
            <w:pPr>
              <w:rPr>
                <w:lang w:val="fr-BE"/>
              </w:rPr>
            </w:pPr>
            <w:r>
              <w:t xml:space="preserve">Ville : </w:t>
            </w:r>
          </w:p>
          <w:p w14:paraId="2EAD4578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CFE1" w14:textId="77777777" w:rsidR="00C568B6" w:rsidRDefault="00C568B6" w:rsidP="00C568B6"/>
        </w:tc>
      </w:tr>
      <w:tr w:rsidR="00C568B6" w14:paraId="6DD622ED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EBF0" w14:textId="77777777" w:rsidR="00C568B6" w:rsidRDefault="00C568B6" w:rsidP="00C568B6">
            <w:pPr>
              <w:rPr>
                <w:lang w:val="fr-BE"/>
              </w:rPr>
            </w:pPr>
            <w:proofErr w:type="spellStart"/>
            <w:r>
              <w:t>Âge</w:t>
            </w:r>
            <w:proofErr w:type="spellEnd"/>
            <w:r>
              <w:t xml:space="preserve"> : </w:t>
            </w:r>
          </w:p>
          <w:p w14:paraId="248126BD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DE41" w14:textId="77777777" w:rsidR="00C568B6" w:rsidRDefault="00C568B6" w:rsidP="00C568B6"/>
        </w:tc>
      </w:tr>
      <w:tr w:rsidR="00C568B6" w14:paraId="1D0C55C7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CA98" w14:textId="77777777" w:rsidR="00C568B6" w:rsidRDefault="00C568B6" w:rsidP="00C568B6">
            <w:r>
              <w:t>Études :</w:t>
            </w:r>
          </w:p>
          <w:p w14:paraId="5E9703A8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2716" w14:textId="77777777" w:rsidR="00C568B6" w:rsidRDefault="00C568B6" w:rsidP="00C568B6"/>
        </w:tc>
      </w:tr>
      <w:tr w:rsidR="00C568B6" w14:paraId="7E8265D0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483" w14:textId="77777777" w:rsidR="00C568B6" w:rsidRDefault="00C568B6" w:rsidP="00C568B6">
            <w:r>
              <w:t xml:space="preserve">Langues : </w:t>
            </w:r>
          </w:p>
          <w:p w14:paraId="223F91E6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E537" w14:textId="77777777" w:rsidR="00C568B6" w:rsidRDefault="00C568B6" w:rsidP="00C568B6"/>
        </w:tc>
      </w:tr>
      <w:tr w:rsidR="00C568B6" w14:paraId="0145BE31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E00F" w14:textId="77777777" w:rsidR="00C568B6" w:rsidRDefault="00C568B6" w:rsidP="00C568B6">
            <w:r>
              <w:t>Ce qui me caractérise :</w:t>
            </w:r>
          </w:p>
          <w:p w14:paraId="7D089742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9E6" w14:textId="77777777" w:rsidR="00C568B6" w:rsidRDefault="00C568B6" w:rsidP="00C568B6"/>
        </w:tc>
      </w:tr>
      <w:tr w:rsidR="00C568B6" w14:paraId="60D5E47C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04E9" w14:textId="77777777" w:rsidR="00C568B6" w:rsidRDefault="00C568B6" w:rsidP="00C568B6">
            <w:r>
              <w:t>Ce qui est important pour moi :</w:t>
            </w:r>
          </w:p>
          <w:p w14:paraId="282F57CE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5446" w14:textId="77777777" w:rsidR="00C568B6" w:rsidRDefault="00C568B6" w:rsidP="00C568B6"/>
        </w:tc>
      </w:tr>
    </w:tbl>
    <w:p w14:paraId="08AB47D6" w14:textId="77777777" w:rsidR="00C568B6" w:rsidRDefault="00C568B6" w:rsidP="00C568B6"/>
    <w:p w14:paraId="2DEF879A" w14:textId="77777777" w:rsidR="00C568B6" w:rsidRDefault="00C568B6" w:rsidP="00C568B6">
      <w:pPr>
        <w:rPr>
          <w:b/>
          <w:bCs/>
          <w:sz w:val="28"/>
          <w:szCs w:val="28"/>
        </w:rPr>
      </w:pPr>
    </w:p>
    <w:p w14:paraId="5931F4E3" w14:textId="77777777" w:rsidR="00C568B6" w:rsidRDefault="00C568B6" w:rsidP="00C568B6">
      <w:pPr>
        <w:rPr>
          <w:b/>
          <w:bCs/>
          <w:sz w:val="28"/>
          <w:szCs w:val="28"/>
        </w:rPr>
      </w:pPr>
    </w:p>
    <w:p w14:paraId="6C8C8F6A" w14:textId="77777777" w:rsidR="00C568B6" w:rsidRDefault="00C568B6" w:rsidP="00C568B6">
      <w:pPr>
        <w:rPr>
          <w:b/>
          <w:bCs/>
          <w:sz w:val="28"/>
          <w:szCs w:val="28"/>
        </w:rPr>
      </w:pPr>
    </w:p>
    <w:p w14:paraId="6766C560" w14:textId="77777777" w:rsidR="00C568B6" w:rsidRDefault="00C568B6" w:rsidP="00C568B6">
      <w:pPr>
        <w:rPr>
          <w:b/>
          <w:bCs/>
          <w:sz w:val="28"/>
          <w:szCs w:val="28"/>
        </w:rPr>
      </w:pPr>
    </w:p>
    <w:p w14:paraId="6CAED50E" w14:textId="77777777" w:rsidR="00C568B6" w:rsidRDefault="00C568B6" w:rsidP="00C568B6">
      <w:pPr>
        <w:rPr>
          <w:b/>
          <w:bCs/>
          <w:sz w:val="28"/>
          <w:szCs w:val="28"/>
        </w:rPr>
      </w:pPr>
    </w:p>
    <w:p w14:paraId="0A306A7B" w14:textId="77777777" w:rsidR="00C568B6" w:rsidRDefault="00C568B6" w:rsidP="00C568B6">
      <w:pPr>
        <w:pStyle w:val="NormalWeb"/>
        <w:rPr>
          <w:rFonts w:ascii="Arial" w:hAnsi="Arial" w:cs="Arial"/>
          <w:b/>
          <w:bCs/>
          <w:sz w:val="28"/>
          <w:szCs w:val="28"/>
        </w:rPr>
      </w:pPr>
    </w:p>
    <w:p w14:paraId="7E71B5D7" w14:textId="77777777" w:rsidR="00C568B6" w:rsidRDefault="00C568B6" w:rsidP="00C568B6">
      <w:pPr>
        <w:rPr>
          <w:rFonts w:ascii="Arial" w:hAnsi="Arial" w:cs="Arial"/>
          <w:b/>
          <w:bCs/>
          <w:sz w:val="22"/>
          <w:szCs w:val="22"/>
        </w:rPr>
      </w:pPr>
    </w:p>
    <w:p w14:paraId="6B59EC0B" w14:textId="7C4C4151" w:rsidR="00C568B6" w:rsidRDefault="00C568B6" w:rsidP="00C568B6">
      <w:pPr>
        <w:pStyle w:val="Activit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lastRenderedPageBreak/>
        <w:t>Activité 2 : complétez le texte puis le tableau avec vos informations personnelles.</w:t>
      </w:r>
    </w:p>
    <w:p w14:paraId="73C15469" w14:textId="77777777" w:rsidR="00C568B6" w:rsidRDefault="00C568B6" w:rsidP="00C568B6"/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C568B6" w14:paraId="1124A30D" w14:textId="77777777" w:rsidTr="00C568B6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2812" w14:textId="77777777" w:rsidR="00C568B6" w:rsidRDefault="00C568B6" w:rsidP="00C568B6">
            <w:r>
              <w:t>Je m’appelle ………………………………</w:t>
            </w:r>
            <w:proofErr w:type="gramStart"/>
            <w:r>
              <w:t>…….</w:t>
            </w:r>
            <w:proofErr w:type="gramEnd"/>
            <w:r>
              <w:t>, j’ai …………ans et je suis ………………. J’habite à ………………. Je vais au …………………, je suis en ………………… Je parle …………………… ……………………………………………….  Je suis ………………</w:t>
            </w:r>
            <w:proofErr w:type="gramStart"/>
            <w:r>
              <w:t>…….</w:t>
            </w:r>
            <w:proofErr w:type="gramEnd"/>
            <w:r>
              <w:t xml:space="preserve">., …………………….. </w:t>
            </w:r>
            <w:proofErr w:type="gramStart"/>
            <w:r>
              <w:t>et</w:t>
            </w:r>
            <w:proofErr w:type="gramEnd"/>
            <w:r>
              <w:t xml:space="preserve"> ………………………..  …………………………</w:t>
            </w:r>
            <w:proofErr w:type="gramStart"/>
            <w:r>
              <w:t>…….</w:t>
            </w:r>
            <w:proofErr w:type="gramEnd"/>
            <w:r>
              <w:t>.sont importants pour moi.</w:t>
            </w:r>
          </w:p>
          <w:p w14:paraId="7E9E11FA" w14:textId="77777777" w:rsidR="00C568B6" w:rsidRDefault="00C568B6" w:rsidP="00C568B6"/>
        </w:tc>
      </w:tr>
      <w:tr w:rsidR="00C568B6" w14:paraId="216A5235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EDAF" w14:textId="77777777" w:rsidR="00C568B6" w:rsidRDefault="00C568B6" w:rsidP="00C568B6">
            <w:pPr>
              <w:rPr>
                <w:lang w:val="fr-BE"/>
              </w:rPr>
            </w:pPr>
            <w:r>
              <w:t xml:space="preserve">Nom : </w:t>
            </w:r>
          </w:p>
          <w:p w14:paraId="3D9E22BF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E0DC" w14:textId="77777777" w:rsidR="00C568B6" w:rsidRDefault="00C568B6" w:rsidP="00C568B6"/>
        </w:tc>
      </w:tr>
      <w:tr w:rsidR="00C568B6" w14:paraId="39F8AABF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F84" w14:textId="77777777" w:rsidR="00C568B6" w:rsidRDefault="00C568B6" w:rsidP="00C568B6">
            <w:pPr>
              <w:rPr>
                <w:lang w:val="fr-BE"/>
              </w:rPr>
            </w:pPr>
            <w:proofErr w:type="spellStart"/>
            <w:r>
              <w:t>Prénom</w:t>
            </w:r>
            <w:proofErr w:type="spellEnd"/>
            <w:r>
              <w:t xml:space="preserve"> : </w:t>
            </w:r>
          </w:p>
          <w:p w14:paraId="6D88B0A2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435" w14:textId="77777777" w:rsidR="00C568B6" w:rsidRDefault="00C568B6" w:rsidP="00C568B6"/>
        </w:tc>
      </w:tr>
      <w:tr w:rsidR="00C568B6" w14:paraId="315D1DE4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4E5" w14:textId="77777777" w:rsidR="00C568B6" w:rsidRDefault="00C568B6" w:rsidP="00C568B6">
            <w:pPr>
              <w:rPr>
                <w:lang w:val="fr-BE"/>
              </w:rPr>
            </w:pPr>
            <w:proofErr w:type="spellStart"/>
            <w:r>
              <w:t>Nationalite</w:t>
            </w:r>
            <w:proofErr w:type="spellEnd"/>
            <w:r>
              <w:t xml:space="preserve">́ : </w:t>
            </w:r>
          </w:p>
          <w:p w14:paraId="124EC110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3B4E" w14:textId="77777777" w:rsidR="00C568B6" w:rsidRDefault="00C568B6" w:rsidP="00C568B6"/>
        </w:tc>
      </w:tr>
      <w:tr w:rsidR="00C568B6" w14:paraId="7CC56271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5B9" w14:textId="77777777" w:rsidR="00C568B6" w:rsidRDefault="00C568B6" w:rsidP="00C568B6">
            <w:pPr>
              <w:rPr>
                <w:lang w:val="fr-BE"/>
              </w:rPr>
            </w:pPr>
            <w:r>
              <w:t xml:space="preserve">Ville : </w:t>
            </w:r>
          </w:p>
          <w:p w14:paraId="1826F881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2EBA" w14:textId="77777777" w:rsidR="00C568B6" w:rsidRDefault="00C568B6" w:rsidP="00C568B6"/>
        </w:tc>
      </w:tr>
      <w:tr w:rsidR="00C568B6" w14:paraId="5A8C6179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9731" w14:textId="77777777" w:rsidR="00C568B6" w:rsidRDefault="00C568B6" w:rsidP="00C568B6">
            <w:pPr>
              <w:rPr>
                <w:lang w:val="fr-BE"/>
              </w:rPr>
            </w:pPr>
            <w:proofErr w:type="spellStart"/>
            <w:r>
              <w:t>Âge</w:t>
            </w:r>
            <w:proofErr w:type="spellEnd"/>
            <w:r>
              <w:t xml:space="preserve"> : </w:t>
            </w:r>
          </w:p>
          <w:p w14:paraId="36DAFC4E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1D72" w14:textId="77777777" w:rsidR="00C568B6" w:rsidRDefault="00C568B6" w:rsidP="00C568B6"/>
        </w:tc>
      </w:tr>
      <w:tr w:rsidR="00C568B6" w14:paraId="7304E296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99" w14:textId="77777777" w:rsidR="00C568B6" w:rsidRDefault="00C568B6" w:rsidP="00C568B6">
            <w:r>
              <w:t>Etudes :</w:t>
            </w:r>
          </w:p>
          <w:p w14:paraId="2CC83626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F3B" w14:textId="77777777" w:rsidR="00C568B6" w:rsidRDefault="00C568B6" w:rsidP="00C568B6"/>
        </w:tc>
      </w:tr>
      <w:tr w:rsidR="00C568B6" w14:paraId="01AE2E8C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1A0" w14:textId="77777777" w:rsidR="00C568B6" w:rsidRDefault="00C568B6" w:rsidP="00C568B6">
            <w:r>
              <w:t>Ce qui me caractérise :</w:t>
            </w:r>
          </w:p>
          <w:p w14:paraId="426067CA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80DC" w14:textId="77777777" w:rsidR="00C568B6" w:rsidRDefault="00C568B6" w:rsidP="00C568B6"/>
        </w:tc>
      </w:tr>
      <w:tr w:rsidR="00C568B6" w14:paraId="5C9194C4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744C" w14:textId="77777777" w:rsidR="00C568B6" w:rsidRDefault="00C568B6" w:rsidP="00C568B6">
            <w:r>
              <w:t>Langues :</w:t>
            </w:r>
          </w:p>
          <w:p w14:paraId="34464D5F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041E" w14:textId="77777777" w:rsidR="00C568B6" w:rsidRDefault="00C568B6" w:rsidP="00C568B6"/>
        </w:tc>
      </w:tr>
      <w:tr w:rsidR="00C568B6" w14:paraId="33880F5C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00F0" w14:textId="77777777" w:rsidR="00C568B6" w:rsidRDefault="00C568B6" w:rsidP="00C568B6">
            <w:r>
              <w:t>Ce qui est important pour moi :</w:t>
            </w:r>
          </w:p>
          <w:p w14:paraId="5301D9F1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DBD4" w14:textId="77777777" w:rsidR="00C568B6" w:rsidRDefault="00C568B6" w:rsidP="00C568B6"/>
        </w:tc>
      </w:tr>
    </w:tbl>
    <w:p w14:paraId="05C210DF" w14:textId="77777777" w:rsidR="00C568B6" w:rsidRDefault="00C568B6" w:rsidP="00C568B6"/>
    <w:p w14:paraId="010DE354" w14:textId="77777777" w:rsidR="00C568B6" w:rsidRDefault="00C568B6" w:rsidP="00C568B6"/>
    <w:p w14:paraId="0CD6B65B" w14:textId="77777777" w:rsidR="00C568B6" w:rsidRDefault="00C568B6" w:rsidP="00C568B6"/>
    <w:p w14:paraId="241E7450" w14:textId="77777777" w:rsidR="00C568B6" w:rsidRDefault="00C568B6" w:rsidP="00C568B6"/>
    <w:p w14:paraId="3F60E955" w14:textId="77777777" w:rsidR="00C568B6" w:rsidRDefault="00C568B6" w:rsidP="00C568B6"/>
    <w:p w14:paraId="03E42FEC" w14:textId="77777777" w:rsidR="00C568B6" w:rsidRDefault="00C568B6" w:rsidP="00C568B6"/>
    <w:p w14:paraId="640F17D8" w14:textId="77777777" w:rsidR="00C568B6" w:rsidRDefault="00C568B6" w:rsidP="00C568B6"/>
    <w:p w14:paraId="3212B2A1" w14:textId="77777777" w:rsidR="00C568B6" w:rsidRDefault="00C568B6" w:rsidP="00C568B6"/>
    <w:p w14:paraId="125B9951" w14:textId="77777777" w:rsidR="00C568B6" w:rsidRDefault="00C568B6" w:rsidP="00C568B6"/>
    <w:p w14:paraId="5F156F32" w14:textId="77777777" w:rsidR="00C568B6" w:rsidRDefault="00C568B6" w:rsidP="00C568B6"/>
    <w:p w14:paraId="5457C8E6" w14:textId="77777777" w:rsidR="00C568B6" w:rsidRDefault="00C568B6" w:rsidP="00C568B6"/>
    <w:p w14:paraId="46C3036F" w14:textId="77777777" w:rsidR="00C568B6" w:rsidRDefault="00C568B6" w:rsidP="00C568B6">
      <w:pPr>
        <w:rPr>
          <w:sz w:val="28"/>
          <w:szCs w:val="28"/>
        </w:rPr>
      </w:pPr>
    </w:p>
    <w:p w14:paraId="42679809" w14:textId="77777777" w:rsidR="00C568B6" w:rsidRDefault="00C568B6" w:rsidP="00C568B6">
      <w:pPr>
        <w:rPr>
          <w:sz w:val="28"/>
          <w:szCs w:val="28"/>
        </w:rPr>
      </w:pPr>
    </w:p>
    <w:p w14:paraId="1B405B87" w14:textId="77777777" w:rsidR="00C568B6" w:rsidRDefault="00C568B6" w:rsidP="00C568B6">
      <w:pPr>
        <w:pStyle w:val="NormalWeb"/>
        <w:rPr>
          <w:rFonts w:ascii="Arial" w:hAnsi="Arial" w:cs="Arial"/>
          <w:b/>
          <w:bCs/>
          <w:sz w:val="28"/>
          <w:szCs w:val="28"/>
        </w:rPr>
      </w:pPr>
    </w:p>
    <w:p w14:paraId="0F03FDBF" w14:textId="77777777" w:rsidR="00C568B6" w:rsidRDefault="00C568B6" w:rsidP="00C568B6">
      <w:pPr>
        <w:rPr>
          <w:rFonts w:ascii="Arial" w:hAnsi="Arial" w:cs="Arial"/>
          <w:b/>
          <w:bCs/>
          <w:sz w:val="22"/>
          <w:szCs w:val="22"/>
        </w:rPr>
      </w:pPr>
    </w:p>
    <w:p w14:paraId="272A489A" w14:textId="54B3F055" w:rsidR="00C568B6" w:rsidRDefault="00C568B6" w:rsidP="00C568B6">
      <w:pPr>
        <w:pStyle w:val="Activit"/>
      </w:pPr>
      <w:r>
        <w:br/>
      </w:r>
      <w:r>
        <w:br/>
      </w:r>
      <w:r>
        <w:br/>
      </w:r>
      <w:r>
        <w:br/>
      </w:r>
      <w:r>
        <w:br/>
      </w:r>
      <w:r>
        <w:lastRenderedPageBreak/>
        <w:t>Activité 3 : interrogez votre binôme et complétez le texte puis le tableau avec les informations qu’il vous donne.</w:t>
      </w:r>
    </w:p>
    <w:p w14:paraId="1C3008F9" w14:textId="77777777" w:rsidR="00C568B6" w:rsidRDefault="00C568B6" w:rsidP="00C568B6"/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C568B6" w14:paraId="048FDA84" w14:textId="77777777" w:rsidTr="00C568B6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07CE" w14:textId="77777777" w:rsidR="00C568B6" w:rsidRDefault="00C568B6" w:rsidP="00C568B6">
            <w:r>
              <w:t>Il / Elle s’appelle ………………………………</w:t>
            </w:r>
            <w:proofErr w:type="gramStart"/>
            <w:r>
              <w:t>…….</w:t>
            </w:r>
            <w:proofErr w:type="gramEnd"/>
            <w:r>
              <w:t>, il/elle a …………ans et il/elle est ………………. Il/elle habite à ………………. Il/elle va au …………………, il/elle est en …………………  Il/elle parle 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 Il/elle est ……………………………………………… …………………………………………… 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7C995162" w14:textId="77777777" w:rsidR="00C568B6" w:rsidRDefault="00C568B6" w:rsidP="00C568B6">
            <w:r>
              <w:t xml:space="preserve">………………………………………………………………………………………………….. </w:t>
            </w:r>
            <w:proofErr w:type="gramStart"/>
            <w:r>
              <w:t>sont</w:t>
            </w:r>
            <w:proofErr w:type="gramEnd"/>
            <w:r>
              <w:t xml:space="preserve"> importants pour lui/elle.</w:t>
            </w:r>
          </w:p>
          <w:p w14:paraId="20D41E01" w14:textId="77777777" w:rsidR="00C568B6" w:rsidRDefault="00C568B6" w:rsidP="00C568B6"/>
        </w:tc>
      </w:tr>
      <w:tr w:rsidR="00C568B6" w14:paraId="75EAED96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BEBD" w14:textId="77777777" w:rsidR="00C568B6" w:rsidRDefault="00C568B6" w:rsidP="00C568B6">
            <w:pPr>
              <w:rPr>
                <w:lang w:val="fr-BE"/>
              </w:rPr>
            </w:pPr>
            <w:r>
              <w:t xml:space="preserve">Nom : </w:t>
            </w:r>
          </w:p>
          <w:p w14:paraId="39A828C2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7AFD" w14:textId="77777777" w:rsidR="00C568B6" w:rsidRDefault="00C568B6" w:rsidP="00C568B6"/>
        </w:tc>
      </w:tr>
      <w:tr w:rsidR="00C568B6" w14:paraId="5EF5C8FD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DBE" w14:textId="77777777" w:rsidR="00C568B6" w:rsidRDefault="00C568B6" w:rsidP="00C568B6">
            <w:pPr>
              <w:rPr>
                <w:lang w:val="fr-BE"/>
              </w:rPr>
            </w:pPr>
            <w:proofErr w:type="spellStart"/>
            <w:r>
              <w:t>Prénom</w:t>
            </w:r>
            <w:proofErr w:type="spellEnd"/>
            <w:r>
              <w:t xml:space="preserve"> : </w:t>
            </w:r>
          </w:p>
          <w:p w14:paraId="1149C24F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13D5" w14:textId="77777777" w:rsidR="00C568B6" w:rsidRDefault="00C568B6" w:rsidP="00C568B6"/>
        </w:tc>
      </w:tr>
      <w:tr w:rsidR="00C568B6" w14:paraId="53737E1C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05B" w14:textId="77777777" w:rsidR="00C568B6" w:rsidRDefault="00C568B6" w:rsidP="00C568B6">
            <w:pPr>
              <w:rPr>
                <w:lang w:val="fr-BE"/>
              </w:rPr>
            </w:pPr>
            <w:proofErr w:type="spellStart"/>
            <w:r>
              <w:t>Nationalite</w:t>
            </w:r>
            <w:proofErr w:type="spellEnd"/>
            <w:r>
              <w:t xml:space="preserve">́ : </w:t>
            </w:r>
          </w:p>
          <w:p w14:paraId="4444F2DB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A68F" w14:textId="77777777" w:rsidR="00C568B6" w:rsidRDefault="00C568B6" w:rsidP="00C568B6"/>
        </w:tc>
      </w:tr>
      <w:tr w:rsidR="00C568B6" w14:paraId="22AC0603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E0ED" w14:textId="77777777" w:rsidR="00C568B6" w:rsidRDefault="00C568B6" w:rsidP="00C568B6">
            <w:pPr>
              <w:rPr>
                <w:lang w:val="fr-BE"/>
              </w:rPr>
            </w:pPr>
            <w:r>
              <w:t xml:space="preserve">Ville : </w:t>
            </w:r>
          </w:p>
          <w:p w14:paraId="45F69507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879" w14:textId="77777777" w:rsidR="00C568B6" w:rsidRDefault="00C568B6" w:rsidP="00C568B6"/>
        </w:tc>
      </w:tr>
      <w:tr w:rsidR="00C568B6" w14:paraId="66ACC059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294" w14:textId="77777777" w:rsidR="00C568B6" w:rsidRDefault="00C568B6" w:rsidP="00C568B6">
            <w:pPr>
              <w:rPr>
                <w:lang w:val="fr-BE"/>
              </w:rPr>
            </w:pPr>
            <w:proofErr w:type="spellStart"/>
            <w:r>
              <w:t>Âge</w:t>
            </w:r>
            <w:proofErr w:type="spellEnd"/>
            <w:r>
              <w:t xml:space="preserve"> : </w:t>
            </w:r>
          </w:p>
          <w:p w14:paraId="1825982B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46" w14:textId="77777777" w:rsidR="00C568B6" w:rsidRDefault="00C568B6" w:rsidP="00C568B6"/>
        </w:tc>
      </w:tr>
      <w:tr w:rsidR="00C568B6" w14:paraId="036A7D21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228" w14:textId="77777777" w:rsidR="00C568B6" w:rsidRDefault="00C568B6" w:rsidP="00C568B6">
            <w:r>
              <w:t>Etudes :</w:t>
            </w:r>
          </w:p>
          <w:p w14:paraId="40CB7A9E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E12E" w14:textId="77777777" w:rsidR="00C568B6" w:rsidRDefault="00C568B6" w:rsidP="00C568B6"/>
        </w:tc>
      </w:tr>
      <w:tr w:rsidR="00C568B6" w14:paraId="3D4A928F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FF2E" w14:textId="77777777" w:rsidR="00C568B6" w:rsidRDefault="00C568B6" w:rsidP="00C568B6">
            <w:r>
              <w:t>Langues :</w:t>
            </w:r>
          </w:p>
          <w:p w14:paraId="1CA0574A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19D" w14:textId="77777777" w:rsidR="00C568B6" w:rsidRDefault="00C568B6" w:rsidP="00C568B6"/>
        </w:tc>
      </w:tr>
      <w:tr w:rsidR="00C568B6" w14:paraId="72EB0998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F93" w14:textId="77777777" w:rsidR="00C568B6" w:rsidRDefault="00C568B6" w:rsidP="00C568B6">
            <w:r>
              <w:t>Ce qui me caractérise :</w:t>
            </w:r>
          </w:p>
          <w:p w14:paraId="2A906C43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283" w14:textId="77777777" w:rsidR="00C568B6" w:rsidRDefault="00C568B6" w:rsidP="00C568B6"/>
        </w:tc>
      </w:tr>
      <w:tr w:rsidR="00C568B6" w14:paraId="68B025B1" w14:textId="77777777" w:rsidTr="00C568B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A4A" w14:textId="77777777" w:rsidR="00C568B6" w:rsidRDefault="00C568B6" w:rsidP="00C568B6">
            <w:r>
              <w:t>Ce qui est important pour moi :</w:t>
            </w:r>
          </w:p>
          <w:p w14:paraId="3B1DC7D1" w14:textId="77777777" w:rsidR="00C568B6" w:rsidRDefault="00C568B6" w:rsidP="00C568B6"/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C17" w14:textId="77777777" w:rsidR="00C568B6" w:rsidRDefault="00C568B6" w:rsidP="00C568B6"/>
        </w:tc>
      </w:tr>
    </w:tbl>
    <w:p w14:paraId="48A2DF01" w14:textId="77777777" w:rsidR="00C568B6" w:rsidRDefault="00C568B6" w:rsidP="00C568B6"/>
    <w:p w14:paraId="2B51F74A" w14:textId="77777777" w:rsidR="00C568B6" w:rsidRDefault="00C568B6" w:rsidP="00C568B6">
      <w:pPr>
        <w:rPr>
          <w:sz w:val="28"/>
          <w:szCs w:val="28"/>
        </w:rPr>
      </w:pPr>
    </w:p>
    <w:p w14:paraId="0288A821" w14:textId="77777777" w:rsidR="00C568B6" w:rsidRDefault="00C568B6" w:rsidP="00C568B6">
      <w:pPr>
        <w:rPr>
          <w:sz w:val="28"/>
          <w:szCs w:val="28"/>
        </w:rPr>
      </w:pPr>
    </w:p>
    <w:p w14:paraId="4FA6B016" w14:textId="77777777" w:rsidR="00C568B6" w:rsidRDefault="00C568B6" w:rsidP="00C568B6"/>
    <w:p w14:paraId="6A501E31" w14:textId="7B19E202" w:rsidR="006E7956" w:rsidRPr="00C568B6" w:rsidRDefault="006E7956" w:rsidP="00C568B6"/>
    <w:sectPr w:rsidR="006E7956" w:rsidRPr="00C568B6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5736D" w14:textId="77777777" w:rsidR="008937F2" w:rsidRDefault="008937F2" w:rsidP="00597604">
      <w:r>
        <w:separator/>
      </w:r>
    </w:p>
  </w:endnote>
  <w:endnote w:type="continuationSeparator" w:id="0">
    <w:p w14:paraId="4AB6A04E" w14:textId="77777777" w:rsidR="008937F2" w:rsidRDefault="008937F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93115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6FAE6A82" wp14:editId="1138FB7C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D3B79" w14:textId="77777777" w:rsidR="008937F2" w:rsidRDefault="008937F2" w:rsidP="00597604">
      <w:r>
        <w:separator/>
      </w:r>
    </w:p>
  </w:footnote>
  <w:footnote w:type="continuationSeparator" w:id="0">
    <w:p w14:paraId="63546323" w14:textId="77777777" w:rsidR="008937F2" w:rsidRDefault="008937F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1CD6B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12044EA0" wp14:editId="4A490E17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8B6"/>
    <w:rsid w:val="0012196C"/>
    <w:rsid w:val="0016582E"/>
    <w:rsid w:val="002C6A70"/>
    <w:rsid w:val="0030597F"/>
    <w:rsid w:val="00463F02"/>
    <w:rsid w:val="00594335"/>
    <w:rsid w:val="00597604"/>
    <w:rsid w:val="0063538A"/>
    <w:rsid w:val="006733A0"/>
    <w:rsid w:val="006E7956"/>
    <w:rsid w:val="00824615"/>
    <w:rsid w:val="008937F2"/>
    <w:rsid w:val="008A7DF9"/>
    <w:rsid w:val="00914CA3"/>
    <w:rsid w:val="0095548B"/>
    <w:rsid w:val="00960DD8"/>
    <w:rsid w:val="00B24F63"/>
    <w:rsid w:val="00B52A67"/>
    <w:rsid w:val="00C178C8"/>
    <w:rsid w:val="00C568B6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BDCF4"/>
  <w15:docId w15:val="{EFE806ED-D0E2-4D4F-8B95-1ADBEB147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C568B6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semiHidden/>
    <w:unhideWhenUsed/>
    <w:rsid w:val="00C568B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BE" w:eastAsia="fr-FR"/>
    </w:rPr>
  </w:style>
  <w:style w:type="table" w:styleId="Grilledutableau">
    <w:name w:val="Table Grid"/>
    <w:basedOn w:val="TableauNormal"/>
    <w:uiPriority w:val="39"/>
    <w:rsid w:val="00C568B6"/>
    <w:pPr>
      <w:widowControl/>
      <w:autoSpaceDE/>
      <w:autoSpaceDN/>
    </w:pPr>
    <w:rPr>
      <w:sz w:val="24"/>
      <w:szCs w:val="24"/>
      <w:lang w:val="fr-B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2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1</TotalTime>
  <Pages>3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2023-08-19T10:45:00Z</dcterms:created>
  <dcterms:modified xsi:type="dcterms:W3CDTF">2023-08-19T10:46:00Z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