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03C7" w:rsidRDefault="00C003C7" w:rsidP="00C003C7">
      <w:pPr>
        <w:pStyle w:val="TITREDENIVEAU1"/>
      </w:pPr>
      <w:r>
        <w:t xml:space="preserve">Rédiger </w:t>
      </w:r>
      <w:proofErr w:type="spellStart"/>
      <w:r>
        <w:t>son</w:t>
      </w:r>
      <w:proofErr w:type="spellEnd"/>
      <w:r>
        <w:t xml:space="preserve"> CV en UPE2A</w:t>
      </w:r>
    </w:p>
    <w:p w:rsidR="00C003C7" w:rsidRDefault="00C003C7" w:rsidP="00C003C7">
      <w:pPr>
        <w:pStyle w:val="Fichelve"/>
      </w:pPr>
      <w:r>
        <w:t xml:space="preserve">Fiche </w:t>
      </w:r>
      <w:proofErr w:type="spellStart"/>
      <w:r>
        <w:t>élève</w:t>
      </w:r>
      <w:proofErr w:type="spellEnd"/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pStyle w:val="Activit"/>
        <w:rPr>
          <w:sz w:val="24"/>
          <w:szCs w:val="24"/>
        </w:rPr>
      </w:pPr>
      <w:proofErr w:type="spellStart"/>
      <w:r>
        <w:t>Activité</w:t>
      </w:r>
      <w:proofErr w:type="spellEnd"/>
      <w:r>
        <w:t xml:space="preserve"> 1:</w:t>
      </w:r>
    </w:p>
    <w:p w:rsidR="00C003C7" w:rsidRPr="00C003C7" w:rsidRDefault="00C003C7" w:rsidP="00C003C7">
      <w:pPr>
        <w:rPr>
          <w:rFonts w:ascii="Arial" w:hAnsi="Arial" w:cs="Arial"/>
          <w:sz w:val="20"/>
          <w:szCs w:val="20"/>
          <w:lang w:val="nl-BE"/>
        </w:rPr>
      </w:pPr>
      <w:r w:rsidRPr="00C003C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455930</wp:posOffset>
                </wp:positionV>
                <wp:extent cx="4231005" cy="3434715"/>
                <wp:effectExtent l="0" t="0" r="17145" b="13335"/>
                <wp:wrapThrough wrapText="bothSides">
                  <wp:wrapPolygon edited="0">
                    <wp:start x="2140" y="0"/>
                    <wp:lineTo x="1653" y="120"/>
                    <wp:lineTo x="97" y="1557"/>
                    <wp:lineTo x="0" y="2755"/>
                    <wp:lineTo x="0" y="19527"/>
                    <wp:lineTo x="973" y="21085"/>
                    <wp:lineTo x="1848" y="21564"/>
                    <wp:lineTo x="2042" y="21564"/>
                    <wp:lineTo x="19548" y="21564"/>
                    <wp:lineTo x="19645" y="21564"/>
                    <wp:lineTo x="20715" y="21085"/>
                    <wp:lineTo x="21590" y="19527"/>
                    <wp:lineTo x="21590" y="2755"/>
                    <wp:lineTo x="21493" y="1557"/>
                    <wp:lineTo x="20034" y="120"/>
                    <wp:lineTo x="19451" y="0"/>
                    <wp:lineTo x="2140" y="0"/>
                  </wp:wrapPolygon>
                </wp:wrapThrough>
                <wp:docPr id="247408956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1005" cy="343471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03C7" w:rsidRDefault="00C003C7" w:rsidP="00C003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  <w:t xml:space="preserve">Les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  <w:t>rubriques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  <w:t>d’un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  <w:t xml:space="preserve"> CV</w:t>
                            </w:r>
                          </w:p>
                          <w:p w:rsidR="00C003C7" w:rsidRDefault="00C003C7" w:rsidP="00C003C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nl-BE"/>
                              </w:rPr>
                            </w:pP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numPr>
                                <w:ilvl w:val="0"/>
                                <w:numId w:val="11"/>
                              </w:numPr>
                              <w:spacing w:line="480" w:lineRule="auto"/>
                              <w:contextualSpacing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nl-BE"/>
                              </w:rPr>
                              <w:t>______________________________</w:t>
                            </w:r>
                          </w:p>
                          <w:p w:rsidR="00C003C7" w:rsidRDefault="00C003C7" w:rsidP="00C003C7">
                            <w:pPr>
                              <w:pStyle w:val="Paragraphedeliste"/>
                              <w:spacing w:line="480" w:lineRule="auto"/>
                              <w:rPr>
                                <w:rFonts w:ascii="Arial" w:hAnsi="Arial" w:cs="Arial"/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1" o:spid="_x0000_s1026" style="position:absolute;margin-left:41.15pt;margin-top:35.9pt;width:333.15pt;height:2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" fillcolor="#fabf8f [1945]" strokecolor="#243f60 [1604]" strokeweight="2pt">
                <v:textbox>
                  <w:txbxContent>
                    <w:p w:rsidR="00C003C7" w:rsidRDefault="00C003C7" w:rsidP="00C003C7">
                      <w:pPr>
                        <w:jc w:val="center"/>
                        <w:rPr>
                          <w:rFonts w:ascii="Arial" w:hAnsi="Arial" w:cs="Arial"/>
                          <w:b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nl-BE"/>
                        </w:rPr>
                        <w:t xml:space="preserve">Les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lang w:val="nl-BE"/>
                        </w:rPr>
                        <w:t>rubriques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lang w:val="nl-B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lang w:val="nl-BE"/>
                        </w:rPr>
                        <w:t>d’un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lang w:val="nl-BE"/>
                        </w:rPr>
                        <w:t xml:space="preserve"> CV</w:t>
                      </w:r>
                    </w:p>
                    <w:p w:rsidR="00C003C7" w:rsidRDefault="00C003C7" w:rsidP="00C003C7">
                      <w:pPr>
                        <w:jc w:val="center"/>
                        <w:rPr>
                          <w:rFonts w:ascii="Arial" w:hAnsi="Arial" w:cs="Arial"/>
                          <w:b/>
                          <w:lang w:val="nl-BE"/>
                        </w:rPr>
                      </w:pP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numPr>
                          <w:ilvl w:val="0"/>
                          <w:numId w:val="11"/>
                        </w:numPr>
                        <w:spacing w:line="480" w:lineRule="auto"/>
                        <w:contextualSpacing/>
                        <w:rPr>
                          <w:rFonts w:ascii="Arial" w:hAnsi="Arial" w:cs="Arial"/>
                          <w:lang w:val="nl-BE"/>
                        </w:rPr>
                      </w:pPr>
                      <w:r>
                        <w:rPr>
                          <w:rFonts w:ascii="Arial" w:hAnsi="Arial" w:cs="Arial"/>
                          <w:lang w:val="nl-BE"/>
                        </w:rPr>
                        <w:t>______________________________</w:t>
                      </w:r>
                    </w:p>
                    <w:p w:rsidR="00C003C7" w:rsidRDefault="00C003C7" w:rsidP="00C003C7">
                      <w:pPr>
                        <w:pStyle w:val="Paragraphedeliste"/>
                        <w:spacing w:line="480" w:lineRule="auto"/>
                        <w:rPr>
                          <w:rFonts w:ascii="Arial" w:hAnsi="Arial" w:cs="Arial"/>
                          <w:lang w:val="nl-BE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Regardez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le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CV de Sacha et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définissez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les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différentes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rubriques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qui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le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composent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>.</w:t>
      </w: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rPr>
          <w:rFonts w:ascii="Arial" w:hAnsi="Arial" w:cs="Arial"/>
          <w:sz w:val="28"/>
          <w:szCs w:val="28"/>
          <w:lang w:val="nl-BE"/>
        </w:rPr>
      </w:pPr>
    </w:p>
    <w:p w:rsidR="00C003C7" w:rsidRDefault="00C003C7" w:rsidP="00C003C7">
      <w:pPr>
        <w:pStyle w:val="Activit"/>
        <w:rPr>
          <w:sz w:val="24"/>
          <w:szCs w:val="24"/>
        </w:rPr>
      </w:pPr>
      <w:proofErr w:type="spellStart"/>
      <w:r>
        <w:t>Activité</w:t>
      </w:r>
      <w:proofErr w:type="spellEnd"/>
      <w:r>
        <w:t xml:space="preserve"> 2 :</w:t>
      </w:r>
    </w:p>
    <w:p w:rsidR="00C003C7" w:rsidRDefault="00C003C7" w:rsidP="00C003C7">
      <w:pPr>
        <w:rPr>
          <w:lang w:val="nl-BE"/>
        </w:rPr>
      </w:pPr>
      <w:proofErr w:type="spellStart"/>
      <w:r>
        <w:rPr>
          <w:lang w:val="nl-BE"/>
        </w:rPr>
        <w:t>Compétez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le</w:t>
      </w:r>
      <w:proofErr w:type="spellEnd"/>
      <w:r>
        <w:rPr>
          <w:lang w:val="nl-BE"/>
        </w:rPr>
        <w:t xml:space="preserve"> tableau pour </w:t>
      </w:r>
      <w:proofErr w:type="spellStart"/>
      <w:r>
        <w:rPr>
          <w:lang w:val="nl-BE"/>
        </w:rPr>
        <w:t>définir</w:t>
      </w:r>
      <w:proofErr w:type="spellEnd"/>
      <w:r>
        <w:rPr>
          <w:lang w:val="nl-BE"/>
        </w:rPr>
        <w:t xml:space="preserve"> à </w:t>
      </w:r>
      <w:proofErr w:type="spellStart"/>
      <w:r>
        <w:rPr>
          <w:lang w:val="nl-BE"/>
        </w:rPr>
        <w:t>quelles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rubriques</w:t>
      </w:r>
      <w:proofErr w:type="spellEnd"/>
      <w:r>
        <w:rPr>
          <w:lang w:val="nl-BE"/>
        </w:rPr>
        <w:t xml:space="preserve"> se </w:t>
      </w:r>
      <w:proofErr w:type="spellStart"/>
      <w:r>
        <w:rPr>
          <w:lang w:val="nl-BE"/>
        </w:rPr>
        <w:t>rapportent</w:t>
      </w:r>
      <w:proofErr w:type="spellEnd"/>
      <w:r>
        <w:rPr>
          <w:lang w:val="nl-BE"/>
        </w:rPr>
        <w:t xml:space="preserve"> les séances </w:t>
      </w:r>
      <w:proofErr w:type="spellStart"/>
      <w:r>
        <w:rPr>
          <w:lang w:val="nl-BE"/>
        </w:rPr>
        <w:t>précédentes</w:t>
      </w:r>
      <w:proofErr w:type="spellEnd"/>
      <w:r>
        <w:rPr>
          <w:lang w:val="nl-BE"/>
        </w:rPr>
        <w:t xml:space="preserve">. Attention, </w:t>
      </w:r>
      <w:proofErr w:type="spellStart"/>
      <w:r>
        <w:rPr>
          <w:lang w:val="nl-BE"/>
        </w:rPr>
        <w:t>une</w:t>
      </w:r>
      <w:proofErr w:type="spellEnd"/>
      <w:r>
        <w:rPr>
          <w:lang w:val="nl-BE"/>
        </w:rPr>
        <w:t xml:space="preserve"> séance peut </w:t>
      </w:r>
      <w:proofErr w:type="spellStart"/>
      <w:r>
        <w:rPr>
          <w:lang w:val="nl-BE"/>
        </w:rPr>
        <w:t>regrouper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plusieurs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rubriques</w:t>
      </w:r>
      <w:proofErr w:type="spellEnd"/>
      <w:r>
        <w:rPr>
          <w:lang w:val="nl-BE"/>
        </w:rPr>
        <w:t xml:space="preserve"> !</w:t>
      </w:r>
      <w:proofErr w:type="gramEnd"/>
    </w:p>
    <w:p w:rsidR="00C003C7" w:rsidRPr="00C003C7" w:rsidRDefault="00C003C7" w:rsidP="00C003C7">
      <w:pPr>
        <w:rPr>
          <w:rFonts w:ascii="Arial" w:hAnsi="Arial" w:cs="Arial"/>
          <w:sz w:val="20"/>
          <w:szCs w:val="20"/>
          <w:lang w:val="nl-BE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C003C7" w:rsidRPr="00C003C7" w:rsidTr="00C003C7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nl-BE"/>
              </w:rPr>
            </w:pPr>
            <w:r w:rsidRPr="00C003C7">
              <w:rPr>
                <w:rFonts w:ascii="Arial" w:hAnsi="Arial" w:cs="Arial"/>
                <w:b/>
                <w:sz w:val="22"/>
                <w:szCs w:val="22"/>
                <w:lang w:val="nl-BE"/>
              </w:rPr>
              <w:t>Séances</w:t>
            </w:r>
          </w:p>
          <w:p w:rsidR="00C003C7" w:rsidRPr="00C003C7" w:rsidRDefault="00C003C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3C7" w:rsidRPr="00C003C7" w:rsidRDefault="00C003C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nl-BE"/>
              </w:rPr>
            </w:pPr>
            <w:proofErr w:type="spellStart"/>
            <w:r w:rsidRPr="00C003C7">
              <w:rPr>
                <w:rFonts w:ascii="Arial" w:hAnsi="Arial" w:cs="Arial"/>
                <w:b/>
                <w:sz w:val="22"/>
                <w:szCs w:val="22"/>
                <w:lang w:val="nl-BE"/>
              </w:rPr>
              <w:t>Rubriques</w:t>
            </w:r>
            <w:proofErr w:type="spellEnd"/>
            <w:r w:rsidRPr="00C003C7">
              <w:rPr>
                <w:rFonts w:ascii="Arial" w:hAnsi="Arial" w:cs="Arial"/>
                <w:b/>
                <w:sz w:val="22"/>
                <w:szCs w:val="22"/>
                <w:lang w:val="nl-BE"/>
              </w:rPr>
              <w:t xml:space="preserve"> du CV</w:t>
            </w:r>
          </w:p>
        </w:tc>
      </w:tr>
      <w:tr w:rsidR="00C003C7" w:rsidRPr="00C003C7" w:rsidTr="00C003C7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Se présenter</w:t>
            </w: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</w:tr>
      <w:tr w:rsidR="00C003C7" w:rsidRPr="00C003C7" w:rsidTr="00C003C7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Parler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de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ce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qu’on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aime</w:t>
            </w:r>
            <w:proofErr w:type="spellEnd"/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</w:tr>
      <w:tr w:rsidR="00C003C7" w:rsidRPr="00C003C7" w:rsidTr="00C003C7">
        <w:trPr>
          <w:trHeight w:val="208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Parler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de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ce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qu’on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est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</w:t>
            </w:r>
            <w:proofErr w:type="spellStart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>capable</w:t>
            </w:r>
            <w:proofErr w:type="spellEnd"/>
            <w:r w:rsidRPr="00C003C7">
              <w:rPr>
                <w:rFonts w:ascii="Arial" w:hAnsi="Arial" w:cs="Arial"/>
                <w:sz w:val="20"/>
                <w:szCs w:val="20"/>
                <w:lang w:val="nl-BE"/>
              </w:rPr>
              <w:t xml:space="preserve"> de faire</w:t>
            </w: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3C7" w:rsidRPr="00C003C7" w:rsidRDefault="00C003C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</w:p>
        </w:tc>
      </w:tr>
    </w:tbl>
    <w:p w:rsidR="00C003C7" w:rsidRPr="00C003C7" w:rsidRDefault="00C003C7" w:rsidP="00C003C7">
      <w:pPr>
        <w:rPr>
          <w:rFonts w:ascii="Arial" w:hAnsi="Arial" w:cs="Arial"/>
          <w:sz w:val="20"/>
          <w:szCs w:val="20"/>
          <w:lang w:val="nl-BE"/>
        </w:rPr>
      </w:pPr>
    </w:p>
    <w:p w:rsidR="00C003C7" w:rsidRPr="00C003C7" w:rsidRDefault="00C003C7" w:rsidP="00C003C7">
      <w:pPr>
        <w:rPr>
          <w:rFonts w:ascii="Arial" w:hAnsi="Arial" w:cs="Arial"/>
          <w:sz w:val="20"/>
          <w:szCs w:val="20"/>
          <w:lang w:val="nl-BE"/>
        </w:rPr>
      </w:pPr>
    </w:p>
    <w:p w:rsidR="00C003C7" w:rsidRDefault="00C003C7" w:rsidP="00C003C7">
      <w:pPr>
        <w:pStyle w:val="Activit"/>
        <w:rPr>
          <w:sz w:val="24"/>
          <w:szCs w:val="24"/>
        </w:rPr>
      </w:pPr>
      <w:proofErr w:type="spellStart"/>
      <w:r>
        <w:t>Activité</w:t>
      </w:r>
      <w:proofErr w:type="spellEnd"/>
      <w:r>
        <w:t xml:space="preserve"> 3 :</w:t>
      </w:r>
    </w:p>
    <w:p w:rsidR="00C003C7" w:rsidRPr="00C003C7" w:rsidRDefault="00C003C7" w:rsidP="00C003C7">
      <w:pPr>
        <w:rPr>
          <w:rFonts w:ascii="Arial" w:hAnsi="Arial" w:cs="Arial"/>
          <w:sz w:val="20"/>
          <w:szCs w:val="20"/>
          <w:lang w:val="nl-BE"/>
        </w:rPr>
      </w:pP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Allez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sur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hyperlink r:id="rId10" w:history="1">
        <w:r w:rsidRPr="00C003C7">
          <w:rPr>
            <w:rStyle w:val="Titre1Car"/>
          </w:rPr>
          <w:t>http://cvenligne.onisep.fr</w:t>
        </w:r>
      </w:hyperlink>
      <w:r w:rsidRPr="00C003C7">
        <w:rPr>
          <w:rFonts w:ascii="Arial" w:hAnsi="Arial" w:cs="Arial"/>
          <w:sz w:val="20"/>
          <w:szCs w:val="20"/>
          <w:lang w:val="nl-BE"/>
        </w:rPr>
        <w:t xml:space="preserve"> pour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construire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votre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CV et laissez-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vous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guider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.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Après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l’avoir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téléchargé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sous Word,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vous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pourrez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le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modifier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comme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vous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le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 xml:space="preserve"> </w:t>
      </w:r>
      <w:proofErr w:type="spellStart"/>
      <w:r w:rsidRPr="00C003C7">
        <w:rPr>
          <w:rFonts w:ascii="Arial" w:hAnsi="Arial" w:cs="Arial"/>
          <w:sz w:val="20"/>
          <w:szCs w:val="20"/>
          <w:lang w:val="nl-BE"/>
        </w:rPr>
        <w:t>voudrez</w:t>
      </w:r>
      <w:proofErr w:type="spellEnd"/>
      <w:r w:rsidRPr="00C003C7">
        <w:rPr>
          <w:rFonts w:ascii="Arial" w:hAnsi="Arial" w:cs="Arial"/>
          <w:sz w:val="20"/>
          <w:szCs w:val="20"/>
          <w:lang w:val="nl-BE"/>
        </w:rPr>
        <w:t>.</w:t>
      </w:r>
    </w:p>
    <w:p w:rsidR="006E7956" w:rsidRPr="00C003C7" w:rsidRDefault="006E7956" w:rsidP="00C003C7">
      <w:pPr>
        <w:rPr>
          <w:sz w:val="22"/>
          <w:szCs w:val="22"/>
        </w:rPr>
      </w:pPr>
    </w:p>
    <w:sectPr w:rsidR="006E7956" w:rsidRPr="00C003C7" w:rsidSect="0030597F">
      <w:headerReference w:type="default" r:id="rId11"/>
      <w:footerReference w:type="default" r:id="rId12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667D" w:rsidRDefault="0016667D" w:rsidP="00597604">
      <w:r>
        <w:separator/>
      </w:r>
    </w:p>
  </w:endnote>
  <w:endnote w:type="continuationSeparator" w:id="0">
    <w:p w:rsidR="0016667D" w:rsidRDefault="0016667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667D" w:rsidRDefault="0016667D" w:rsidP="00597604">
      <w:r>
        <w:separator/>
      </w:r>
    </w:p>
  </w:footnote>
  <w:footnote w:type="continuationSeparator" w:id="0">
    <w:p w:rsidR="0016667D" w:rsidRDefault="0016667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F7E4693"/>
    <w:multiLevelType w:val="hybridMultilevel"/>
    <w:tmpl w:val="F2203700"/>
    <w:lvl w:ilvl="0" w:tplc="B220161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89203446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C7"/>
    <w:rsid w:val="0012196C"/>
    <w:rsid w:val="0016582E"/>
    <w:rsid w:val="0016667D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003C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D5C4BDEA-5CB4-449D-AF24-053EE7E9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C003C7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C003C7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C003C7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cvenligne.onisep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2023-08-19T11:37:00Z</dcterms:created>
  <dcterms:modified xsi:type="dcterms:W3CDTF">2023-08-19T11:38:00Z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