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A33DF" w:rsidRDefault="004A33DF" w:rsidP="004A33DF">
      <w:pPr>
        <w:pStyle w:val="TITREDENIVEAU1"/>
        <w:rPr>
          <w:rFonts w:eastAsiaTheme="minorHAnsi"/>
          <w:lang w:val="fr-FR"/>
        </w:rPr>
      </w:pPr>
      <w:r>
        <w:t>Parler de ce qu’on aime en UPE2A</w:t>
      </w:r>
    </w:p>
    <w:p w:rsidR="004A33DF" w:rsidRDefault="004A33DF" w:rsidP="004A33DF">
      <w:pPr>
        <w:pStyle w:val="Fichelve"/>
      </w:pPr>
      <w:r>
        <w:t>Fiche élève</w:t>
      </w:r>
    </w:p>
    <w:p w:rsidR="004A33DF" w:rsidRDefault="004A33DF" w:rsidP="004A33DF">
      <w:pPr>
        <w:rPr>
          <w:rFonts w:ascii="Arial" w:hAnsi="Arial" w:cs="Arial"/>
        </w:rPr>
      </w:pPr>
    </w:p>
    <w:p w:rsidR="004A33DF" w:rsidRDefault="004A33DF" w:rsidP="004A33DF">
      <w:pPr>
        <w:rPr>
          <w:rFonts w:ascii="Arial" w:hAnsi="Arial" w:cs="Arial"/>
        </w:rPr>
      </w:pPr>
    </w:p>
    <w:p w:rsidR="004A33DF" w:rsidRDefault="004A33DF" w:rsidP="004A33DF">
      <w:pPr>
        <w:pStyle w:val="Activit"/>
      </w:pPr>
      <w:r>
        <w:t>Activité 1 : Lisez les différentes présentations.</w:t>
      </w:r>
    </w:p>
    <w:p w:rsidR="004A33DF" w:rsidRDefault="004A33DF" w:rsidP="004A33DF">
      <w:pPr>
        <w:rPr>
          <w:rFonts w:ascii="Arial" w:hAnsi="Arial" w:cs="Arial"/>
          <w:b/>
          <w:bCs/>
          <w:sz w:val="22"/>
          <w:szCs w:val="22"/>
        </w:rPr>
      </w:pPr>
    </w:p>
    <w:p w:rsidR="004A33DF" w:rsidRPr="004A33DF" w:rsidRDefault="004A33DF" w:rsidP="004A33DF">
      <w:pPr>
        <w:pStyle w:val="Paragraphedeliste"/>
        <w:numPr>
          <w:ilvl w:val="0"/>
          <w:numId w:val="17"/>
        </w:numPr>
        <w:rPr>
          <w:b/>
          <w:bCs/>
        </w:rPr>
      </w:pPr>
      <w:r w:rsidRPr="004A33DF">
        <w:rPr>
          <w:b/>
          <w:bCs/>
        </w:rPr>
        <w:t>Reliez le prénom à l’image du personnage correspondant.</w:t>
      </w:r>
    </w:p>
    <w:p w:rsidR="004A33DF" w:rsidRDefault="004A33DF" w:rsidP="004A33DF"/>
    <w:p w:rsidR="004A33DF" w:rsidRDefault="004A33DF" w:rsidP="004A33DF">
      <w:pPr>
        <w:pStyle w:val="Paragraphedeliste"/>
        <w:numPr>
          <w:ilvl w:val="0"/>
          <w:numId w:val="16"/>
        </w:numPr>
        <w:rPr>
          <w:lang w:eastAsia="fr-FR"/>
        </w:rPr>
      </w:pPr>
      <w:r>
        <w:rPr>
          <w:lang w:eastAsia="fr-FR"/>
        </w:rPr>
        <w:t>Je m'appelle Camille et je ne m’ennuie jamais. J’aime les animaux. J’ai un chien. J’ai plaisir à le promener dans la forêt. J’adore être au milieu de la nature. J’aime aussi aller faire du shopping avec mes copines en ville.</w:t>
      </w: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pStyle w:val="Paragraphedeliste"/>
        <w:numPr>
          <w:ilvl w:val="0"/>
          <w:numId w:val="16"/>
        </w:numPr>
        <w:rPr>
          <w:lang w:eastAsia="fr-FR"/>
        </w:rPr>
      </w:pPr>
      <w:r>
        <w:rPr>
          <w:lang w:eastAsia="fr-FR"/>
        </w:rPr>
        <w:t xml:space="preserve">Je m’appelle Adam. J’aime jouer de la guitare et chanter. J’aime parler avec mes amis et jouer aux cartes avec eux. </w:t>
      </w: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pStyle w:val="Paragraphedeliste"/>
        <w:numPr>
          <w:ilvl w:val="0"/>
          <w:numId w:val="16"/>
        </w:numPr>
        <w:rPr>
          <w:lang w:eastAsia="fr-FR"/>
        </w:rPr>
      </w:pPr>
      <w:r>
        <w:rPr>
          <w:lang w:eastAsia="fr-FR"/>
        </w:rPr>
        <w:t>Je m’appelle Yanis, j’aime jouer au foot, écouter de la musique et lire. Je n’aime pas aller au musée.</w:t>
      </w: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pStyle w:val="Paragraphedeliste"/>
        <w:numPr>
          <w:ilvl w:val="0"/>
          <w:numId w:val="16"/>
        </w:numPr>
        <w:rPr>
          <w:lang w:eastAsia="fr-FR"/>
        </w:rPr>
      </w:pPr>
      <w:r>
        <w:rPr>
          <w:lang w:eastAsia="fr-FR"/>
        </w:rPr>
        <w:t>Je m’appelle Elena et ma plus grande passion, c'est l'art. J’adore dessiner. J’aime beaucoup voyager avec ma famille.</w:t>
      </w: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pStyle w:val="Paragraphedeliste"/>
        <w:numPr>
          <w:ilvl w:val="0"/>
          <w:numId w:val="16"/>
        </w:numPr>
        <w:rPr>
          <w:lang w:eastAsia="fr-FR"/>
        </w:rPr>
      </w:pPr>
      <w:r>
        <w:rPr>
          <w:lang w:eastAsia="fr-FR"/>
        </w:rPr>
        <w:t xml:space="preserve">Je m’appelle Javier et je n’aime pas l’injustice et les gens tristes. J’adore </w:t>
      </w:r>
      <w:proofErr w:type="gramStart"/>
      <w:r>
        <w:rPr>
          <w:lang w:eastAsia="fr-FR"/>
        </w:rPr>
        <w:t>faire</w:t>
      </w:r>
      <w:proofErr w:type="gramEnd"/>
      <w:r>
        <w:rPr>
          <w:lang w:eastAsia="fr-FR"/>
        </w:rPr>
        <w:t xml:space="preserve"> des cadeaux ou rendre des services pour faire plaisir. J’aime aussi rencontrer mes amis et aller au cinéma avec eux.</w:t>
      </w: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pStyle w:val="Paragraphedeliste"/>
        <w:numPr>
          <w:ilvl w:val="0"/>
          <w:numId w:val="16"/>
        </w:numPr>
        <w:rPr>
          <w:lang w:eastAsia="fr-FR"/>
        </w:rPr>
      </w:pPr>
      <w:r>
        <w:rPr>
          <w:lang w:eastAsia="fr-FR"/>
        </w:rPr>
        <w:t>Je m’appelle Thomas. J’aime bien manger et j’adore cuisiner. Le problème, c’est que je n’aime pas aller faire les courses au marché, il y a trop de monde. J’aime aller au restaurant et jouer au tennis.</w:t>
      </w:r>
    </w:p>
    <w:p w:rsidR="004A33DF" w:rsidRDefault="004A33DF" w:rsidP="004A33DF">
      <w:pPr>
        <w:rPr>
          <w:rFonts w:ascii="Helvetica Neue" w:hAnsi="Helvetica Neue" w:cs="Times New Roman"/>
          <w:sz w:val="23"/>
          <w:szCs w:val="23"/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p w:rsidR="004A33DF" w:rsidRDefault="004A33DF" w:rsidP="004A33DF">
      <w:pPr>
        <w:rPr>
          <w:lang w:eastAsia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4A33DF" w:rsidTr="004A33DF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  <w:r>
              <w:rPr>
                <w:rFonts w:eastAsia="Times New Roman"/>
                <w:b/>
                <w:color w:val="272727"/>
                <w:lang w:eastAsia="fr-FR"/>
              </w:rPr>
              <w:t xml:space="preserve">Camille        </w:t>
            </w:r>
            <w:r>
              <w:rPr>
                <w:rFonts w:eastAsia="Times New Roman"/>
                <w:b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  <w:r>
              <w:rPr>
                <w:rFonts w:eastAsia="Times New Roman"/>
                <w:color w:val="272727"/>
                <w:lang w:eastAsia="fr-FR"/>
              </w:rPr>
              <w:t xml:space="preserve">  </w:t>
            </w: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  <w:r>
              <w:rPr>
                <w:rFonts w:eastAsia="Times New Roman"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r>
              <w:rPr>
                <w:rFonts w:eastAsia="Times New Roman"/>
                <w:noProof/>
                <w:color w:val="272727"/>
                <w:lang w:eastAsia="fr-FR"/>
              </w:rPr>
              <w:drawing>
                <wp:inline distT="0" distB="0" distL="0" distR="0">
                  <wp:extent cx="1562100" cy="1038225"/>
                  <wp:effectExtent l="0" t="0" r="0" b="9525"/>
                  <wp:docPr id="1529417676" name="Image 6" descr="../Desktop/ONISEP/Fiche_Eleve/Adam_GettyImages-12713294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../Desktop/ONISEP/Fiche_Eleve/Adam_GettyImages-12713294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DF" w:rsidRDefault="004A33DF" w:rsidP="004A33DF">
            <w:pPr>
              <w:rPr>
                <w:rFonts w:eastAsia="Times New Roman"/>
                <w:color w:val="272727"/>
                <w:sz w:val="16"/>
                <w:szCs w:val="16"/>
                <w:lang w:eastAsia="fr-FR"/>
              </w:rPr>
            </w:pPr>
            <w:r>
              <w:rPr>
                <w:sz w:val="16"/>
                <w:szCs w:val="16"/>
              </w:rPr>
              <w:t xml:space="preserve">©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  <w:t>Bojanstory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  <w:t xml:space="preserve"> / E+ / Getty Images</w:t>
            </w:r>
          </w:p>
        </w:tc>
      </w:tr>
      <w:tr w:rsidR="004A33DF" w:rsidRPr="004A33DF" w:rsidTr="004A33DF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  <w:r>
              <w:rPr>
                <w:rFonts w:eastAsia="Times New Roman"/>
                <w:b/>
                <w:color w:val="272727"/>
                <w:lang w:eastAsia="fr-FR"/>
              </w:rPr>
              <w:t xml:space="preserve">Adam          </w:t>
            </w:r>
            <w:r>
              <w:rPr>
                <w:rFonts w:eastAsia="Times New Roman"/>
                <w:b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  <w:r>
              <w:rPr>
                <w:rFonts w:eastAsia="Times New Roman"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  <w:r>
              <w:rPr>
                <w:rFonts w:eastAsia="Times New Roman"/>
                <w:noProof/>
                <w:color w:val="272727"/>
                <w:lang w:eastAsia="fr-FR"/>
              </w:rPr>
              <w:drawing>
                <wp:inline distT="0" distB="0" distL="0" distR="0">
                  <wp:extent cx="1562100" cy="1038225"/>
                  <wp:effectExtent l="0" t="0" r="0" b="9525"/>
                  <wp:docPr id="1285857866" name="Image 5" descr="../Desktop/ONISEP/Fiche_Eleve/Elena_GettyImages-6439989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../Desktop/ONISEP/Fiche_Eleve/Elena_GettyImages-6439989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DF" w:rsidRPr="004A33DF" w:rsidRDefault="004A33DF" w:rsidP="004A33DF">
            <w:pPr>
              <w:rPr>
                <w:rFonts w:eastAsia="Times New Roman"/>
                <w:color w:val="272727"/>
                <w:sz w:val="16"/>
                <w:szCs w:val="16"/>
                <w:lang w:val="en-GB" w:eastAsia="fr-FR"/>
              </w:rPr>
            </w:pPr>
            <w:r w:rsidRPr="004A33DF">
              <w:rPr>
                <w:sz w:val="16"/>
                <w:szCs w:val="16"/>
                <w:lang w:val="en-GB"/>
              </w:rPr>
              <w:t>©</w:t>
            </w:r>
            <w:r w:rsidRPr="004A33DF">
              <w:rPr>
                <w:rFonts w:ascii="Times New Roman" w:eastAsia="Times New Roman" w:hAnsi="Times New Roman"/>
                <w:sz w:val="16"/>
                <w:szCs w:val="16"/>
                <w:lang w:val="en-GB" w:eastAsia="fr-FR"/>
              </w:rPr>
              <w:t xml:space="preserve"> Hill Street Studios / </w:t>
            </w:r>
            <w:proofErr w:type="spellStart"/>
            <w:r w:rsidRPr="004A33DF">
              <w:rPr>
                <w:rFonts w:ascii="Times New Roman" w:eastAsia="Times New Roman" w:hAnsi="Times New Roman"/>
                <w:sz w:val="16"/>
                <w:szCs w:val="16"/>
                <w:lang w:val="en-GB" w:eastAsia="fr-FR"/>
              </w:rPr>
              <w:t>DigitalVision</w:t>
            </w:r>
            <w:proofErr w:type="spellEnd"/>
            <w:r w:rsidRPr="004A33DF">
              <w:rPr>
                <w:rFonts w:ascii="Times New Roman" w:eastAsia="Times New Roman" w:hAnsi="Times New Roman"/>
                <w:sz w:val="16"/>
                <w:szCs w:val="16"/>
                <w:lang w:val="en-GB" w:eastAsia="fr-FR"/>
              </w:rPr>
              <w:t xml:space="preserve"> / Getty Images</w:t>
            </w:r>
          </w:p>
        </w:tc>
      </w:tr>
      <w:tr w:rsidR="004A33DF" w:rsidTr="004A33DF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Pr="004A33DF" w:rsidRDefault="004A33DF" w:rsidP="004A33DF">
            <w:pPr>
              <w:rPr>
                <w:rFonts w:eastAsia="Times New Roman"/>
                <w:b/>
                <w:color w:val="272727"/>
                <w:lang w:val="en-GB" w:eastAsia="fr-FR"/>
              </w:rPr>
            </w:pPr>
          </w:p>
          <w:p w:rsidR="004A33DF" w:rsidRPr="004A33DF" w:rsidRDefault="004A33DF" w:rsidP="004A33DF">
            <w:pPr>
              <w:rPr>
                <w:rFonts w:eastAsia="Times New Roman"/>
                <w:b/>
                <w:color w:val="272727"/>
                <w:lang w:val="en-GB"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  <w:r>
              <w:rPr>
                <w:rFonts w:eastAsia="Times New Roman"/>
                <w:b/>
                <w:color w:val="272727"/>
                <w:lang w:eastAsia="fr-FR"/>
              </w:rPr>
              <w:t xml:space="preserve">Yanis           </w:t>
            </w:r>
            <w:r>
              <w:rPr>
                <w:rFonts w:eastAsia="Times New Roman"/>
                <w:b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  <w:r>
              <w:rPr>
                <w:rFonts w:eastAsia="Times New Roman"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  <w:r>
              <w:rPr>
                <w:rFonts w:eastAsia="Times New Roman"/>
                <w:noProof/>
                <w:color w:val="272727"/>
                <w:lang w:eastAsia="fr-FR"/>
              </w:rPr>
              <w:drawing>
                <wp:inline distT="0" distB="0" distL="0" distR="0">
                  <wp:extent cx="1562100" cy="1038225"/>
                  <wp:effectExtent l="0" t="0" r="0" b="9525"/>
                  <wp:docPr id="700140095" name="Image 4" descr="../Desktop/ONISEP/Fiche_Eleve/Camille_GettyImages-1655250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../Desktop/ONISEP/Fiche_Eleve/Camille_GettyImages-1655250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DF" w:rsidRDefault="004A33DF" w:rsidP="004A33DF">
            <w:pPr>
              <w:rPr>
                <w:rFonts w:eastAsia="Times New Roman"/>
                <w:color w:val="272727"/>
                <w:sz w:val="16"/>
                <w:szCs w:val="16"/>
                <w:lang w:eastAsia="fr-FR"/>
              </w:rPr>
            </w:pPr>
            <w:r>
              <w:rPr>
                <w:sz w:val="16"/>
                <w:szCs w:val="16"/>
              </w:rPr>
              <w:t xml:space="preserve">©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  <w:t>Philipp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  <w:t>Nemenz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  <w:t xml:space="preserve"> / Cultura / Getty Images</w:t>
            </w:r>
          </w:p>
        </w:tc>
      </w:tr>
      <w:tr w:rsidR="004A33DF" w:rsidRPr="004A33DF" w:rsidTr="004A33DF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  <w:r>
              <w:rPr>
                <w:rFonts w:eastAsia="Times New Roman"/>
                <w:b/>
                <w:color w:val="272727"/>
                <w:lang w:eastAsia="fr-FR"/>
              </w:rPr>
              <w:t xml:space="preserve">Elena           </w:t>
            </w:r>
            <w:r>
              <w:rPr>
                <w:rFonts w:eastAsia="Times New Roman"/>
                <w:b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  <w:r>
              <w:rPr>
                <w:rFonts w:eastAsia="Times New Roman"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r>
              <w:rPr>
                <w:rFonts w:eastAsia="Times New Roman"/>
                <w:noProof/>
                <w:color w:val="272727"/>
                <w:lang w:eastAsia="fr-FR"/>
              </w:rPr>
              <w:drawing>
                <wp:inline distT="0" distB="0" distL="0" distR="0">
                  <wp:extent cx="1533525" cy="1038225"/>
                  <wp:effectExtent l="0" t="0" r="9525" b="9525"/>
                  <wp:docPr id="273174209" name="Image 3" descr="../Desktop/ONISEP/Fiche_Eleve/Thomas_GettyImages-13059223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../Desktop/ONISEP/Fiche_Eleve/Thomas_GettyImages-13059223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5335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DF" w:rsidRPr="004A33DF" w:rsidRDefault="004A33DF" w:rsidP="004A33DF">
            <w:pPr>
              <w:rPr>
                <w:rFonts w:eastAsia="Times New Roman"/>
                <w:color w:val="272727"/>
                <w:sz w:val="16"/>
                <w:szCs w:val="16"/>
                <w:lang w:val="en-GB" w:eastAsia="fr-FR"/>
              </w:rPr>
            </w:pPr>
            <w:r w:rsidRPr="004A33DF">
              <w:rPr>
                <w:sz w:val="16"/>
                <w:szCs w:val="16"/>
                <w:lang w:val="en-GB"/>
              </w:rPr>
              <w:t xml:space="preserve">© Sviatlana </w:t>
            </w:r>
            <w:proofErr w:type="spellStart"/>
            <w:r w:rsidRPr="004A33DF">
              <w:rPr>
                <w:sz w:val="16"/>
                <w:szCs w:val="16"/>
                <w:lang w:val="en-GB"/>
              </w:rPr>
              <w:t>Yankouskaya</w:t>
            </w:r>
            <w:proofErr w:type="spellEnd"/>
            <w:r w:rsidRPr="004A33DF">
              <w:rPr>
                <w:sz w:val="16"/>
                <w:szCs w:val="16"/>
                <w:lang w:val="en-GB"/>
              </w:rPr>
              <w:t xml:space="preserve"> / </w:t>
            </w:r>
            <w:proofErr w:type="spellStart"/>
            <w:r w:rsidRPr="004A33DF">
              <w:rPr>
                <w:sz w:val="16"/>
                <w:szCs w:val="16"/>
                <w:lang w:val="en-GB"/>
              </w:rPr>
              <w:t>EyeEm</w:t>
            </w:r>
            <w:proofErr w:type="spellEnd"/>
            <w:r w:rsidRPr="004A33DF">
              <w:rPr>
                <w:sz w:val="16"/>
                <w:szCs w:val="16"/>
                <w:lang w:val="en-GB"/>
              </w:rPr>
              <w:t xml:space="preserve"> </w:t>
            </w:r>
            <w:r w:rsidRPr="004A33DF">
              <w:rPr>
                <w:rFonts w:ascii="Times New Roman" w:eastAsia="Times New Roman" w:hAnsi="Times New Roman"/>
                <w:sz w:val="16"/>
                <w:szCs w:val="16"/>
                <w:lang w:val="en-GB" w:eastAsia="fr-FR"/>
              </w:rPr>
              <w:t>/ Getty Images</w:t>
            </w:r>
          </w:p>
        </w:tc>
      </w:tr>
      <w:tr w:rsidR="004A33DF" w:rsidRPr="004A33DF" w:rsidTr="004A33DF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Pr="004A33DF" w:rsidRDefault="004A33DF" w:rsidP="004A33DF">
            <w:pPr>
              <w:rPr>
                <w:rFonts w:eastAsia="Times New Roman"/>
                <w:b/>
                <w:color w:val="272727"/>
                <w:lang w:val="en-GB" w:eastAsia="fr-FR"/>
              </w:rPr>
            </w:pPr>
          </w:p>
          <w:p w:rsidR="004A33DF" w:rsidRPr="004A33DF" w:rsidRDefault="004A33DF" w:rsidP="004A33DF">
            <w:pPr>
              <w:rPr>
                <w:rFonts w:eastAsia="Times New Roman"/>
                <w:b/>
                <w:color w:val="272727"/>
                <w:lang w:val="en-GB"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  <w:r>
              <w:rPr>
                <w:rFonts w:eastAsia="Times New Roman"/>
                <w:b/>
                <w:color w:val="272727"/>
                <w:lang w:eastAsia="fr-FR"/>
              </w:rPr>
              <w:t xml:space="preserve">Javier          </w:t>
            </w:r>
            <w:r>
              <w:rPr>
                <w:rFonts w:eastAsia="Times New Roman"/>
                <w:b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  <w:r>
              <w:rPr>
                <w:rFonts w:eastAsia="Times New Roman"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  <w:r>
              <w:rPr>
                <w:rFonts w:eastAsia="Times New Roman"/>
                <w:noProof/>
                <w:color w:val="272727"/>
                <w:lang w:eastAsia="fr-FR"/>
              </w:rPr>
              <w:drawing>
                <wp:inline distT="0" distB="0" distL="0" distR="0">
                  <wp:extent cx="1562100" cy="1047750"/>
                  <wp:effectExtent l="0" t="0" r="0" b="0"/>
                  <wp:docPr id="1629882432" name="Image 2" descr="../Desktop/ONISEP/Fiche_Eleve/Yanis_GettyImages-1729927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../Desktop/ONISEP/Fiche_Eleve/Yanis_GettyImages-1729927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DF" w:rsidRPr="004A33DF" w:rsidRDefault="004A33DF" w:rsidP="004A33DF">
            <w:pPr>
              <w:rPr>
                <w:rFonts w:eastAsia="Times New Roman"/>
                <w:color w:val="272727"/>
                <w:sz w:val="16"/>
                <w:szCs w:val="16"/>
                <w:lang w:val="en-GB" w:eastAsia="fr-FR"/>
              </w:rPr>
            </w:pPr>
            <w:r w:rsidRPr="004A33DF">
              <w:rPr>
                <w:sz w:val="16"/>
                <w:szCs w:val="16"/>
                <w:lang w:val="en-GB"/>
              </w:rPr>
              <w:t xml:space="preserve">© </w:t>
            </w:r>
            <w:r w:rsidRPr="004A33DF">
              <w:rPr>
                <w:rFonts w:ascii="Times New Roman" w:eastAsia="Times New Roman" w:hAnsi="Times New Roman"/>
                <w:sz w:val="16"/>
                <w:szCs w:val="16"/>
                <w:lang w:val="en-GB" w:eastAsia="fr-FR"/>
              </w:rPr>
              <w:t xml:space="preserve">Daniel </w:t>
            </w:r>
            <w:proofErr w:type="spellStart"/>
            <w:r w:rsidRPr="004A33DF">
              <w:rPr>
                <w:rFonts w:ascii="Times New Roman" w:eastAsia="Times New Roman" w:hAnsi="Times New Roman"/>
                <w:sz w:val="16"/>
                <w:szCs w:val="16"/>
                <w:lang w:val="en-GB" w:eastAsia="fr-FR"/>
              </w:rPr>
              <w:t>Bendjv</w:t>
            </w:r>
            <w:proofErr w:type="spellEnd"/>
            <w:r w:rsidRPr="004A33DF">
              <w:rPr>
                <w:rFonts w:ascii="Times New Roman" w:eastAsia="Times New Roman" w:hAnsi="Times New Roman"/>
                <w:sz w:val="16"/>
                <w:szCs w:val="16"/>
                <w:lang w:val="en-GB" w:eastAsia="fr-FR"/>
              </w:rPr>
              <w:t xml:space="preserve"> / iStock / Getty Images</w:t>
            </w:r>
          </w:p>
        </w:tc>
      </w:tr>
      <w:tr w:rsidR="004A33DF" w:rsidTr="004A33DF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Pr="004A33DF" w:rsidRDefault="004A33DF" w:rsidP="004A33DF">
            <w:pPr>
              <w:rPr>
                <w:rFonts w:eastAsia="Times New Roman"/>
                <w:b/>
                <w:color w:val="272727"/>
                <w:lang w:val="en-GB" w:eastAsia="fr-FR"/>
              </w:rPr>
            </w:pPr>
          </w:p>
          <w:p w:rsidR="004A33DF" w:rsidRPr="004A33DF" w:rsidRDefault="004A33DF" w:rsidP="004A33DF">
            <w:pPr>
              <w:rPr>
                <w:rFonts w:eastAsia="Times New Roman"/>
                <w:b/>
                <w:color w:val="272727"/>
                <w:lang w:val="en-GB"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b/>
                <w:color w:val="272727"/>
                <w:lang w:eastAsia="fr-FR"/>
              </w:rPr>
            </w:pPr>
            <w:r>
              <w:rPr>
                <w:rFonts w:eastAsia="Times New Roman"/>
                <w:b/>
                <w:color w:val="272727"/>
                <w:lang w:eastAsia="fr-FR"/>
              </w:rPr>
              <w:t xml:space="preserve">Thomas        </w:t>
            </w:r>
            <w:r>
              <w:rPr>
                <w:rFonts w:eastAsia="Times New Roman"/>
                <w:b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  <w:r>
              <w:rPr>
                <w:rFonts w:eastAsia="Times New Roman"/>
                <w:color w:val="272727"/>
                <w:lang w:eastAsia="fr-FR"/>
              </w:rPr>
              <w:sym w:font="Symbol" w:char="F0B7"/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pPr>
              <w:rPr>
                <w:rFonts w:ascii="Arial" w:eastAsia="Times New Roman" w:hAnsi="Arial" w:cs="Arial"/>
                <w:color w:val="272727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272727"/>
                <w:sz w:val="20"/>
                <w:szCs w:val="20"/>
                <w:lang w:eastAsia="fr-FR"/>
              </w:rPr>
              <w:t xml:space="preserve">À vous de dessiner </w:t>
            </w:r>
            <w:r>
              <w:rPr>
                <w:rFonts w:ascii="Arial" w:eastAsia="Times New Roman" w:hAnsi="Arial" w:cs="Arial"/>
                <w:color w:val="272727"/>
                <w:sz w:val="20"/>
                <w:szCs w:val="20"/>
                <w:lang w:eastAsia="fr-FR"/>
              </w:rPr>
              <w:br/>
              <w:t>ce qu’il manque !</w:t>
            </w: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  <w:p w:rsidR="004A33DF" w:rsidRDefault="004A33DF" w:rsidP="004A33DF">
            <w:pPr>
              <w:rPr>
                <w:rFonts w:eastAsia="Times New Roman"/>
                <w:color w:val="272727"/>
                <w:lang w:eastAsia="fr-FR"/>
              </w:rPr>
            </w:pPr>
          </w:p>
        </w:tc>
      </w:tr>
    </w:tbl>
    <w:p w:rsidR="004A33DF" w:rsidRPr="004A33DF" w:rsidRDefault="004A33DF" w:rsidP="004A33DF">
      <w:pPr>
        <w:pStyle w:val="Paragraphedeliste"/>
        <w:ind w:left="720"/>
        <w:rPr>
          <w:rFonts w:ascii="Helvetica Neue" w:eastAsia="Times New Roman" w:hAnsi="Helvetica Neue" w:cs="Times New Roman"/>
          <w:b/>
          <w:bCs/>
          <w:color w:val="272727"/>
          <w:sz w:val="23"/>
          <w:szCs w:val="23"/>
          <w:lang w:eastAsia="fr-FR"/>
        </w:rPr>
      </w:pPr>
    </w:p>
    <w:p w:rsidR="004A33DF" w:rsidRPr="004A33DF" w:rsidRDefault="004A33DF" w:rsidP="004A33DF">
      <w:pPr>
        <w:pStyle w:val="Paragraphedeliste"/>
        <w:ind w:left="720"/>
        <w:rPr>
          <w:rFonts w:ascii="Helvetica Neue" w:eastAsia="Times New Roman" w:hAnsi="Helvetica Neue" w:cs="Times New Roman"/>
          <w:b/>
          <w:bCs/>
          <w:color w:val="272727"/>
          <w:sz w:val="23"/>
          <w:szCs w:val="23"/>
          <w:lang w:eastAsia="fr-FR"/>
        </w:rPr>
      </w:pPr>
    </w:p>
    <w:p w:rsidR="004A33DF" w:rsidRPr="004A33DF" w:rsidRDefault="004A33DF" w:rsidP="004A33DF">
      <w:pPr>
        <w:rPr>
          <w:rFonts w:ascii="Helvetica Neue" w:eastAsia="Times New Roman" w:hAnsi="Helvetica Neue" w:cs="Times New Roman"/>
          <w:b/>
          <w:bCs/>
          <w:color w:val="272727"/>
          <w:sz w:val="23"/>
          <w:szCs w:val="23"/>
          <w:lang w:eastAsia="fr-FR"/>
        </w:rPr>
      </w:pPr>
      <w:r>
        <w:rPr>
          <w:rFonts w:ascii="Helvetica Neue" w:eastAsia="Times New Roman" w:hAnsi="Helvetica Neue" w:cs="Times New Roman"/>
          <w:b/>
          <w:bCs/>
          <w:color w:val="272727"/>
          <w:sz w:val="23"/>
          <w:szCs w:val="23"/>
          <w:lang w:eastAsia="fr-FR"/>
        </w:rPr>
        <w:br/>
      </w:r>
      <w:r>
        <w:rPr>
          <w:rFonts w:ascii="Helvetica Neue" w:eastAsia="Times New Roman" w:hAnsi="Helvetica Neue" w:cs="Times New Roman"/>
          <w:b/>
          <w:bCs/>
          <w:color w:val="272727"/>
          <w:sz w:val="23"/>
          <w:szCs w:val="23"/>
          <w:lang w:eastAsia="fr-FR"/>
        </w:rPr>
        <w:br/>
      </w:r>
      <w:r>
        <w:rPr>
          <w:rFonts w:ascii="Helvetica Neue" w:eastAsia="Times New Roman" w:hAnsi="Helvetica Neue" w:cs="Times New Roman"/>
          <w:b/>
          <w:bCs/>
          <w:color w:val="272727"/>
          <w:sz w:val="23"/>
          <w:szCs w:val="23"/>
          <w:lang w:eastAsia="fr-FR"/>
        </w:rPr>
        <w:br/>
      </w:r>
      <w:r>
        <w:rPr>
          <w:rFonts w:ascii="Helvetica Neue" w:eastAsia="Times New Roman" w:hAnsi="Helvetica Neue" w:cs="Times New Roman"/>
          <w:b/>
          <w:bCs/>
          <w:color w:val="272727"/>
          <w:sz w:val="23"/>
          <w:szCs w:val="23"/>
          <w:lang w:eastAsia="fr-FR"/>
        </w:rPr>
        <w:br/>
      </w:r>
    </w:p>
    <w:p w:rsidR="004A33DF" w:rsidRPr="004A33DF" w:rsidRDefault="004A33DF" w:rsidP="004A33DF">
      <w:pPr>
        <w:pStyle w:val="Paragraphedeliste"/>
        <w:numPr>
          <w:ilvl w:val="0"/>
          <w:numId w:val="17"/>
        </w:numPr>
        <w:rPr>
          <w:rFonts w:ascii="Helvetica Neue" w:eastAsia="Times New Roman" w:hAnsi="Helvetica Neue" w:cs="Times New Roman"/>
          <w:b/>
          <w:bCs/>
          <w:color w:val="272727"/>
          <w:sz w:val="23"/>
          <w:szCs w:val="23"/>
          <w:lang w:eastAsia="fr-FR"/>
        </w:rPr>
      </w:pPr>
      <w:r w:rsidRPr="004A33DF">
        <w:rPr>
          <w:b/>
          <w:bCs/>
        </w:rPr>
        <w:lastRenderedPageBreak/>
        <w:t>Complétez le tableau.</w:t>
      </w:r>
      <w:r>
        <w:rPr>
          <w:b/>
          <w:bCs/>
        </w:rPr>
        <w:br/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3260"/>
        <w:gridCol w:w="3816"/>
      </w:tblGrid>
      <w:tr w:rsidR="004A33DF" w:rsidTr="004A33D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r>
              <w:t>Prénom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r>
              <w:t>Aime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r>
              <w:t>N’aime pas</w:t>
            </w:r>
          </w:p>
        </w:tc>
      </w:tr>
      <w:tr w:rsidR="004A33DF" w:rsidTr="004A33D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r>
              <w:t>Camille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r>
              <w:t>- Les animaux</w:t>
            </w:r>
          </w:p>
          <w:p w:rsidR="004A33DF" w:rsidRDefault="004A33DF" w:rsidP="004A33DF">
            <w:r>
              <w:t>- Promener le chien dans la forêt</w:t>
            </w:r>
          </w:p>
          <w:p w:rsidR="004A33DF" w:rsidRDefault="004A33DF" w:rsidP="004A33DF">
            <w:r>
              <w:t>- Être au milieu de la nature</w:t>
            </w:r>
          </w:p>
          <w:p w:rsidR="004A33DF" w:rsidRDefault="004A33DF" w:rsidP="004A33DF">
            <w:r>
              <w:t>- Faire du shopping en ville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/>
        </w:tc>
      </w:tr>
      <w:tr w:rsidR="004A33DF" w:rsidTr="004A33D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r>
              <w:t>Adam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/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/>
        </w:tc>
      </w:tr>
      <w:tr w:rsidR="004A33DF" w:rsidTr="004A33D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r>
              <w:t xml:space="preserve">Yanis </w:t>
            </w:r>
          </w:p>
          <w:p w:rsidR="004A33DF" w:rsidRDefault="004A33DF" w:rsidP="004A33DF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/>
          <w:p w:rsidR="004A33DF" w:rsidRDefault="004A33DF" w:rsidP="004A33DF"/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r>
              <w:t>-</w:t>
            </w:r>
          </w:p>
        </w:tc>
      </w:tr>
      <w:tr w:rsidR="004A33DF" w:rsidTr="004A33D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r>
              <w:t>Elena</w:t>
            </w:r>
          </w:p>
          <w:p w:rsidR="004A33DF" w:rsidRDefault="004A33DF" w:rsidP="004A33DF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/>
          <w:p w:rsidR="004A33DF" w:rsidRDefault="004A33DF" w:rsidP="004A33DF"/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/>
        </w:tc>
      </w:tr>
      <w:tr w:rsidR="004A33DF" w:rsidTr="004A33D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r>
              <w:t>Javier</w:t>
            </w:r>
          </w:p>
          <w:p w:rsidR="004A33DF" w:rsidRDefault="004A33DF" w:rsidP="004A33DF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/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</w:tc>
      </w:tr>
      <w:tr w:rsidR="004A33DF" w:rsidTr="004A33D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r>
              <w:t>Thomas</w:t>
            </w:r>
          </w:p>
          <w:p w:rsidR="004A33DF" w:rsidRDefault="004A33DF" w:rsidP="004A33DF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/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DF" w:rsidRDefault="004A33DF" w:rsidP="004A33DF">
            <w:r>
              <w:t>-</w:t>
            </w:r>
          </w:p>
          <w:p w:rsidR="004A33DF" w:rsidRDefault="004A33DF" w:rsidP="004A33DF">
            <w:r>
              <w:t>-</w:t>
            </w:r>
          </w:p>
          <w:p w:rsidR="004A33DF" w:rsidRDefault="004A33DF" w:rsidP="004A33DF"/>
        </w:tc>
      </w:tr>
    </w:tbl>
    <w:p w:rsidR="004A33DF" w:rsidRDefault="004A33DF" w:rsidP="004A33DF">
      <w:pPr>
        <w:spacing w:after="168"/>
        <w:textAlignment w:val="baseline"/>
        <w:rPr>
          <w:rFonts w:ascii="Arial" w:eastAsia="Times New Roman" w:hAnsi="Arial" w:cs="Arial"/>
          <w:color w:val="272727"/>
          <w:sz w:val="22"/>
          <w:szCs w:val="22"/>
          <w:lang w:eastAsia="fr-FR"/>
        </w:rPr>
      </w:pPr>
    </w:p>
    <w:p w:rsidR="004A33DF" w:rsidRDefault="004A33DF" w:rsidP="004A33DF">
      <w:pPr>
        <w:spacing w:after="168"/>
        <w:textAlignment w:val="baseline"/>
        <w:rPr>
          <w:rFonts w:ascii="Helvetica Neue" w:eastAsia="Times New Roman" w:hAnsi="Helvetica Neue" w:cs="Times New Roman"/>
          <w:color w:val="272727"/>
          <w:sz w:val="23"/>
          <w:szCs w:val="23"/>
          <w:lang w:eastAsia="fr-FR"/>
        </w:rPr>
      </w:pPr>
    </w:p>
    <w:p w:rsidR="004A33DF" w:rsidRDefault="004A33DF" w:rsidP="004A33DF">
      <w:pPr>
        <w:spacing w:after="168"/>
        <w:textAlignment w:val="baseline"/>
        <w:rPr>
          <w:rFonts w:ascii="Helvetica Neue" w:eastAsia="Times New Roman" w:hAnsi="Helvetica Neue" w:cs="Times New Roman"/>
          <w:color w:val="272727"/>
          <w:sz w:val="23"/>
          <w:szCs w:val="23"/>
          <w:lang w:eastAsia="fr-FR"/>
        </w:rPr>
      </w:pPr>
    </w:p>
    <w:p w:rsidR="004A33DF" w:rsidRDefault="004A33DF" w:rsidP="004A33DF">
      <w:pPr>
        <w:spacing w:after="168"/>
        <w:textAlignment w:val="baseline"/>
        <w:rPr>
          <w:rFonts w:ascii="Helvetica Neue" w:eastAsia="Times New Roman" w:hAnsi="Helvetica Neue" w:cs="Times New Roman"/>
          <w:color w:val="272727"/>
          <w:sz w:val="23"/>
          <w:szCs w:val="23"/>
          <w:lang w:eastAsia="fr-FR"/>
        </w:rPr>
      </w:pPr>
    </w:p>
    <w:p w:rsidR="004A33DF" w:rsidRDefault="004A33DF" w:rsidP="004A33DF">
      <w:pPr>
        <w:spacing w:after="168"/>
        <w:textAlignment w:val="baseline"/>
        <w:rPr>
          <w:rFonts w:ascii="Helvetica Neue" w:eastAsia="Times New Roman" w:hAnsi="Helvetica Neue" w:cs="Times New Roman"/>
          <w:color w:val="272727"/>
          <w:sz w:val="23"/>
          <w:szCs w:val="23"/>
          <w:lang w:eastAsia="fr-FR"/>
        </w:rPr>
      </w:pPr>
    </w:p>
    <w:p w:rsidR="004A33DF" w:rsidRDefault="004A33DF" w:rsidP="004A33DF">
      <w:pPr>
        <w:spacing w:after="168"/>
        <w:textAlignment w:val="baseline"/>
        <w:rPr>
          <w:rFonts w:ascii="Helvetica Neue" w:eastAsia="Times New Roman" w:hAnsi="Helvetica Neue" w:cs="Times New Roman"/>
          <w:color w:val="272727"/>
          <w:sz w:val="23"/>
          <w:szCs w:val="23"/>
          <w:lang w:eastAsia="fr-FR"/>
        </w:rPr>
      </w:pPr>
    </w:p>
    <w:p w:rsidR="004A33DF" w:rsidRDefault="004A33DF" w:rsidP="004A33DF">
      <w:pPr>
        <w:spacing w:after="168"/>
        <w:textAlignment w:val="baseline"/>
        <w:rPr>
          <w:rFonts w:ascii="Helvetica Neue" w:eastAsia="Times New Roman" w:hAnsi="Helvetica Neue" w:cs="Times New Roman"/>
          <w:color w:val="272727"/>
          <w:sz w:val="23"/>
          <w:szCs w:val="23"/>
          <w:lang w:eastAsia="fr-FR"/>
        </w:rPr>
      </w:pPr>
    </w:p>
    <w:p w:rsidR="004A33DF" w:rsidRDefault="004A33DF" w:rsidP="004A33DF">
      <w:pPr>
        <w:spacing w:after="168"/>
        <w:textAlignment w:val="baseline"/>
        <w:rPr>
          <w:rFonts w:ascii="Helvetica Neue" w:eastAsia="Times New Roman" w:hAnsi="Helvetica Neue" w:cs="Times New Roman"/>
          <w:color w:val="272727"/>
          <w:sz w:val="23"/>
          <w:szCs w:val="23"/>
          <w:lang w:eastAsia="fr-FR"/>
        </w:rPr>
      </w:pPr>
    </w:p>
    <w:p w:rsidR="004A33DF" w:rsidRDefault="004A33DF" w:rsidP="004A33DF">
      <w:pPr>
        <w:rPr>
          <w:rFonts w:ascii="Arial" w:hAnsi="Arial" w:cs="Arial"/>
          <w:b/>
          <w:bCs/>
        </w:rPr>
      </w:pPr>
    </w:p>
    <w:p w:rsidR="004A33DF" w:rsidRDefault="004A33DF" w:rsidP="004A33DF">
      <w:pPr>
        <w:pStyle w:val="Activit"/>
      </w:pPr>
      <w:r>
        <w:t xml:space="preserve">Activité 2 : </w:t>
      </w:r>
    </w:p>
    <w:p w:rsidR="004A33DF" w:rsidRDefault="004A33DF" w:rsidP="004A33DF">
      <w:pPr>
        <w:rPr>
          <w:rFonts w:ascii="Arial" w:hAnsi="Arial" w:cs="Arial"/>
          <w:b/>
          <w:bCs/>
        </w:rPr>
      </w:pPr>
    </w:p>
    <w:p w:rsidR="004A33DF" w:rsidRPr="004A33DF" w:rsidRDefault="004A33DF" w:rsidP="004A33DF">
      <w:pPr>
        <w:pStyle w:val="Paragraphedeliste"/>
        <w:numPr>
          <w:ilvl w:val="0"/>
          <w:numId w:val="18"/>
        </w:numPr>
        <w:rPr>
          <w:b/>
          <w:bCs/>
        </w:rPr>
      </w:pPr>
      <w:r w:rsidRPr="004A33DF">
        <w:rPr>
          <w:b/>
          <w:bCs/>
        </w:rPr>
        <w:t>À l’aide de la fiche de vocabulaire, complétez le schéma suivant :</w:t>
      </w:r>
    </w:p>
    <w:p w:rsidR="004A33DF" w:rsidRDefault="004A33DF" w:rsidP="004A33DF">
      <w:pPr>
        <w:pStyle w:val="Paragraphedeliste"/>
        <w:rPr>
          <w:b/>
          <w:bCs/>
        </w:rPr>
      </w:pPr>
    </w:p>
    <w:p w:rsidR="004A33DF" w:rsidRDefault="004A33DF" w:rsidP="004A33DF">
      <w:pPr>
        <w:pStyle w:val="Paragraphedeliste"/>
        <w:rPr>
          <w:b/>
          <w:bCs/>
        </w:rPr>
      </w:pPr>
    </w:p>
    <w:p w:rsidR="004A33DF" w:rsidRDefault="004A33DF" w:rsidP="004A33DF">
      <w:pPr>
        <w:pStyle w:val="Paragraphedeliste"/>
        <w:rPr>
          <w:b/>
          <w:bCs/>
        </w:rPr>
      </w:pPr>
    </w:p>
    <w:p w:rsidR="004A33DF" w:rsidRDefault="004A33DF" w:rsidP="004A33DF">
      <w:r>
        <w:rPr>
          <w:noProof/>
          <w:lang w:eastAsia="fr-FR"/>
        </w:rPr>
        <w:drawing>
          <wp:inline distT="0" distB="0" distL="0" distR="0">
            <wp:extent cx="6257925" cy="7277100"/>
            <wp:effectExtent l="0" t="0" r="9525" b="0"/>
            <wp:docPr id="1915291485" name="Image 1" descr="Une image contenant diagramme, cercle, croquis, dessi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291485" name="Image 1" descr="Une image contenant diagramme, cercle, croquis, dessi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727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3DF" w:rsidRDefault="004A33DF" w:rsidP="004A33DF">
      <w:pPr>
        <w:rPr>
          <w:b/>
          <w:bCs/>
        </w:rPr>
      </w:pPr>
    </w:p>
    <w:p w:rsidR="004A33DF" w:rsidRDefault="004A33DF" w:rsidP="004A33DF">
      <w:pPr>
        <w:pStyle w:val="Paragraphedeliste"/>
        <w:rPr>
          <w:b/>
          <w:bCs/>
        </w:rPr>
      </w:pPr>
    </w:p>
    <w:p w:rsidR="004A33DF" w:rsidRDefault="004A33DF" w:rsidP="004A33DF">
      <w:pPr>
        <w:pStyle w:val="Paragraphedeliste"/>
        <w:rPr>
          <w:b/>
          <w:bCs/>
        </w:rPr>
      </w:pPr>
    </w:p>
    <w:p w:rsidR="004A33DF" w:rsidRPr="004A33DF" w:rsidRDefault="004A33DF" w:rsidP="004A33DF">
      <w:pPr>
        <w:pStyle w:val="Paragraphedeliste"/>
        <w:numPr>
          <w:ilvl w:val="0"/>
          <w:numId w:val="18"/>
        </w:numPr>
        <w:rPr>
          <w:b/>
          <w:bCs/>
        </w:rPr>
      </w:pPr>
      <w:r w:rsidRPr="004A33DF">
        <w:rPr>
          <w:b/>
          <w:bCs/>
        </w:rPr>
        <w:t>À l’aide du schéma et des structures langagières, écrivez comme les personnages, ce que vous aimez faire et ne pas faire.</w:t>
      </w:r>
    </w:p>
    <w:p w:rsidR="004A33DF" w:rsidRDefault="004A33DF" w:rsidP="004A33DF">
      <w:pPr>
        <w:rPr>
          <w:rFonts w:ascii="Arial" w:hAnsi="Arial" w:cs="Arial"/>
          <w:b/>
          <w:bCs/>
          <w:sz w:val="22"/>
          <w:szCs w:val="22"/>
        </w:rPr>
      </w:pPr>
    </w:p>
    <w:p w:rsidR="004A33DF" w:rsidRDefault="004A33DF" w:rsidP="004A33DF">
      <w:r>
        <w:t>Je m’appelle_____________________ et j’aime ___________________________________ ____________________________________________________________________________________________________________________________________________________ Je n’aime pas ______________________________________________________________</w:t>
      </w:r>
    </w:p>
    <w:p w:rsidR="004A33DF" w:rsidRDefault="004A33DF" w:rsidP="004A33DF">
      <w:r>
        <w:t>__________________________________________________________________________</w:t>
      </w:r>
    </w:p>
    <w:p w:rsidR="004A33DF" w:rsidRDefault="004A33DF" w:rsidP="004A33DF">
      <w:r>
        <w:t>__________________________________________________________________________</w:t>
      </w:r>
    </w:p>
    <w:p w:rsidR="004A33DF" w:rsidRDefault="004A33DF" w:rsidP="004A33DF"/>
    <w:p w:rsidR="004A33DF" w:rsidRDefault="004A33DF" w:rsidP="004A33DF">
      <w:pPr>
        <w:pStyle w:val="Activit"/>
      </w:pPr>
      <w:r>
        <w:t>Activité 3 : En vous servant du tableau 3 de la fiche « </w:t>
      </w:r>
      <w:r>
        <w:rPr>
          <w:highlight w:val="white"/>
        </w:rPr>
        <w:t>Vocabulaire pour dire ce qu’on aime</w:t>
      </w:r>
      <w:r>
        <w:t> », expliquez oralement à votre camarade ce que vous aimeriez faire si vous le pouviez et dites pourquoi.</w:t>
      </w:r>
    </w:p>
    <w:p w:rsidR="004A33DF" w:rsidRDefault="004A33DF" w:rsidP="004A33DF">
      <w:r>
        <w:t>Exemple : J’aimerais travailler avec les chevaux parce que j’aime la nature et les animaux.</w:t>
      </w:r>
    </w:p>
    <w:p w:rsidR="004A33DF" w:rsidRDefault="004A33DF" w:rsidP="004A33DF">
      <w:r>
        <w:t>Ou J’aimerais voyager parce que je suis curieux et que j’aime découvrir.</w:t>
      </w:r>
    </w:p>
    <w:p w:rsidR="004A33DF" w:rsidRDefault="004A33DF" w:rsidP="004A33DF">
      <w:pPr>
        <w:rPr>
          <w:rFonts w:ascii="Arial" w:hAnsi="Arial" w:cs="Arial"/>
          <w:i/>
          <w:iCs/>
          <w:sz w:val="22"/>
          <w:szCs w:val="22"/>
        </w:rPr>
      </w:pPr>
    </w:p>
    <w:p w:rsidR="004A33DF" w:rsidRDefault="004A33DF" w:rsidP="004A33DF">
      <w:pPr>
        <w:rPr>
          <w:rFonts w:ascii="Arial" w:hAnsi="Arial" w:cs="Arial"/>
          <w:i/>
          <w:iCs/>
          <w:sz w:val="22"/>
          <w:szCs w:val="22"/>
        </w:rPr>
      </w:pPr>
    </w:p>
    <w:p w:rsidR="004A33DF" w:rsidRDefault="004A33DF" w:rsidP="004A33DF">
      <w:pPr>
        <w:rPr>
          <w:rFonts w:ascii="Arial" w:hAnsi="Arial" w:cs="Arial"/>
          <w:i/>
          <w:iCs/>
          <w:sz w:val="22"/>
          <w:szCs w:val="22"/>
        </w:rPr>
      </w:pPr>
    </w:p>
    <w:p w:rsidR="004A33DF" w:rsidRDefault="004A33DF" w:rsidP="004A33DF">
      <w:pPr>
        <w:pStyle w:val="Activit"/>
      </w:pPr>
      <w:r>
        <w:t>Activité 4 : Oralement, en vous servant des activités précédentes, présentez-vous en vous servant des éléments de la séance précédente et en exposant ensuite ce que vous aimez et ce que vous aimeriez faire.</w:t>
      </w:r>
    </w:p>
    <w:p w:rsidR="004A33DF" w:rsidRDefault="004A33DF" w:rsidP="004A33DF">
      <w:pPr>
        <w:spacing w:line="480" w:lineRule="auto"/>
        <w:rPr>
          <w:b/>
          <w:bCs/>
        </w:rPr>
      </w:pPr>
    </w:p>
    <w:p w:rsidR="004A33DF" w:rsidRDefault="004A33DF" w:rsidP="004A33DF">
      <w:pPr>
        <w:spacing w:line="480" w:lineRule="auto"/>
        <w:rPr>
          <w:b/>
          <w:bCs/>
        </w:rPr>
      </w:pPr>
    </w:p>
    <w:p w:rsidR="006E7956" w:rsidRPr="004A33DF" w:rsidRDefault="006E7956" w:rsidP="004A33DF"/>
    <w:sectPr w:rsidR="006E7956" w:rsidRPr="004A33DF" w:rsidSect="0030597F">
      <w:headerReference w:type="default" r:id="rId16"/>
      <w:footerReference w:type="default" r:id="rId17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A10C1" w:rsidRDefault="00AA10C1" w:rsidP="00597604">
      <w:r>
        <w:separator/>
      </w:r>
    </w:p>
  </w:endnote>
  <w:endnote w:type="continuationSeparator" w:id="0">
    <w:p w:rsidR="00AA10C1" w:rsidRDefault="00AA10C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A10C1" w:rsidRDefault="00AA10C1" w:rsidP="00597604">
      <w:r>
        <w:separator/>
      </w:r>
    </w:p>
  </w:footnote>
  <w:footnote w:type="continuationSeparator" w:id="0">
    <w:p w:rsidR="00AA10C1" w:rsidRDefault="00AA10C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941D85"/>
    <w:multiLevelType w:val="hybridMultilevel"/>
    <w:tmpl w:val="3C44554E"/>
    <w:lvl w:ilvl="0" w:tplc="9476FA9A">
      <w:start w:val="1"/>
      <w:numFmt w:val="lowerLetter"/>
      <w:lvlText w:val="%1-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039A0"/>
    <w:multiLevelType w:val="hybridMultilevel"/>
    <w:tmpl w:val="A6F23FEE"/>
    <w:lvl w:ilvl="0" w:tplc="9476FA9A">
      <w:start w:val="1"/>
      <w:numFmt w:val="lowerLetter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64F08"/>
    <w:multiLevelType w:val="hybridMultilevel"/>
    <w:tmpl w:val="5B30BD0E"/>
    <w:lvl w:ilvl="0" w:tplc="9476FA9A">
      <w:start w:val="1"/>
      <w:numFmt w:val="lowerLetter"/>
      <w:lvlText w:val="%1-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4470C"/>
    <w:multiLevelType w:val="hybridMultilevel"/>
    <w:tmpl w:val="8D020540"/>
    <w:lvl w:ilvl="0" w:tplc="DD324F52">
      <w:start w:val="1"/>
      <w:numFmt w:val="upperLetter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C1DEA"/>
    <w:multiLevelType w:val="hybridMultilevel"/>
    <w:tmpl w:val="9B70BA20"/>
    <w:lvl w:ilvl="0" w:tplc="DD324F52">
      <w:start w:val="1"/>
      <w:numFmt w:val="upperLetter"/>
      <w:lvlText w:val="%1-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D149B"/>
    <w:multiLevelType w:val="hybridMultilevel"/>
    <w:tmpl w:val="513CDC90"/>
    <w:lvl w:ilvl="0" w:tplc="891ED3EA">
      <w:start w:val="1"/>
      <w:numFmt w:val="lowerLetter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7993743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17894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38282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1328501">
    <w:abstractNumId w:val="13"/>
  </w:num>
  <w:num w:numId="15" w16cid:durableId="57242318">
    <w:abstractNumId w:val="11"/>
  </w:num>
  <w:num w:numId="16" w16cid:durableId="1000422680">
    <w:abstractNumId w:val="14"/>
  </w:num>
  <w:num w:numId="17" w16cid:durableId="279918042">
    <w:abstractNumId w:val="12"/>
  </w:num>
  <w:num w:numId="18" w16cid:durableId="5601403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DF"/>
    <w:rsid w:val="0012196C"/>
    <w:rsid w:val="0016582E"/>
    <w:rsid w:val="002C6A70"/>
    <w:rsid w:val="0030597F"/>
    <w:rsid w:val="00463F02"/>
    <w:rsid w:val="004A33DF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AA10C1"/>
    <w:rsid w:val="00B24F63"/>
    <w:rsid w:val="00B52A67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29784FE0-27C5-4F25-B53D-95BB4DED6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4A33DF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4A33DF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5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4</TotalTime>
  <Pages>5</Pages>
  <Words>473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2023-08-19T10:59:00Z</dcterms:created>
  <dcterms:modified xsi:type="dcterms:W3CDTF">2023-08-19T11:03:00Z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