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9C5106" w14:textId="77777777" w:rsidR="00AA4140" w:rsidRDefault="00AA4140" w:rsidP="00AA4140"/>
    <w:p w14:paraId="38DD44C6" w14:textId="77777777" w:rsidR="00AA4140" w:rsidRDefault="00AA4140" w:rsidP="00AA4140">
      <w:pPr>
        <w:jc w:val="center"/>
        <w:rPr>
          <w:rFonts w:ascii="Arial" w:hAnsi="Arial" w:cs="Arial"/>
          <w:b/>
          <w:sz w:val="28"/>
          <w:szCs w:val="28"/>
        </w:rPr>
      </w:pPr>
    </w:p>
    <w:p w14:paraId="1BA4217F" w14:textId="77777777" w:rsidR="00AA4140" w:rsidRPr="00B85DC0" w:rsidRDefault="00AA4140" w:rsidP="00AA4140">
      <w:pPr>
        <w:pStyle w:val="TITREDENIVEAU1"/>
      </w:pPr>
      <w:bookmarkStart w:id="0" w:name="_Hlk68868305"/>
      <w:r>
        <w:t>Pourquoi ce métier ?</w:t>
      </w:r>
    </w:p>
    <w:bookmarkEnd w:id="0"/>
    <w:p w14:paraId="02A5B625" w14:textId="77777777" w:rsidR="00AA4140" w:rsidRDefault="00AA4140" w:rsidP="00AA4140">
      <w:pPr>
        <w:pStyle w:val="Fichelve"/>
      </w:pPr>
      <w:r w:rsidRPr="00A427A4">
        <w:t xml:space="preserve">Fiche </w:t>
      </w:r>
      <w:r>
        <w:t>élève</w:t>
      </w:r>
    </w:p>
    <w:p w14:paraId="2A4954FA" w14:textId="77777777" w:rsidR="00AA4140" w:rsidRDefault="00AA4140" w:rsidP="00AA4140">
      <w:pPr>
        <w:jc w:val="center"/>
        <w:rPr>
          <w:rFonts w:ascii="Arial" w:hAnsi="Arial" w:cs="Arial"/>
          <w:bCs/>
          <w:i/>
          <w:iCs/>
        </w:rPr>
      </w:pPr>
    </w:p>
    <w:p w14:paraId="5A4DC2C1" w14:textId="77777777" w:rsidR="00AA4140" w:rsidRDefault="00AA4140" w:rsidP="00AA4140">
      <w:pPr>
        <w:jc w:val="center"/>
        <w:rPr>
          <w:rFonts w:ascii="Arial" w:hAnsi="Arial" w:cs="Arial"/>
          <w:bCs/>
          <w:i/>
          <w:iCs/>
        </w:rPr>
      </w:pPr>
    </w:p>
    <w:p w14:paraId="74353EFA" w14:textId="77777777" w:rsidR="00AA4140" w:rsidRDefault="00AA4140" w:rsidP="00AA4140">
      <w:r>
        <w:t>Quel métier « idéal » avez-vous choisi ? …………………………………………………………………………….</w:t>
      </w:r>
    </w:p>
    <w:p w14:paraId="39BDE6FF" w14:textId="77777777" w:rsidR="00AA4140" w:rsidRDefault="00AA4140" w:rsidP="00AA4140"/>
    <w:p w14:paraId="455386F3" w14:textId="77777777" w:rsidR="00AA4140" w:rsidRDefault="00AA4140" w:rsidP="00AA4140">
      <w:r>
        <w:t>Quel métier plus réaliste avez-vous choisi ? ………………………………………………………………………..</w:t>
      </w:r>
    </w:p>
    <w:p w14:paraId="306CE89A" w14:textId="77777777" w:rsidR="00AA4140" w:rsidRDefault="00AA4140" w:rsidP="00AA4140"/>
    <w:p w14:paraId="5D242AFE" w14:textId="77777777" w:rsidR="00AA4140" w:rsidRDefault="00AA4140" w:rsidP="00AA4140">
      <w:r>
        <w:t xml:space="preserve">Expliquez les raisons de votre choix : </w:t>
      </w:r>
    </w:p>
    <w:p w14:paraId="4F924450" w14:textId="77777777" w:rsidR="00AA4140" w:rsidRDefault="00AA4140" w:rsidP="00AA4140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39539C6F" w14:textId="77777777" w:rsidR="00AA4140" w:rsidRDefault="00AA4140" w:rsidP="00AA4140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57A53354" w14:textId="77777777" w:rsidR="00AA4140" w:rsidRDefault="00AA4140" w:rsidP="00AA4140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7AEF1A8" w14:textId="77777777" w:rsidR="00AA4140" w:rsidRDefault="00AA4140" w:rsidP="00AA4140"/>
    <w:p w14:paraId="0D79B990" w14:textId="77777777" w:rsidR="00AA4140" w:rsidRDefault="00AA4140" w:rsidP="00AA4140">
      <w:r w:rsidRPr="00F63615">
        <w:t xml:space="preserve">Ces deux métiers sont-ils très éloignés l’un de l’autre ou font-ils partie du même secteur professionnel ?  </w:t>
      </w:r>
      <w:r>
        <w:t xml:space="preserve">Si oui, lequel ? </w:t>
      </w:r>
    </w:p>
    <w:p w14:paraId="11D082C9" w14:textId="77777777" w:rsidR="00AA4140" w:rsidRDefault="00AA4140" w:rsidP="00AA4140">
      <w:r>
        <w:t>…………………………………………………………………………………………………………………………….</w:t>
      </w:r>
    </w:p>
    <w:p w14:paraId="073618B6" w14:textId="77777777" w:rsidR="00AA4140" w:rsidRDefault="00AA4140" w:rsidP="00AA4140"/>
    <w:p w14:paraId="415EC0BB" w14:textId="77777777" w:rsidR="00AA4140" w:rsidRPr="00F63615" w:rsidRDefault="00AA4140" w:rsidP="00AA4140"/>
    <w:p w14:paraId="6B148BC4" w14:textId="77777777" w:rsidR="00AA4140" w:rsidRDefault="00AA4140" w:rsidP="00AA4140">
      <w:r w:rsidRPr="00F63615">
        <w:t xml:space="preserve">Quels éléments ont-ils en commun et qu’est ce qui les différencie ?  </w:t>
      </w:r>
    </w:p>
    <w:p w14:paraId="0E42C323" w14:textId="77777777" w:rsidR="00AA4140" w:rsidRDefault="00AA4140" w:rsidP="00AA4140">
      <w:r>
        <w:t>……………………………………………………………………………………………………………………………</w:t>
      </w:r>
    </w:p>
    <w:p w14:paraId="3244BC9B" w14:textId="77777777" w:rsidR="00AA4140" w:rsidRDefault="00AA4140" w:rsidP="00AA4140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2044434" w14:textId="77777777" w:rsidR="00AA4140" w:rsidRDefault="00AA4140" w:rsidP="00AA4140"/>
    <w:p w14:paraId="48B933B7" w14:textId="77777777" w:rsidR="00AA4140" w:rsidRPr="00F63615" w:rsidRDefault="00AA4140" w:rsidP="00AA4140"/>
    <w:p w14:paraId="0401CF7F" w14:textId="77777777" w:rsidR="00AA4140" w:rsidRDefault="00AA4140" w:rsidP="00AA4140">
      <w:r w:rsidRPr="00F63615">
        <w:t>Pourquoi votre métier réaliste n’est-il pas le métier de vos rêves ?</w:t>
      </w:r>
    </w:p>
    <w:p w14:paraId="5481F0B6" w14:textId="77777777" w:rsidR="00AA4140" w:rsidRDefault="00AA4140" w:rsidP="00AA4140">
      <w:r>
        <w:t>……………………………………………………………………………………………………………………………</w:t>
      </w:r>
    </w:p>
    <w:p w14:paraId="17FC4B17" w14:textId="77777777" w:rsidR="00AA4140" w:rsidRDefault="00AA4140" w:rsidP="00AA4140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4D96415" w14:textId="77777777" w:rsidR="00AA4140" w:rsidRDefault="00AA4140" w:rsidP="00AA4140"/>
    <w:p w14:paraId="62E15258" w14:textId="77777777" w:rsidR="00AA4140" w:rsidRDefault="00AA4140" w:rsidP="00AA4140"/>
    <w:p w14:paraId="7920D634" w14:textId="77777777" w:rsidR="00AA4140" w:rsidRDefault="00AA4140" w:rsidP="00AA4140"/>
    <w:p w14:paraId="7BC679BB" w14:textId="77777777" w:rsidR="00AA4140" w:rsidRDefault="00AA4140" w:rsidP="00AA4140"/>
    <w:p w14:paraId="0838EA0E" w14:textId="77777777" w:rsidR="00AA4140" w:rsidRDefault="00AA4140" w:rsidP="00AA4140"/>
    <w:p w14:paraId="0A77DCF4" w14:textId="77777777" w:rsidR="00AA4140" w:rsidRDefault="00AA4140" w:rsidP="00AA4140"/>
    <w:p w14:paraId="33642328" w14:textId="77777777" w:rsidR="00AA4140" w:rsidRDefault="00AA4140" w:rsidP="00AA4140">
      <w:r>
        <w:t>Si vous n’avez noté sur votre fiche qu’un seul métier, expliquez pourquoi.</w:t>
      </w:r>
    </w:p>
    <w:p w14:paraId="23A576F2" w14:textId="77777777" w:rsidR="00AA4140" w:rsidRDefault="00AA4140" w:rsidP="00AA4140">
      <w:r>
        <w:t>……………………………………………………………………………………………………………………………</w:t>
      </w:r>
    </w:p>
    <w:p w14:paraId="1DD0EB59" w14:textId="77777777" w:rsidR="00AA4140" w:rsidRDefault="00AA4140" w:rsidP="00AA4140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72E1691B" w14:textId="77777777" w:rsidR="00AA4140" w:rsidRDefault="00AA4140" w:rsidP="00AA4140"/>
    <w:p w14:paraId="4C8A1E5A" w14:textId="77777777" w:rsidR="00AA4140" w:rsidRDefault="00AA4140" w:rsidP="00AA4140">
      <w:r>
        <w:t>Pensez-vous qu’il vous soit possible d’accéder à ce métier ? Pour quelles raisons ?</w:t>
      </w:r>
    </w:p>
    <w:p w14:paraId="69BB521D" w14:textId="77777777" w:rsidR="00AA4140" w:rsidRDefault="00AA4140" w:rsidP="00AA4140">
      <w:r>
        <w:t>……………………………………………………………………………………………………………………………</w:t>
      </w:r>
    </w:p>
    <w:p w14:paraId="524A0032" w14:textId="77777777" w:rsidR="00AA4140" w:rsidRDefault="00AA4140" w:rsidP="00AA4140">
      <w: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sectPr w:rsidR="00AA4140" w:rsidSect="0030597F">
      <w:headerReference w:type="default" r:id="rId10"/>
      <w:footerReference w:type="default" r:id="rId11"/>
      <w:type w:val="continuous"/>
      <w:pgSz w:w="11910" w:h="16840"/>
      <w:pgMar w:top="-2480" w:right="800" w:bottom="280" w:left="800" w:header="0" w:footer="34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CEE88C" w14:textId="77777777" w:rsidR="00925E5C" w:rsidRDefault="00925E5C" w:rsidP="00597604">
      <w:r>
        <w:separator/>
      </w:r>
    </w:p>
  </w:endnote>
  <w:endnote w:type="continuationSeparator" w:id="0">
    <w:p w14:paraId="0315ABA4" w14:textId="77777777" w:rsidR="00925E5C" w:rsidRDefault="00925E5C" w:rsidP="00597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rianne">
    <w:altName w:val="Calibri"/>
    <w:panose1 w:val="00000000000000000000"/>
    <w:charset w:val="00"/>
    <w:family w:val="auto"/>
    <w:notTrueType/>
    <w:pitch w:val="variable"/>
    <w:sig w:usb0="0000000F" w:usb1="00000000" w:usb2="00000000" w:usb3="00000000" w:csb0="00000003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B15721" w14:textId="77777777" w:rsidR="0030597F" w:rsidRDefault="0030597F" w:rsidP="0030597F">
    <w:pPr>
      <w:pStyle w:val="Pieddepage"/>
      <w:ind w:left="-800"/>
    </w:pPr>
    <w:r>
      <w:rPr>
        <w:noProof/>
      </w:rPr>
      <w:drawing>
        <wp:inline distT="0" distB="0" distL="0" distR="0" wp14:anchorId="1B2FFD79" wp14:editId="1B1BCD0C">
          <wp:extent cx="7596000" cy="100800"/>
          <wp:effectExtent l="0" t="0" r="0" b="1270"/>
          <wp:docPr id="1294125431" name="Graphique 129412543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96000" cy="1008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B7BB648" w14:textId="77777777" w:rsidR="00925E5C" w:rsidRDefault="00925E5C" w:rsidP="00597604">
      <w:r>
        <w:separator/>
      </w:r>
    </w:p>
  </w:footnote>
  <w:footnote w:type="continuationSeparator" w:id="0">
    <w:p w14:paraId="49F9741C" w14:textId="77777777" w:rsidR="00925E5C" w:rsidRDefault="00925E5C" w:rsidP="00597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B0716AE" w14:textId="77777777" w:rsidR="00597604" w:rsidRDefault="0030597F" w:rsidP="0030597F">
    <w:pPr>
      <w:pStyle w:val="En-tte"/>
      <w:ind w:left="-800"/>
    </w:pPr>
    <w:r>
      <w:rPr>
        <w:noProof/>
      </w:rPr>
      <w:drawing>
        <wp:inline distT="0" distB="0" distL="0" distR="0" wp14:anchorId="038FBF80" wp14:editId="3CB231DF">
          <wp:extent cx="7560000" cy="1440000"/>
          <wp:effectExtent l="0" t="0" r="0" b="0"/>
          <wp:docPr id="494476434" name="Graphique 49447643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95630261" name="Graphique 199563026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0000" cy="1440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DE0CE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E2406EC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28222F4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D966D7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2FCDF9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C608B7C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F1C34B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5CB29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08642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17D23B0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2059085701">
    <w:abstractNumId w:val="4"/>
  </w:num>
  <w:num w:numId="2" w16cid:durableId="668946886">
    <w:abstractNumId w:val="5"/>
  </w:num>
  <w:num w:numId="3" w16cid:durableId="1718092420">
    <w:abstractNumId w:val="6"/>
  </w:num>
  <w:num w:numId="4" w16cid:durableId="1567718197">
    <w:abstractNumId w:val="7"/>
  </w:num>
  <w:num w:numId="5" w16cid:durableId="1621302854">
    <w:abstractNumId w:val="9"/>
  </w:num>
  <w:num w:numId="6" w16cid:durableId="128061002">
    <w:abstractNumId w:val="0"/>
  </w:num>
  <w:num w:numId="7" w16cid:durableId="1691951492">
    <w:abstractNumId w:val="1"/>
  </w:num>
  <w:num w:numId="8" w16cid:durableId="896665175">
    <w:abstractNumId w:val="2"/>
  </w:num>
  <w:num w:numId="9" w16cid:durableId="2013994534">
    <w:abstractNumId w:val="3"/>
  </w:num>
  <w:num w:numId="10" w16cid:durableId="2136481376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4140"/>
    <w:rsid w:val="0012196C"/>
    <w:rsid w:val="0016582E"/>
    <w:rsid w:val="002C6A70"/>
    <w:rsid w:val="0030597F"/>
    <w:rsid w:val="00463F02"/>
    <w:rsid w:val="00594335"/>
    <w:rsid w:val="00597604"/>
    <w:rsid w:val="0063538A"/>
    <w:rsid w:val="006733A0"/>
    <w:rsid w:val="006E7956"/>
    <w:rsid w:val="00824615"/>
    <w:rsid w:val="008A7DF9"/>
    <w:rsid w:val="00914CA3"/>
    <w:rsid w:val="00925E5C"/>
    <w:rsid w:val="0095548B"/>
    <w:rsid w:val="00960DD8"/>
    <w:rsid w:val="00AA4140"/>
    <w:rsid w:val="00B24F63"/>
    <w:rsid w:val="00B52A67"/>
    <w:rsid w:val="00C178C8"/>
    <w:rsid w:val="00E23ABD"/>
    <w:rsid w:val="00E42018"/>
    <w:rsid w:val="00E94C26"/>
    <w:rsid w:val="00F0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9A8ADB4"/>
  <w15:docId w15:val="{B283D28F-8068-4451-AF75-AA491DCEC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Fiiche élève"/>
    <w:qFormat/>
    <w:rsid w:val="00AA4140"/>
    <w:pPr>
      <w:widowControl/>
      <w:autoSpaceDE/>
      <w:autoSpaceDN/>
    </w:pPr>
    <w:rPr>
      <w:sz w:val="24"/>
      <w:szCs w:val="24"/>
      <w:lang w:val="fr-FR"/>
    </w:rPr>
  </w:style>
  <w:style w:type="paragraph" w:styleId="Titre1">
    <w:name w:val="heading 1"/>
    <w:aliases w:val="Lien web"/>
    <w:next w:val="Normal"/>
    <w:link w:val="Titre1Car"/>
    <w:uiPriority w:val="9"/>
    <w:qFormat/>
    <w:rsid w:val="00914CA3"/>
    <w:pPr>
      <w:keepNext/>
      <w:keepLines/>
      <w:spacing w:before="240"/>
      <w:outlineLvl w:val="0"/>
    </w:pPr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  <w:style w:type="paragraph" w:styleId="Titre2">
    <w:name w:val="heading 2"/>
    <w:basedOn w:val="Normal"/>
    <w:next w:val="Normal"/>
    <w:link w:val="Titre2Car"/>
    <w:uiPriority w:val="9"/>
    <w:unhideWhenUsed/>
    <w:qFormat/>
    <w:rsid w:val="0095548B"/>
    <w:pPr>
      <w:keepNext/>
      <w:keepLines/>
      <w:widowControl w:val="0"/>
      <w:autoSpaceDE w:val="0"/>
      <w:autoSpaceDN w:val="0"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sdetexte">
    <w:name w:val="Body Text"/>
    <w:basedOn w:val="Normal"/>
    <w:link w:val="CorpsdetexteCar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17"/>
      <w:szCs w:val="17"/>
      <w:lang w:val="ca-ES"/>
    </w:rPr>
  </w:style>
  <w:style w:type="paragraph" w:styleId="Titre">
    <w:name w:val="Title"/>
    <w:basedOn w:val="Normal"/>
    <w:uiPriority w:val="10"/>
    <w:qFormat/>
    <w:pPr>
      <w:widowControl w:val="0"/>
      <w:autoSpaceDE w:val="0"/>
      <w:autoSpaceDN w:val="0"/>
      <w:spacing w:before="223"/>
      <w:ind w:left="730"/>
    </w:pPr>
    <w:rPr>
      <w:rFonts w:ascii="Arial" w:eastAsia="Marianne" w:hAnsi="Arial" w:cs="Marianne"/>
      <w:b/>
      <w:bCs/>
      <w:sz w:val="28"/>
      <w:szCs w:val="28"/>
      <w:lang w:val="ca-ES"/>
    </w:rPr>
  </w:style>
  <w:style w:type="paragraph" w:styleId="Paragraphedeliste">
    <w:name w:val="List Paragraph"/>
    <w:basedOn w:val="Normal"/>
    <w:uiPriority w:val="1"/>
    <w:qFormat/>
    <w:pPr>
      <w:widowControl w:val="0"/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paragraph" w:customStyle="1" w:styleId="Quelbac">
    <w:name w:val="Quel bac ?"/>
    <w:uiPriority w:val="1"/>
    <w:qFormat/>
    <w:rsid w:val="0095548B"/>
    <w:rPr>
      <w:rFonts w:ascii="Arial" w:eastAsia="Marianne" w:hAnsi="Arial" w:cs="Marianne"/>
      <w:sz w:val="18"/>
      <w:lang w:val="ca-ES"/>
    </w:rPr>
  </w:style>
  <w:style w:type="paragraph" w:customStyle="1" w:styleId="TITREDENIVEAU1">
    <w:name w:val="TITRE DE NIVEAU 1"/>
    <w:qFormat/>
    <w:rsid w:val="0095548B"/>
    <w:rPr>
      <w:rFonts w:ascii="Arial" w:eastAsia="Marianne" w:hAnsi="Arial" w:cs="Marianne"/>
      <w:b/>
      <w:bCs/>
      <w:color w:val="231F20"/>
      <w:spacing w:val="-2"/>
      <w:sz w:val="28"/>
      <w:szCs w:val="28"/>
      <w:lang w:val="ca-ES"/>
    </w:rPr>
  </w:style>
  <w:style w:type="paragraph" w:customStyle="1" w:styleId="Textecourant">
    <w:name w:val="Texte courant"/>
    <w:basedOn w:val="Corpsdetexte"/>
    <w:qFormat/>
    <w:rsid w:val="0016582E"/>
    <w:pPr>
      <w:spacing w:before="1" w:line="254" w:lineRule="auto"/>
      <w:ind w:left="730" w:right="102"/>
    </w:pPr>
    <w:rPr>
      <w:color w:val="231F20"/>
    </w:rPr>
  </w:style>
  <w:style w:type="paragraph" w:customStyle="1" w:styleId="Tmoignage">
    <w:name w:val="Témoignage"/>
    <w:basedOn w:val="Normal"/>
    <w:qFormat/>
    <w:rsid w:val="0095548B"/>
    <w:pPr>
      <w:widowControl w:val="0"/>
      <w:autoSpaceDE w:val="0"/>
      <w:autoSpaceDN w:val="0"/>
      <w:spacing w:before="177"/>
      <w:ind w:left="730"/>
    </w:pPr>
    <w:rPr>
      <w:rFonts w:ascii="Arial" w:eastAsia="Marianne" w:hAnsi="Arial" w:cs="Marianne"/>
      <w:b/>
      <w:color w:val="231F20"/>
      <w:sz w:val="18"/>
      <w:szCs w:val="22"/>
      <w:lang w:val="ca-ES"/>
    </w:rPr>
  </w:style>
  <w:style w:type="paragraph" w:customStyle="1" w:styleId="Fichelve">
    <w:name w:val="Fiche élève"/>
    <w:basedOn w:val="Normal"/>
    <w:qFormat/>
    <w:rsid w:val="00594335"/>
    <w:pPr>
      <w:widowControl w:val="0"/>
      <w:autoSpaceDE w:val="0"/>
      <w:autoSpaceDN w:val="0"/>
      <w:ind w:left="730"/>
    </w:pPr>
    <w:rPr>
      <w:rFonts w:ascii="Arial" w:eastAsia="Marianne" w:hAnsi="Arial" w:cs="Marianne"/>
      <w:b/>
      <w:color w:val="231F20"/>
      <w:spacing w:val="-2"/>
      <w:sz w:val="20"/>
      <w:szCs w:val="22"/>
      <w:lang w:val="ca-ES"/>
    </w:rPr>
  </w:style>
  <w:style w:type="paragraph" w:customStyle="1" w:styleId="Titre3tmoin">
    <w:name w:val="Titre 3 témoin"/>
    <w:basedOn w:val="Normal"/>
    <w:qFormat/>
    <w:rsid w:val="00594335"/>
    <w:pPr>
      <w:widowControl w:val="0"/>
      <w:autoSpaceDE w:val="0"/>
      <w:autoSpaceDN w:val="0"/>
      <w:spacing w:before="207"/>
      <w:ind w:left="730"/>
      <w:jc w:val="both"/>
    </w:pPr>
    <w:rPr>
      <w:rFonts w:ascii="Arial" w:eastAsia="Marianne" w:hAnsi="Arial" w:cs="Marianne"/>
      <w:b/>
      <w:color w:val="231F20"/>
      <w:sz w:val="16"/>
      <w:szCs w:val="22"/>
      <w:lang w:val="ca-ES"/>
    </w:rPr>
  </w:style>
  <w:style w:type="paragraph" w:styleId="Citation">
    <w:name w:val="Quote"/>
    <w:basedOn w:val="Normal"/>
    <w:next w:val="Normal"/>
    <w:link w:val="CitationCar"/>
    <w:uiPriority w:val="29"/>
    <w:qFormat/>
    <w:rsid w:val="00824615"/>
    <w:pPr>
      <w:widowControl w:val="0"/>
      <w:autoSpaceDE w:val="0"/>
      <w:autoSpaceDN w:val="0"/>
      <w:spacing w:before="200" w:after="160"/>
      <w:ind w:left="864" w:right="864"/>
      <w:jc w:val="both"/>
    </w:pPr>
    <w:rPr>
      <w:rFonts w:ascii="Arial" w:eastAsia="Marianne" w:hAnsi="Arial" w:cs="Marianne"/>
      <w:i/>
      <w:iCs/>
      <w:color w:val="404040" w:themeColor="text1" w:themeTint="BF"/>
      <w:sz w:val="18"/>
      <w:szCs w:val="22"/>
      <w:lang w:val="ca-ES"/>
    </w:rPr>
  </w:style>
  <w:style w:type="character" w:customStyle="1" w:styleId="CitationCar">
    <w:name w:val="Citation Car"/>
    <w:basedOn w:val="Policepardfaut"/>
    <w:link w:val="Citation"/>
    <w:uiPriority w:val="29"/>
    <w:rsid w:val="00824615"/>
    <w:rPr>
      <w:rFonts w:ascii="Marianne" w:eastAsia="Marianne" w:hAnsi="Marianne" w:cs="Marianne"/>
      <w:i/>
      <w:iCs/>
      <w:color w:val="404040" w:themeColor="text1" w:themeTint="BF"/>
      <w:sz w:val="18"/>
      <w:lang w:val="ca-ES"/>
    </w:rPr>
  </w:style>
  <w:style w:type="paragraph" w:customStyle="1" w:styleId="Verbatim">
    <w:name w:val="Verbatim"/>
    <w:qFormat/>
    <w:rsid w:val="0095548B"/>
    <w:pPr>
      <w:ind w:left="730"/>
    </w:pPr>
    <w:rPr>
      <w:rFonts w:ascii="Arial" w:eastAsia="Marianne" w:hAnsi="Arial" w:cs="Marianne"/>
      <w:i/>
      <w:color w:val="231F20"/>
      <w:sz w:val="18"/>
      <w:lang w:val="ca-ES"/>
    </w:rPr>
  </w:style>
  <w:style w:type="paragraph" w:customStyle="1" w:styleId="Activit">
    <w:name w:val="Activité"/>
    <w:next w:val="Tmoignage"/>
    <w:qFormat/>
    <w:rsid w:val="00914CA3"/>
    <w:pPr>
      <w:spacing w:line="193" w:lineRule="exact"/>
      <w:ind w:left="730"/>
    </w:pPr>
    <w:rPr>
      <w:rFonts w:ascii="Arial" w:eastAsia="Marianne" w:hAnsi="Arial" w:cs="Marianne"/>
      <w:b/>
      <w:color w:val="000000" w:themeColor="text1"/>
      <w:sz w:val="20"/>
      <w:lang w:val="ca-ES"/>
    </w:rPr>
  </w:style>
  <w:style w:type="character" w:customStyle="1" w:styleId="CorpsdetexteCar">
    <w:name w:val="Corps de texte Car"/>
    <w:basedOn w:val="Policepardfaut"/>
    <w:link w:val="Corpsdetexte"/>
    <w:uiPriority w:val="1"/>
    <w:rsid w:val="00463F02"/>
    <w:rPr>
      <w:rFonts w:ascii="Marianne" w:eastAsia="Marianne" w:hAnsi="Marianne" w:cs="Marianne"/>
      <w:sz w:val="17"/>
      <w:szCs w:val="17"/>
      <w:lang w:val="ca-ES"/>
    </w:rPr>
  </w:style>
  <w:style w:type="paragraph" w:customStyle="1" w:styleId="Descriptiffichelve">
    <w:name w:val="Descriptif fiche élève"/>
    <w:next w:val="Textecourant"/>
    <w:qFormat/>
    <w:rsid w:val="0095548B"/>
    <w:pPr>
      <w:spacing w:line="193" w:lineRule="exact"/>
      <w:ind w:left="821"/>
    </w:pPr>
    <w:rPr>
      <w:rFonts w:ascii="Arial" w:eastAsia="Marianne" w:hAnsi="Arial" w:cs="Marianne"/>
      <w:color w:val="000000" w:themeColor="text1"/>
      <w:sz w:val="18"/>
      <w:u w:color="25408F"/>
      <w:lang w:val="ca-ES"/>
    </w:rPr>
  </w:style>
  <w:style w:type="paragraph" w:styleId="En-tte">
    <w:name w:val="header"/>
    <w:basedOn w:val="Normal"/>
    <w:link w:val="En-tt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En-tteCar">
    <w:name w:val="En-tête Car"/>
    <w:basedOn w:val="Policepardfaut"/>
    <w:link w:val="En-tte"/>
    <w:uiPriority w:val="99"/>
    <w:rsid w:val="00597604"/>
    <w:rPr>
      <w:rFonts w:ascii="Marianne" w:eastAsia="Marianne" w:hAnsi="Marianne" w:cs="Marianne"/>
      <w:lang w:val="ca-ES"/>
    </w:rPr>
  </w:style>
  <w:style w:type="paragraph" w:styleId="Pieddepage">
    <w:name w:val="footer"/>
    <w:basedOn w:val="Normal"/>
    <w:link w:val="PieddepageCar"/>
    <w:uiPriority w:val="99"/>
    <w:unhideWhenUsed/>
    <w:rsid w:val="00597604"/>
    <w:pPr>
      <w:widowControl w:val="0"/>
      <w:tabs>
        <w:tab w:val="center" w:pos="4536"/>
        <w:tab w:val="right" w:pos="9072"/>
      </w:tabs>
      <w:autoSpaceDE w:val="0"/>
      <w:autoSpaceDN w:val="0"/>
    </w:pPr>
    <w:rPr>
      <w:rFonts w:ascii="Arial" w:eastAsia="Marianne" w:hAnsi="Arial" w:cs="Marianne"/>
      <w:sz w:val="20"/>
      <w:szCs w:val="22"/>
      <w:lang w:val="ca-ES"/>
    </w:rPr>
  </w:style>
  <w:style w:type="character" w:customStyle="1" w:styleId="PieddepageCar">
    <w:name w:val="Pied de page Car"/>
    <w:basedOn w:val="Policepardfaut"/>
    <w:link w:val="Pieddepage"/>
    <w:uiPriority w:val="99"/>
    <w:rsid w:val="00597604"/>
    <w:rPr>
      <w:rFonts w:ascii="Marianne" w:eastAsia="Marianne" w:hAnsi="Marianne" w:cs="Marianne"/>
      <w:lang w:val="ca-ES"/>
    </w:rPr>
  </w:style>
  <w:style w:type="paragraph" w:styleId="Sansinterligne">
    <w:name w:val="No Spacing"/>
    <w:aliases w:val="Poursuite Onisep.fr"/>
    <w:uiPriority w:val="1"/>
    <w:qFormat/>
    <w:rsid w:val="0095548B"/>
    <w:rPr>
      <w:rFonts w:ascii="Arial" w:eastAsia="Marianne" w:hAnsi="Arial" w:cs="Marianne"/>
      <w:sz w:val="16"/>
      <w:lang w:val="ca-ES"/>
    </w:rPr>
  </w:style>
  <w:style w:type="character" w:customStyle="1" w:styleId="Titre2Car">
    <w:name w:val="Titre 2 Car"/>
    <w:basedOn w:val="Policepardfaut"/>
    <w:link w:val="Titre2"/>
    <w:uiPriority w:val="9"/>
    <w:rsid w:val="0095548B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val="ca-ES"/>
    </w:rPr>
  </w:style>
  <w:style w:type="character" w:customStyle="1" w:styleId="Titre1Car">
    <w:name w:val="Titre 1 Car"/>
    <w:aliases w:val="Lien web Car"/>
    <w:basedOn w:val="Policepardfaut"/>
    <w:link w:val="Titre1"/>
    <w:uiPriority w:val="9"/>
    <w:rsid w:val="00914CA3"/>
    <w:rPr>
      <w:rFonts w:ascii="Arial" w:eastAsiaTheme="majorEastAsia" w:hAnsi="Arial" w:cstheme="majorBidi"/>
      <w:color w:val="0070C0"/>
      <w:sz w:val="16"/>
      <w:szCs w:val="32"/>
      <w:u w:val="single"/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svg"/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Thibault\Desktop\travail\TITI\Gabarit%20RESO_A4_P%20-%20Copi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8b82278e-a85a-407d-ae5b-80f5e398b3bb" xsi:nil="true"/>
    <lcf76f155ced4ddcb4097134ff3c332f xmlns="9448bf83-8346-4500-a2f7-4e41d137855d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29748E1BC3FA840A81ECE6ACFC4F89C" ma:contentTypeVersion="16" ma:contentTypeDescription="Crée un document." ma:contentTypeScope="" ma:versionID="eba56b792999a841cdef9b8382514dc2">
  <xsd:schema xmlns:xsd="http://www.w3.org/2001/XMLSchema" xmlns:xs="http://www.w3.org/2001/XMLSchema" xmlns:p="http://schemas.microsoft.com/office/2006/metadata/properties" xmlns:ns2="9448bf83-8346-4500-a2f7-4e41d137855d" xmlns:ns3="8b82278e-a85a-407d-ae5b-80f5e398b3bb" targetNamespace="http://schemas.microsoft.com/office/2006/metadata/properties" ma:root="true" ma:fieldsID="8cad0bfbfcce192cd5b5cfa7ae3c4d8a" ns2:_="" ns3:_="">
    <xsd:import namespace="9448bf83-8346-4500-a2f7-4e41d137855d"/>
    <xsd:import namespace="8b82278e-a85a-407d-ae5b-80f5e398b3b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448bf83-8346-4500-a2f7-4e41d13785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Balises d’images" ma:readOnly="false" ma:fieldId="{5cf76f15-5ced-4ddc-b409-7134ff3c332f}" ma:taxonomyMulti="true" ma:sspId="af704385-abc5-46de-aa88-6df51c0987a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82278e-a85a-407d-ae5b-80f5e398b3bb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a678a943-7bad-40cf-9b78-8f6fd6d50acb}" ma:internalName="TaxCatchAll" ma:showField="CatchAllData" ma:web="8b82278e-a85a-407d-ae5b-80f5e398b3b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B80723C-8111-4DC1-8D8E-C85551BD3F8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86838FE-52F2-489A-8175-E459B2AD32AB}">
  <ds:schemaRefs>
    <ds:schemaRef ds:uri="http://schemas.microsoft.com/office/2006/metadata/properties"/>
    <ds:schemaRef ds:uri="http://schemas.microsoft.com/office/infopath/2007/PartnerControls"/>
    <ds:schemaRef ds:uri="8b82278e-a85a-407d-ae5b-80f5e398b3bb"/>
    <ds:schemaRef ds:uri="9448bf83-8346-4500-a2f7-4e41d137855d"/>
  </ds:schemaRefs>
</ds:datastoreItem>
</file>

<file path=customXml/itemProps3.xml><?xml version="1.0" encoding="utf-8"?>
<ds:datastoreItem xmlns:ds="http://schemas.openxmlformats.org/officeDocument/2006/customXml" ds:itemID="{B2FFC1E9-675D-4A46-8F14-E385F9120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448bf83-8346-4500-a2f7-4e41d137855d"/>
    <ds:schemaRef ds:uri="8b82278e-a85a-407d-ae5b-80f5e398b3b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Gabarit RESO_A4_P - Copie</Template>
  <TotalTime>0</TotalTime>
  <Pages>2</Pages>
  <Words>342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Thibault</dc:creator>
  <cp:lastModifiedBy>Thibault ZANINI</cp:lastModifiedBy>
  <cp:revision>1</cp:revision>
  <cp:lastPrinted>2023-07-05T08:50:00Z</cp:lastPrinted>
  <dcterms:created xsi:type="dcterms:W3CDTF">2023-08-19T08:44:00Z</dcterms:created>
  <dcterms:modified xsi:type="dcterms:W3CDTF">2023-08-19T08:44:00Z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2023-07-05T00:00:00Z</vt:filetime>
  </property>
  <property fmtid="{D5CDD505-2E9C-101B-9397-08002B2CF9AE}" pid="3" name="Creator">
    <vt:lpwstr>Adobe InDesign 17.4 (Macintosh)</vt:lpwstr>
  </property>
  <property fmtid="{D5CDD505-2E9C-101B-9397-08002B2CF9AE}" pid="4" name="LastSaved">
    <vt:filetime>2023-07-05T00:00:00Z</vt:filetime>
  </property>
  <property fmtid="{D5CDD505-2E9C-101B-9397-08002B2CF9AE}" pid="5" name="Producer">
    <vt:lpwstr>Adobe PDF Library 16.0.7</vt:lpwstr>
  </property>
  <property fmtid="{D5CDD505-2E9C-101B-9397-08002B2CF9AE}" pid="6" name="ContentTypeId">
    <vt:lpwstr>0x010100829748E1BC3FA840A81ECE6ACFC4F89C</vt:lpwstr>
  </property>
  <property fmtid="{D5CDD505-2E9C-101B-9397-08002B2CF9AE}" pid="7" name="MediaServiceImageTags">
    <vt:lpwstr/>
  </property>
</Properties>
</file>