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664CC" w14:textId="77777777" w:rsidR="00E72A71" w:rsidRDefault="00E72A71" w:rsidP="00E72A71"/>
    <w:p w14:paraId="7CE5C62A" w14:textId="77777777" w:rsidR="00E72A71" w:rsidRDefault="00E72A71" w:rsidP="00E72A71">
      <w:pPr>
        <w:jc w:val="center"/>
        <w:rPr>
          <w:rFonts w:ascii="Arial" w:hAnsi="Arial" w:cs="Arial"/>
          <w:b/>
          <w:sz w:val="28"/>
          <w:szCs w:val="28"/>
        </w:rPr>
      </w:pPr>
    </w:p>
    <w:p w14:paraId="15F03438" w14:textId="77777777" w:rsidR="00E72A71" w:rsidRDefault="00E72A71" w:rsidP="00E72A71">
      <w:pPr>
        <w:pStyle w:val="TITREDENIVEAU1"/>
      </w:pPr>
      <w:r>
        <w:t>Grille d’analyse</w:t>
      </w:r>
    </w:p>
    <w:p w14:paraId="3B0FFEAB" w14:textId="77777777" w:rsidR="00E72A71" w:rsidRDefault="00E72A71" w:rsidP="00E72A71">
      <w:pPr>
        <w:pStyle w:val="Fichelve"/>
      </w:pPr>
      <w:r w:rsidRPr="00A427A4">
        <w:t>Fiche élève</w:t>
      </w:r>
    </w:p>
    <w:p w14:paraId="6FA9B40B" w14:textId="77777777" w:rsidR="00E72A71" w:rsidRDefault="00E72A71" w:rsidP="00E72A71">
      <w:pPr>
        <w:jc w:val="center"/>
        <w:rPr>
          <w:rFonts w:ascii="Arial" w:hAnsi="Arial" w:cs="Arial"/>
          <w:bCs/>
          <w:i/>
          <w:iCs/>
        </w:rPr>
      </w:pPr>
    </w:p>
    <w:p w14:paraId="5C6D069A" w14:textId="77777777" w:rsidR="00E72A71" w:rsidRDefault="00E72A71" w:rsidP="00E72A71">
      <w:pPr>
        <w:jc w:val="center"/>
        <w:rPr>
          <w:rFonts w:ascii="Arial" w:hAnsi="Arial" w:cs="Arial"/>
          <w:bCs/>
          <w:i/>
          <w:iCs/>
        </w:rPr>
      </w:pPr>
    </w:p>
    <w:p w14:paraId="5DA31E7B" w14:textId="77777777" w:rsidR="00E72A71" w:rsidRPr="00A427A4" w:rsidRDefault="00E72A71" w:rsidP="00E72A71">
      <w:r w:rsidRPr="00A427A4">
        <w:rPr>
          <w:b/>
          <w:bCs/>
        </w:rPr>
        <w:t>Date</w:t>
      </w:r>
      <w:r w:rsidRPr="00A427A4">
        <w:t xml:space="preserve"> : Le </w:t>
      </w:r>
      <w:r>
        <w:t>…</w:t>
      </w:r>
      <w:proofErr w:type="gramStart"/>
      <w:r>
        <w:t>…….</w:t>
      </w:r>
      <w:proofErr w:type="gramEnd"/>
      <w:r>
        <w:t>/………/……………….</w:t>
      </w:r>
    </w:p>
    <w:p w14:paraId="55D53B09" w14:textId="77777777" w:rsidR="00E72A71" w:rsidRPr="00A427A4" w:rsidRDefault="00E72A71" w:rsidP="00E72A71">
      <w:pPr>
        <w:rPr>
          <w:rFonts w:ascii="Arial" w:hAnsi="Arial" w:cs="Arial"/>
          <w:sz w:val="22"/>
          <w:szCs w:val="22"/>
        </w:rPr>
      </w:pPr>
    </w:p>
    <w:p w14:paraId="7046A6C0" w14:textId="77777777" w:rsidR="00E72A71" w:rsidRPr="00A427A4" w:rsidRDefault="00E72A71" w:rsidP="00E72A71">
      <w:pPr>
        <w:pStyle w:val="Activit"/>
      </w:pPr>
      <w:r w:rsidRPr="00A427A4">
        <w:t xml:space="preserve">Dans mon métier idéal : (je le cite), ce qui est important : </w:t>
      </w:r>
    </w:p>
    <w:p w14:paraId="617815D3" w14:textId="77777777" w:rsidR="00E72A71" w:rsidRPr="00A427A4" w:rsidRDefault="00E72A71" w:rsidP="00E72A71"/>
    <w:tbl>
      <w:tblPr>
        <w:tblStyle w:val="Grilledutableau"/>
        <w:tblW w:w="10201" w:type="dxa"/>
        <w:tblLook w:val="04A0" w:firstRow="1" w:lastRow="0" w:firstColumn="1" w:lastColumn="0" w:noHBand="0" w:noVBand="1"/>
      </w:tblPr>
      <w:tblGrid>
        <w:gridCol w:w="6658"/>
        <w:gridCol w:w="708"/>
        <w:gridCol w:w="993"/>
        <w:gridCol w:w="1842"/>
      </w:tblGrid>
      <w:tr w:rsidR="00E72A71" w:rsidRPr="00A427A4" w14:paraId="5E05066D" w14:textId="77777777" w:rsidTr="000A1C34">
        <w:tc>
          <w:tcPr>
            <w:tcW w:w="6658" w:type="dxa"/>
          </w:tcPr>
          <w:p w14:paraId="56EA2614" w14:textId="77777777" w:rsidR="00E72A71" w:rsidRPr="00A427A4" w:rsidRDefault="00E72A71" w:rsidP="00E72A71"/>
        </w:tc>
        <w:tc>
          <w:tcPr>
            <w:tcW w:w="708" w:type="dxa"/>
          </w:tcPr>
          <w:p w14:paraId="6FC3B2B7" w14:textId="77777777" w:rsidR="00E72A71" w:rsidRPr="00A427A4" w:rsidRDefault="00E72A71" w:rsidP="00E72A71">
            <w:r w:rsidRPr="00A427A4">
              <w:t>OUI</w:t>
            </w:r>
          </w:p>
        </w:tc>
        <w:tc>
          <w:tcPr>
            <w:tcW w:w="993" w:type="dxa"/>
          </w:tcPr>
          <w:p w14:paraId="41AC146F" w14:textId="77777777" w:rsidR="00E72A71" w:rsidRPr="00A427A4" w:rsidRDefault="00E72A71" w:rsidP="00E72A71">
            <w:r w:rsidRPr="00A427A4">
              <w:t>NON</w:t>
            </w:r>
          </w:p>
        </w:tc>
        <w:tc>
          <w:tcPr>
            <w:tcW w:w="1842" w:type="dxa"/>
          </w:tcPr>
          <w:p w14:paraId="0198CD34" w14:textId="77777777" w:rsidR="00E72A71" w:rsidRPr="00A427A4" w:rsidRDefault="00E72A71" w:rsidP="00E72A71">
            <w:r w:rsidRPr="00A427A4">
              <w:t>INDIFF</w:t>
            </w:r>
            <w:r>
              <w:t>É</w:t>
            </w:r>
            <w:r w:rsidRPr="00A427A4">
              <w:t>RENT</w:t>
            </w:r>
          </w:p>
        </w:tc>
      </w:tr>
      <w:tr w:rsidR="00E72A71" w:rsidRPr="00A427A4" w14:paraId="61DAEE8B" w14:textId="77777777" w:rsidTr="000A1C34">
        <w:trPr>
          <w:trHeight w:val="658"/>
        </w:trPr>
        <w:tc>
          <w:tcPr>
            <w:tcW w:w="6658" w:type="dxa"/>
          </w:tcPr>
          <w:p w14:paraId="01D468D5" w14:textId="77777777" w:rsidR="00E72A71" w:rsidRPr="00A427A4" w:rsidRDefault="00E72A71" w:rsidP="00E72A71">
            <w:r w:rsidRPr="00A427A4">
              <w:t>Je dirige des gens, un service, une entreprise</w:t>
            </w:r>
            <w:r>
              <w:t>.</w:t>
            </w:r>
          </w:p>
        </w:tc>
        <w:tc>
          <w:tcPr>
            <w:tcW w:w="708" w:type="dxa"/>
          </w:tcPr>
          <w:p w14:paraId="4CC65B2A" w14:textId="77777777" w:rsidR="00E72A71" w:rsidRPr="00A427A4" w:rsidRDefault="00E72A71" w:rsidP="00E72A71"/>
        </w:tc>
        <w:tc>
          <w:tcPr>
            <w:tcW w:w="993" w:type="dxa"/>
          </w:tcPr>
          <w:p w14:paraId="70A44568" w14:textId="77777777" w:rsidR="00E72A71" w:rsidRPr="00A427A4" w:rsidRDefault="00E72A71" w:rsidP="00E72A71"/>
        </w:tc>
        <w:tc>
          <w:tcPr>
            <w:tcW w:w="1842" w:type="dxa"/>
          </w:tcPr>
          <w:p w14:paraId="69078DE1" w14:textId="77777777" w:rsidR="00E72A71" w:rsidRPr="00A427A4" w:rsidRDefault="00E72A71" w:rsidP="00E72A71"/>
        </w:tc>
      </w:tr>
      <w:tr w:rsidR="00E72A71" w:rsidRPr="00A427A4" w14:paraId="74955AFC" w14:textId="77777777" w:rsidTr="000A1C34">
        <w:tc>
          <w:tcPr>
            <w:tcW w:w="6658" w:type="dxa"/>
          </w:tcPr>
          <w:p w14:paraId="26FE235D" w14:textId="77777777" w:rsidR="00E72A71" w:rsidRPr="00A427A4" w:rsidRDefault="00E72A71" w:rsidP="00E72A71">
            <w:r w:rsidRPr="00A427A4">
              <w:t>Je travaille sans stress ni pression</w:t>
            </w:r>
            <w:r>
              <w:t>.</w:t>
            </w:r>
          </w:p>
          <w:p w14:paraId="7E9F6A97" w14:textId="77777777" w:rsidR="00E72A71" w:rsidRPr="00A427A4" w:rsidRDefault="00E72A71" w:rsidP="00E72A71"/>
        </w:tc>
        <w:tc>
          <w:tcPr>
            <w:tcW w:w="708" w:type="dxa"/>
          </w:tcPr>
          <w:p w14:paraId="44C931D2" w14:textId="77777777" w:rsidR="00E72A71" w:rsidRPr="00A427A4" w:rsidRDefault="00E72A71" w:rsidP="00E72A71"/>
        </w:tc>
        <w:tc>
          <w:tcPr>
            <w:tcW w:w="993" w:type="dxa"/>
          </w:tcPr>
          <w:p w14:paraId="75890EA4" w14:textId="77777777" w:rsidR="00E72A71" w:rsidRPr="00A427A4" w:rsidRDefault="00E72A71" w:rsidP="00E72A71"/>
        </w:tc>
        <w:tc>
          <w:tcPr>
            <w:tcW w:w="1842" w:type="dxa"/>
          </w:tcPr>
          <w:p w14:paraId="2603A31D" w14:textId="77777777" w:rsidR="00E72A71" w:rsidRPr="00A427A4" w:rsidRDefault="00E72A71" w:rsidP="00E72A71"/>
        </w:tc>
      </w:tr>
      <w:tr w:rsidR="00E72A71" w:rsidRPr="00A427A4" w14:paraId="4D26B77C" w14:textId="77777777" w:rsidTr="000A1C34">
        <w:tc>
          <w:tcPr>
            <w:tcW w:w="6658" w:type="dxa"/>
          </w:tcPr>
          <w:p w14:paraId="20D07261" w14:textId="77777777" w:rsidR="00E72A71" w:rsidRPr="00A427A4" w:rsidRDefault="00E72A71" w:rsidP="00E72A71">
            <w:r w:rsidRPr="00A427A4">
              <w:t>Je continue à apprendre et c’est intellectuellement stimulant</w:t>
            </w:r>
            <w:r>
              <w:t>.</w:t>
            </w:r>
          </w:p>
          <w:p w14:paraId="77C0BE63" w14:textId="77777777" w:rsidR="00E72A71" w:rsidRPr="00A427A4" w:rsidRDefault="00E72A71" w:rsidP="00E72A71"/>
        </w:tc>
        <w:tc>
          <w:tcPr>
            <w:tcW w:w="708" w:type="dxa"/>
          </w:tcPr>
          <w:p w14:paraId="3854E349" w14:textId="77777777" w:rsidR="00E72A71" w:rsidRPr="00A427A4" w:rsidRDefault="00E72A71" w:rsidP="00E72A71"/>
        </w:tc>
        <w:tc>
          <w:tcPr>
            <w:tcW w:w="993" w:type="dxa"/>
          </w:tcPr>
          <w:p w14:paraId="2BA04329" w14:textId="77777777" w:rsidR="00E72A71" w:rsidRPr="00A427A4" w:rsidRDefault="00E72A71" w:rsidP="00E72A71"/>
        </w:tc>
        <w:tc>
          <w:tcPr>
            <w:tcW w:w="1842" w:type="dxa"/>
          </w:tcPr>
          <w:p w14:paraId="3E3D34FE" w14:textId="77777777" w:rsidR="00E72A71" w:rsidRPr="00A427A4" w:rsidRDefault="00E72A71" w:rsidP="00E72A71"/>
        </w:tc>
      </w:tr>
      <w:tr w:rsidR="00E72A71" w:rsidRPr="00A427A4" w14:paraId="3AAB2183" w14:textId="77777777" w:rsidTr="000A1C34">
        <w:tc>
          <w:tcPr>
            <w:tcW w:w="6658" w:type="dxa"/>
          </w:tcPr>
          <w:p w14:paraId="6159E743" w14:textId="77777777" w:rsidR="00E72A71" w:rsidRDefault="00E72A71" w:rsidP="00E72A71">
            <w:r w:rsidRPr="00A427A4">
              <w:t>Je suis créatif</w:t>
            </w:r>
            <w:r>
              <w:t>.</w:t>
            </w:r>
          </w:p>
          <w:p w14:paraId="5109DFAA" w14:textId="77777777" w:rsidR="00E72A71" w:rsidRPr="00A427A4" w:rsidRDefault="00E72A71" w:rsidP="00E72A71"/>
        </w:tc>
        <w:tc>
          <w:tcPr>
            <w:tcW w:w="708" w:type="dxa"/>
          </w:tcPr>
          <w:p w14:paraId="02D64CEF" w14:textId="77777777" w:rsidR="00E72A71" w:rsidRPr="00A427A4" w:rsidRDefault="00E72A71" w:rsidP="00E72A71"/>
        </w:tc>
        <w:tc>
          <w:tcPr>
            <w:tcW w:w="993" w:type="dxa"/>
          </w:tcPr>
          <w:p w14:paraId="72522DEF" w14:textId="77777777" w:rsidR="00E72A71" w:rsidRPr="00A427A4" w:rsidRDefault="00E72A71" w:rsidP="00E72A71"/>
        </w:tc>
        <w:tc>
          <w:tcPr>
            <w:tcW w:w="1842" w:type="dxa"/>
          </w:tcPr>
          <w:p w14:paraId="55B9241C" w14:textId="77777777" w:rsidR="00E72A71" w:rsidRPr="00A427A4" w:rsidRDefault="00E72A71" w:rsidP="00E72A71"/>
        </w:tc>
      </w:tr>
      <w:tr w:rsidR="00E72A71" w:rsidRPr="00A427A4" w14:paraId="13BC7B80" w14:textId="77777777" w:rsidTr="000A1C34">
        <w:tc>
          <w:tcPr>
            <w:tcW w:w="6658" w:type="dxa"/>
          </w:tcPr>
          <w:p w14:paraId="5231622D" w14:textId="77777777" w:rsidR="00E72A71" w:rsidRDefault="00E72A71" w:rsidP="00E72A71">
            <w:r w:rsidRPr="00A427A4">
              <w:t>J’exerce un métier prestigieux qui suscite l’admiration</w:t>
            </w:r>
            <w:r>
              <w:t>.</w:t>
            </w:r>
          </w:p>
          <w:p w14:paraId="4B902C0B" w14:textId="77777777" w:rsidR="00E72A71" w:rsidRPr="00A427A4" w:rsidRDefault="00E72A71" w:rsidP="00E72A71"/>
        </w:tc>
        <w:tc>
          <w:tcPr>
            <w:tcW w:w="708" w:type="dxa"/>
          </w:tcPr>
          <w:p w14:paraId="74F677B6" w14:textId="77777777" w:rsidR="00E72A71" w:rsidRPr="00A427A4" w:rsidRDefault="00E72A71" w:rsidP="00E72A71"/>
        </w:tc>
        <w:tc>
          <w:tcPr>
            <w:tcW w:w="993" w:type="dxa"/>
          </w:tcPr>
          <w:p w14:paraId="2E5B7987" w14:textId="77777777" w:rsidR="00E72A71" w:rsidRPr="00A427A4" w:rsidRDefault="00E72A71" w:rsidP="00E72A71"/>
        </w:tc>
        <w:tc>
          <w:tcPr>
            <w:tcW w:w="1842" w:type="dxa"/>
          </w:tcPr>
          <w:p w14:paraId="065205FD" w14:textId="77777777" w:rsidR="00E72A71" w:rsidRPr="00A427A4" w:rsidRDefault="00E72A71" w:rsidP="00E72A71"/>
        </w:tc>
      </w:tr>
      <w:tr w:rsidR="00E72A71" w:rsidRPr="00A427A4" w14:paraId="13889AF2" w14:textId="77777777" w:rsidTr="000A1C34">
        <w:tc>
          <w:tcPr>
            <w:tcW w:w="6658" w:type="dxa"/>
          </w:tcPr>
          <w:p w14:paraId="40DAA701" w14:textId="77777777" w:rsidR="00E72A71" w:rsidRDefault="00E72A71" w:rsidP="00E72A71">
            <w:r w:rsidRPr="00A427A4">
              <w:t>Je me sens utile en rendant service aux autres</w:t>
            </w:r>
            <w:r>
              <w:t>.</w:t>
            </w:r>
          </w:p>
          <w:p w14:paraId="1F45B279" w14:textId="77777777" w:rsidR="00E72A71" w:rsidRPr="00A427A4" w:rsidRDefault="00E72A71" w:rsidP="00E72A71"/>
        </w:tc>
        <w:tc>
          <w:tcPr>
            <w:tcW w:w="708" w:type="dxa"/>
          </w:tcPr>
          <w:p w14:paraId="4FDC8F04" w14:textId="77777777" w:rsidR="00E72A71" w:rsidRPr="00A427A4" w:rsidRDefault="00E72A71" w:rsidP="00E72A71"/>
        </w:tc>
        <w:tc>
          <w:tcPr>
            <w:tcW w:w="993" w:type="dxa"/>
          </w:tcPr>
          <w:p w14:paraId="5B677C18" w14:textId="77777777" w:rsidR="00E72A71" w:rsidRPr="00A427A4" w:rsidRDefault="00E72A71" w:rsidP="00E72A71"/>
        </w:tc>
        <w:tc>
          <w:tcPr>
            <w:tcW w:w="1842" w:type="dxa"/>
          </w:tcPr>
          <w:p w14:paraId="2C109749" w14:textId="77777777" w:rsidR="00E72A71" w:rsidRPr="00A427A4" w:rsidRDefault="00E72A71" w:rsidP="00E72A71"/>
        </w:tc>
      </w:tr>
      <w:tr w:rsidR="00E72A71" w:rsidRPr="00A427A4" w14:paraId="05A6393F" w14:textId="77777777" w:rsidTr="000A1C34">
        <w:tc>
          <w:tcPr>
            <w:tcW w:w="6658" w:type="dxa"/>
          </w:tcPr>
          <w:p w14:paraId="7AACFE11" w14:textId="77777777" w:rsidR="00E72A71" w:rsidRPr="00A427A4" w:rsidRDefault="00E72A71" w:rsidP="00E72A71">
            <w:r w:rsidRPr="00A427A4">
              <w:t>J’innove, j’invente de nouveaux produits ou services</w:t>
            </w:r>
            <w:r>
              <w:t>.</w:t>
            </w:r>
          </w:p>
          <w:p w14:paraId="599BCF4E" w14:textId="77777777" w:rsidR="00E72A71" w:rsidRPr="00A427A4" w:rsidRDefault="00E72A71" w:rsidP="00E72A71"/>
        </w:tc>
        <w:tc>
          <w:tcPr>
            <w:tcW w:w="708" w:type="dxa"/>
          </w:tcPr>
          <w:p w14:paraId="496CCA5D" w14:textId="77777777" w:rsidR="00E72A71" w:rsidRPr="00A427A4" w:rsidRDefault="00E72A71" w:rsidP="00E72A71"/>
        </w:tc>
        <w:tc>
          <w:tcPr>
            <w:tcW w:w="993" w:type="dxa"/>
          </w:tcPr>
          <w:p w14:paraId="6D9C2241" w14:textId="77777777" w:rsidR="00E72A71" w:rsidRPr="00A427A4" w:rsidRDefault="00E72A71" w:rsidP="00E72A71"/>
        </w:tc>
        <w:tc>
          <w:tcPr>
            <w:tcW w:w="1842" w:type="dxa"/>
          </w:tcPr>
          <w:p w14:paraId="19DB1AF7" w14:textId="77777777" w:rsidR="00E72A71" w:rsidRPr="00A427A4" w:rsidRDefault="00E72A71" w:rsidP="00E72A71"/>
        </w:tc>
      </w:tr>
      <w:tr w:rsidR="00E72A71" w:rsidRPr="00A427A4" w14:paraId="426C9F59" w14:textId="77777777" w:rsidTr="000A1C34">
        <w:tc>
          <w:tcPr>
            <w:tcW w:w="6658" w:type="dxa"/>
          </w:tcPr>
          <w:p w14:paraId="54EECC40" w14:textId="77777777" w:rsidR="00E72A71" w:rsidRPr="00A427A4" w:rsidRDefault="00E72A71" w:rsidP="00E72A71">
            <w:r w:rsidRPr="00A427A4">
              <w:t>J’exerce ma force physique</w:t>
            </w:r>
            <w:r>
              <w:t>.</w:t>
            </w:r>
          </w:p>
          <w:p w14:paraId="681E8D16" w14:textId="77777777" w:rsidR="00E72A71" w:rsidRPr="00A427A4" w:rsidRDefault="00E72A71" w:rsidP="00E72A71"/>
        </w:tc>
        <w:tc>
          <w:tcPr>
            <w:tcW w:w="708" w:type="dxa"/>
          </w:tcPr>
          <w:p w14:paraId="77177D06" w14:textId="77777777" w:rsidR="00E72A71" w:rsidRPr="00A427A4" w:rsidRDefault="00E72A71" w:rsidP="00E72A71"/>
        </w:tc>
        <w:tc>
          <w:tcPr>
            <w:tcW w:w="993" w:type="dxa"/>
          </w:tcPr>
          <w:p w14:paraId="5B244EEE" w14:textId="77777777" w:rsidR="00E72A71" w:rsidRPr="00A427A4" w:rsidRDefault="00E72A71" w:rsidP="00E72A71"/>
        </w:tc>
        <w:tc>
          <w:tcPr>
            <w:tcW w:w="1842" w:type="dxa"/>
          </w:tcPr>
          <w:p w14:paraId="1AF4F520" w14:textId="77777777" w:rsidR="00E72A71" w:rsidRPr="00A427A4" w:rsidRDefault="00E72A71" w:rsidP="00E72A71"/>
        </w:tc>
      </w:tr>
      <w:tr w:rsidR="00E72A71" w:rsidRPr="00A427A4" w14:paraId="12CFAB32" w14:textId="77777777" w:rsidTr="000A1C34">
        <w:tc>
          <w:tcPr>
            <w:tcW w:w="6658" w:type="dxa"/>
          </w:tcPr>
          <w:p w14:paraId="5C29E130" w14:textId="77777777" w:rsidR="00E72A71" w:rsidRPr="00A427A4" w:rsidRDefault="00E72A71" w:rsidP="00E72A71">
            <w:r w:rsidRPr="00A427A4">
              <w:t>Je fais des choses très variées qui m’évitent la routine</w:t>
            </w:r>
            <w:r>
              <w:t>.</w:t>
            </w:r>
          </w:p>
          <w:p w14:paraId="4DB0CFB2" w14:textId="77777777" w:rsidR="00E72A71" w:rsidRPr="00A427A4" w:rsidRDefault="00E72A71" w:rsidP="00E72A71"/>
        </w:tc>
        <w:tc>
          <w:tcPr>
            <w:tcW w:w="708" w:type="dxa"/>
          </w:tcPr>
          <w:p w14:paraId="131CB0AA" w14:textId="77777777" w:rsidR="00E72A71" w:rsidRPr="00A427A4" w:rsidRDefault="00E72A71" w:rsidP="00E72A71"/>
        </w:tc>
        <w:tc>
          <w:tcPr>
            <w:tcW w:w="993" w:type="dxa"/>
          </w:tcPr>
          <w:p w14:paraId="4EB22ACC" w14:textId="77777777" w:rsidR="00E72A71" w:rsidRPr="00A427A4" w:rsidRDefault="00E72A71" w:rsidP="00E72A71"/>
        </w:tc>
        <w:tc>
          <w:tcPr>
            <w:tcW w:w="1842" w:type="dxa"/>
          </w:tcPr>
          <w:p w14:paraId="2420A110" w14:textId="77777777" w:rsidR="00E72A71" w:rsidRPr="00A427A4" w:rsidRDefault="00E72A71" w:rsidP="00E72A71"/>
        </w:tc>
      </w:tr>
      <w:tr w:rsidR="00E72A71" w:rsidRPr="00A427A4" w14:paraId="5C444090" w14:textId="77777777" w:rsidTr="000A1C34">
        <w:tc>
          <w:tcPr>
            <w:tcW w:w="6658" w:type="dxa"/>
          </w:tcPr>
          <w:p w14:paraId="43E76279" w14:textId="77777777" w:rsidR="00E72A71" w:rsidRPr="00A427A4" w:rsidRDefault="00E72A71" w:rsidP="00E72A71">
            <w:r w:rsidRPr="00A427A4">
              <w:t>Je prends des risques</w:t>
            </w:r>
            <w:r>
              <w:t>.</w:t>
            </w:r>
          </w:p>
          <w:p w14:paraId="1EB99679" w14:textId="77777777" w:rsidR="00E72A71" w:rsidRPr="00A427A4" w:rsidRDefault="00E72A71" w:rsidP="00E72A71"/>
        </w:tc>
        <w:tc>
          <w:tcPr>
            <w:tcW w:w="708" w:type="dxa"/>
          </w:tcPr>
          <w:p w14:paraId="50CE639E" w14:textId="77777777" w:rsidR="00E72A71" w:rsidRPr="00A427A4" w:rsidRDefault="00E72A71" w:rsidP="00E72A71"/>
        </w:tc>
        <w:tc>
          <w:tcPr>
            <w:tcW w:w="993" w:type="dxa"/>
          </w:tcPr>
          <w:p w14:paraId="18D07F10" w14:textId="77777777" w:rsidR="00E72A71" w:rsidRPr="00A427A4" w:rsidRDefault="00E72A71" w:rsidP="00E72A71"/>
        </w:tc>
        <w:tc>
          <w:tcPr>
            <w:tcW w:w="1842" w:type="dxa"/>
          </w:tcPr>
          <w:p w14:paraId="11A75A6A" w14:textId="77777777" w:rsidR="00E72A71" w:rsidRPr="00A427A4" w:rsidRDefault="00E72A71" w:rsidP="00E72A71"/>
        </w:tc>
      </w:tr>
      <w:tr w:rsidR="00E72A71" w:rsidRPr="00A427A4" w14:paraId="45E080A3" w14:textId="77777777" w:rsidTr="000A1C34">
        <w:tc>
          <w:tcPr>
            <w:tcW w:w="6658" w:type="dxa"/>
          </w:tcPr>
          <w:p w14:paraId="416DCD06" w14:textId="77777777" w:rsidR="00E72A71" w:rsidRPr="00A427A4" w:rsidRDefault="00E72A71" w:rsidP="00E72A71">
            <w:r w:rsidRPr="00A427A4">
              <w:t>J’ai un planning strict, avec des consignes très claires</w:t>
            </w:r>
            <w:r>
              <w:t>.</w:t>
            </w:r>
          </w:p>
          <w:p w14:paraId="2C5F2A8F" w14:textId="77777777" w:rsidR="00E72A71" w:rsidRPr="00A427A4" w:rsidRDefault="00E72A71" w:rsidP="00E72A71"/>
        </w:tc>
        <w:tc>
          <w:tcPr>
            <w:tcW w:w="708" w:type="dxa"/>
          </w:tcPr>
          <w:p w14:paraId="59F07F72" w14:textId="77777777" w:rsidR="00E72A71" w:rsidRPr="00A427A4" w:rsidRDefault="00E72A71" w:rsidP="00E72A71"/>
        </w:tc>
        <w:tc>
          <w:tcPr>
            <w:tcW w:w="993" w:type="dxa"/>
          </w:tcPr>
          <w:p w14:paraId="7A562DE6" w14:textId="77777777" w:rsidR="00E72A71" w:rsidRPr="00A427A4" w:rsidRDefault="00E72A71" w:rsidP="00E72A71"/>
        </w:tc>
        <w:tc>
          <w:tcPr>
            <w:tcW w:w="1842" w:type="dxa"/>
          </w:tcPr>
          <w:p w14:paraId="572BC990" w14:textId="77777777" w:rsidR="00E72A71" w:rsidRPr="00A427A4" w:rsidRDefault="00E72A71" w:rsidP="00E72A71"/>
        </w:tc>
      </w:tr>
      <w:tr w:rsidR="00E72A71" w:rsidRPr="00A427A4" w14:paraId="4E2812DB" w14:textId="77777777" w:rsidTr="000A1C34">
        <w:tc>
          <w:tcPr>
            <w:tcW w:w="6658" w:type="dxa"/>
          </w:tcPr>
          <w:p w14:paraId="50B3D98F" w14:textId="77777777" w:rsidR="00E72A71" w:rsidRPr="00A427A4" w:rsidRDefault="00E72A71" w:rsidP="00E72A71">
            <w:r w:rsidRPr="00A427A4">
              <w:t>J’exerce dans l’urgence avec des délais brefs</w:t>
            </w:r>
            <w:r>
              <w:t>.</w:t>
            </w:r>
          </w:p>
          <w:p w14:paraId="1EAE35D1" w14:textId="77777777" w:rsidR="00E72A71" w:rsidRPr="00A427A4" w:rsidRDefault="00E72A71" w:rsidP="00E72A71"/>
        </w:tc>
        <w:tc>
          <w:tcPr>
            <w:tcW w:w="708" w:type="dxa"/>
          </w:tcPr>
          <w:p w14:paraId="1C5357DD" w14:textId="77777777" w:rsidR="00E72A71" w:rsidRPr="00A427A4" w:rsidRDefault="00E72A71" w:rsidP="00E72A71"/>
        </w:tc>
        <w:tc>
          <w:tcPr>
            <w:tcW w:w="993" w:type="dxa"/>
          </w:tcPr>
          <w:p w14:paraId="445E70F5" w14:textId="77777777" w:rsidR="00E72A71" w:rsidRPr="00A427A4" w:rsidRDefault="00E72A71" w:rsidP="00E72A71"/>
        </w:tc>
        <w:tc>
          <w:tcPr>
            <w:tcW w:w="1842" w:type="dxa"/>
          </w:tcPr>
          <w:p w14:paraId="76203F44" w14:textId="77777777" w:rsidR="00E72A71" w:rsidRPr="00A427A4" w:rsidRDefault="00E72A71" w:rsidP="00E72A71"/>
        </w:tc>
      </w:tr>
      <w:tr w:rsidR="00E72A71" w:rsidRPr="00A427A4" w14:paraId="22B53AA6" w14:textId="77777777" w:rsidTr="000A1C34">
        <w:tc>
          <w:tcPr>
            <w:tcW w:w="6658" w:type="dxa"/>
          </w:tcPr>
          <w:p w14:paraId="72683ED6" w14:textId="77777777" w:rsidR="00E72A71" w:rsidRPr="00A427A4" w:rsidRDefault="00E72A71" w:rsidP="00E72A71">
            <w:r w:rsidRPr="00A427A4">
              <w:t>Je me déplace très souvent</w:t>
            </w:r>
            <w:r>
              <w:t>.</w:t>
            </w:r>
          </w:p>
          <w:p w14:paraId="243F8B6F" w14:textId="77777777" w:rsidR="00E72A71" w:rsidRPr="00A427A4" w:rsidRDefault="00E72A71" w:rsidP="00E72A71"/>
        </w:tc>
        <w:tc>
          <w:tcPr>
            <w:tcW w:w="708" w:type="dxa"/>
          </w:tcPr>
          <w:p w14:paraId="34D4E62F" w14:textId="77777777" w:rsidR="00E72A71" w:rsidRPr="00A427A4" w:rsidRDefault="00E72A71" w:rsidP="00E72A71"/>
        </w:tc>
        <w:tc>
          <w:tcPr>
            <w:tcW w:w="993" w:type="dxa"/>
          </w:tcPr>
          <w:p w14:paraId="668F7024" w14:textId="77777777" w:rsidR="00E72A71" w:rsidRPr="00A427A4" w:rsidRDefault="00E72A71" w:rsidP="00E72A71"/>
        </w:tc>
        <w:tc>
          <w:tcPr>
            <w:tcW w:w="1842" w:type="dxa"/>
          </w:tcPr>
          <w:p w14:paraId="27CDF177" w14:textId="77777777" w:rsidR="00E72A71" w:rsidRPr="00A427A4" w:rsidRDefault="00E72A71" w:rsidP="00E72A71"/>
        </w:tc>
      </w:tr>
      <w:tr w:rsidR="00E72A71" w:rsidRPr="00A427A4" w14:paraId="3B244312" w14:textId="77777777" w:rsidTr="000A1C34">
        <w:tc>
          <w:tcPr>
            <w:tcW w:w="6658" w:type="dxa"/>
          </w:tcPr>
          <w:p w14:paraId="1D97B2AC" w14:textId="77777777" w:rsidR="00E72A71" w:rsidRPr="00A427A4" w:rsidRDefault="00E72A71" w:rsidP="00E72A71">
            <w:r w:rsidRPr="00A427A4">
              <w:t>Je travaille chez moi</w:t>
            </w:r>
            <w:r>
              <w:t>.</w:t>
            </w:r>
          </w:p>
          <w:p w14:paraId="5FAE2515" w14:textId="77777777" w:rsidR="00E72A71" w:rsidRPr="00A427A4" w:rsidRDefault="00E72A71" w:rsidP="00E72A71"/>
        </w:tc>
        <w:tc>
          <w:tcPr>
            <w:tcW w:w="708" w:type="dxa"/>
          </w:tcPr>
          <w:p w14:paraId="36D1841A" w14:textId="77777777" w:rsidR="00E72A71" w:rsidRPr="00A427A4" w:rsidRDefault="00E72A71" w:rsidP="00E72A71"/>
        </w:tc>
        <w:tc>
          <w:tcPr>
            <w:tcW w:w="993" w:type="dxa"/>
          </w:tcPr>
          <w:p w14:paraId="1EC59B62" w14:textId="77777777" w:rsidR="00E72A71" w:rsidRPr="00A427A4" w:rsidRDefault="00E72A71" w:rsidP="00E72A71"/>
        </w:tc>
        <w:tc>
          <w:tcPr>
            <w:tcW w:w="1842" w:type="dxa"/>
          </w:tcPr>
          <w:p w14:paraId="1DE6D273" w14:textId="77777777" w:rsidR="00E72A71" w:rsidRPr="00A427A4" w:rsidRDefault="00E72A71" w:rsidP="00E72A71"/>
        </w:tc>
      </w:tr>
      <w:tr w:rsidR="00E72A71" w:rsidRPr="00A427A4" w14:paraId="558B2DB7" w14:textId="77777777" w:rsidTr="000A1C34">
        <w:tc>
          <w:tcPr>
            <w:tcW w:w="6658" w:type="dxa"/>
          </w:tcPr>
          <w:p w14:paraId="792DD357" w14:textId="77777777" w:rsidR="00E72A71" w:rsidRPr="00A427A4" w:rsidRDefault="00E72A71" w:rsidP="00E72A71">
            <w:r w:rsidRPr="00A427A4">
              <w:t>Je suis indépendant et je travaille comme je l’entends</w:t>
            </w:r>
            <w:r>
              <w:t>.</w:t>
            </w:r>
          </w:p>
          <w:p w14:paraId="6E11AD95" w14:textId="77777777" w:rsidR="00E72A71" w:rsidRPr="00A427A4" w:rsidRDefault="00E72A71" w:rsidP="00E72A71"/>
        </w:tc>
        <w:tc>
          <w:tcPr>
            <w:tcW w:w="708" w:type="dxa"/>
          </w:tcPr>
          <w:p w14:paraId="373D2C6F" w14:textId="77777777" w:rsidR="00E72A71" w:rsidRPr="00A427A4" w:rsidRDefault="00E72A71" w:rsidP="00E72A71"/>
        </w:tc>
        <w:tc>
          <w:tcPr>
            <w:tcW w:w="993" w:type="dxa"/>
          </w:tcPr>
          <w:p w14:paraId="40DE692E" w14:textId="77777777" w:rsidR="00E72A71" w:rsidRPr="00A427A4" w:rsidRDefault="00E72A71" w:rsidP="00E72A71"/>
        </w:tc>
        <w:tc>
          <w:tcPr>
            <w:tcW w:w="1842" w:type="dxa"/>
          </w:tcPr>
          <w:p w14:paraId="2F75CECC" w14:textId="77777777" w:rsidR="00E72A71" w:rsidRPr="00A427A4" w:rsidRDefault="00E72A71" w:rsidP="00E72A71"/>
        </w:tc>
      </w:tr>
      <w:tr w:rsidR="00E72A71" w:rsidRPr="00A427A4" w14:paraId="1FEB130F" w14:textId="77777777" w:rsidTr="000A1C34">
        <w:tc>
          <w:tcPr>
            <w:tcW w:w="6658" w:type="dxa"/>
          </w:tcPr>
          <w:p w14:paraId="5765BBDE" w14:textId="77777777" w:rsidR="00E72A71" w:rsidRPr="00A427A4" w:rsidRDefault="00E72A71" w:rsidP="00E72A71">
            <w:r w:rsidRPr="00A427A4">
              <w:t>Je gagne beaucoup d’argent</w:t>
            </w:r>
            <w:r>
              <w:t>.</w:t>
            </w:r>
          </w:p>
          <w:p w14:paraId="74E50D2F" w14:textId="77777777" w:rsidR="00E72A71" w:rsidRPr="00A427A4" w:rsidRDefault="00E72A71" w:rsidP="00E72A71"/>
        </w:tc>
        <w:tc>
          <w:tcPr>
            <w:tcW w:w="708" w:type="dxa"/>
          </w:tcPr>
          <w:p w14:paraId="1237C69A" w14:textId="77777777" w:rsidR="00E72A71" w:rsidRPr="00A427A4" w:rsidRDefault="00E72A71" w:rsidP="00E72A71"/>
        </w:tc>
        <w:tc>
          <w:tcPr>
            <w:tcW w:w="993" w:type="dxa"/>
          </w:tcPr>
          <w:p w14:paraId="00CAC59C" w14:textId="77777777" w:rsidR="00E72A71" w:rsidRPr="00A427A4" w:rsidRDefault="00E72A71" w:rsidP="00E72A71"/>
        </w:tc>
        <w:tc>
          <w:tcPr>
            <w:tcW w:w="1842" w:type="dxa"/>
          </w:tcPr>
          <w:p w14:paraId="7E0BA5F8" w14:textId="77777777" w:rsidR="00E72A71" w:rsidRPr="00A427A4" w:rsidRDefault="00E72A71" w:rsidP="00E72A71"/>
        </w:tc>
      </w:tr>
      <w:tr w:rsidR="00E72A71" w:rsidRPr="00A427A4" w14:paraId="6FB8CE10" w14:textId="77777777" w:rsidTr="000A1C34">
        <w:tc>
          <w:tcPr>
            <w:tcW w:w="6658" w:type="dxa"/>
          </w:tcPr>
          <w:p w14:paraId="1846DE20" w14:textId="77777777" w:rsidR="00E72A71" w:rsidRPr="00A427A4" w:rsidRDefault="00E72A71" w:rsidP="00E72A71">
            <w:r w:rsidRPr="00A427A4">
              <w:t>Je travaille en équipe</w:t>
            </w:r>
            <w:r>
              <w:t>.</w:t>
            </w:r>
          </w:p>
          <w:p w14:paraId="71C42386" w14:textId="77777777" w:rsidR="00E72A71" w:rsidRPr="00A427A4" w:rsidRDefault="00E72A71" w:rsidP="00E72A71"/>
        </w:tc>
        <w:tc>
          <w:tcPr>
            <w:tcW w:w="708" w:type="dxa"/>
          </w:tcPr>
          <w:p w14:paraId="0C93CAD6" w14:textId="77777777" w:rsidR="00E72A71" w:rsidRPr="00A427A4" w:rsidRDefault="00E72A71" w:rsidP="00E72A71"/>
        </w:tc>
        <w:tc>
          <w:tcPr>
            <w:tcW w:w="993" w:type="dxa"/>
          </w:tcPr>
          <w:p w14:paraId="1CD930A9" w14:textId="77777777" w:rsidR="00E72A71" w:rsidRPr="00A427A4" w:rsidRDefault="00E72A71" w:rsidP="00E72A71"/>
        </w:tc>
        <w:tc>
          <w:tcPr>
            <w:tcW w:w="1842" w:type="dxa"/>
          </w:tcPr>
          <w:p w14:paraId="532C90B8" w14:textId="77777777" w:rsidR="00E72A71" w:rsidRPr="00A427A4" w:rsidRDefault="00E72A71" w:rsidP="00E72A71"/>
        </w:tc>
      </w:tr>
      <w:tr w:rsidR="00E72A71" w:rsidRPr="00A427A4" w14:paraId="412677E8" w14:textId="77777777" w:rsidTr="000A1C34">
        <w:tc>
          <w:tcPr>
            <w:tcW w:w="6658" w:type="dxa"/>
          </w:tcPr>
          <w:p w14:paraId="1FC6393F" w14:textId="77777777" w:rsidR="00E72A71" w:rsidRPr="00A427A4" w:rsidRDefault="00E72A71" w:rsidP="00E72A71">
            <w:r w:rsidRPr="00A427A4">
              <w:t>J’exerce dans un environnement agréable</w:t>
            </w:r>
            <w:r>
              <w:t>.</w:t>
            </w:r>
          </w:p>
          <w:p w14:paraId="128EDC10" w14:textId="77777777" w:rsidR="00E72A71" w:rsidRPr="00A427A4" w:rsidRDefault="00E72A71" w:rsidP="00E72A71"/>
        </w:tc>
        <w:tc>
          <w:tcPr>
            <w:tcW w:w="708" w:type="dxa"/>
          </w:tcPr>
          <w:p w14:paraId="0D9D11CE" w14:textId="77777777" w:rsidR="00E72A71" w:rsidRPr="00A427A4" w:rsidRDefault="00E72A71" w:rsidP="00E72A71"/>
        </w:tc>
        <w:tc>
          <w:tcPr>
            <w:tcW w:w="993" w:type="dxa"/>
          </w:tcPr>
          <w:p w14:paraId="5DC0C3F5" w14:textId="77777777" w:rsidR="00E72A71" w:rsidRPr="00A427A4" w:rsidRDefault="00E72A71" w:rsidP="00E72A71"/>
        </w:tc>
        <w:tc>
          <w:tcPr>
            <w:tcW w:w="1842" w:type="dxa"/>
          </w:tcPr>
          <w:p w14:paraId="472A69B7" w14:textId="77777777" w:rsidR="00E72A71" w:rsidRPr="00A427A4" w:rsidRDefault="00E72A71" w:rsidP="00E72A71"/>
        </w:tc>
      </w:tr>
      <w:tr w:rsidR="00E72A71" w:rsidRPr="00A427A4" w14:paraId="224A8D68" w14:textId="77777777" w:rsidTr="000A1C34">
        <w:tc>
          <w:tcPr>
            <w:tcW w:w="6658" w:type="dxa"/>
          </w:tcPr>
          <w:p w14:paraId="7BD2E4BB" w14:textId="77777777" w:rsidR="00E72A71" w:rsidRPr="00A427A4" w:rsidRDefault="00E72A71" w:rsidP="00E72A71">
            <w:r w:rsidRPr="00A427A4">
              <w:t>Je me fixe des objectifs élevés qui me demandent d’être performant</w:t>
            </w:r>
            <w:r>
              <w:t>.</w:t>
            </w:r>
          </w:p>
          <w:p w14:paraId="649DD7E3" w14:textId="77777777" w:rsidR="00E72A71" w:rsidRPr="00A427A4" w:rsidRDefault="00E72A71" w:rsidP="00E72A71"/>
        </w:tc>
        <w:tc>
          <w:tcPr>
            <w:tcW w:w="708" w:type="dxa"/>
          </w:tcPr>
          <w:p w14:paraId="16700658" w14:textId="77777777" w:rsidR="00E72A71" w:rsidRPr="00A427A4" w:rsidRDefault="00E72A71" w:rsidP="00E72A71"/>
        </w:tc>
        <w:tc>
          <w:tcPr>
            <w:tcW w:w="993" w:type="dxa"/>
          </w:tcPr>
          <w:p w14:paraId="62B02081" w14:textId="77777777" w:rsidR="00E72A71" w:rsidRPr="00A427A4" w:rsidRDefault="00E72A71" w:rsidP="00E72A71"/>
        </w:tc>
        <w:tc>
          <w:tcPr>
            <w:tcW w:w="1842" w:type="dxa"/>
          </w:tcPr>
          <w:p w14:paraId="19DBDA18" w14:textId="77777777" w:rsidR="00E72A71" w:rsidRPr="00A427A4" w:rsidRDefault="00E72A71" w:rsidP="00E72A71"/>
        </w:tc>
      </w:tr>
      <w:tr w:rsidR="00E72A71" w:rsidRPr="00A427A4" w14:paraId="0D105A7D" w14:textId="77777777" w:rsidTr="000A1C34">
        <w:tc>
          <w:tcPr>
            <w:tcW w:w="6658" w:type="dxa"/>
          </w:tcPr>
          <w:p w14:paraId="211F9B96" w14:textId="77777777" w:rsidR="00E72A71" w:rsidRPr="00A427A4" w:rsidRDefault="00E72A71" w:rsidP="00E72A71">
            <w:r w:rsidRPr="00A427A4">
              <w:t>J’ai la sécurité de l’emploi</w:t>
            </w:r>
            <w:r>
              <w:t>.</w:t>
            </w:r>
          </w:p>
          <w:p w14:paraId="54A083EF" w14:textId="77777777" w:rsidR="00E72A71" w:rsidRPr="00A427A4" w:rsidRDefault="00E72A71" w:rsidP="00E72A71"/>
        </w:tc>
        <w:tc>
          <w:tcPr>
            <w:tcW w:w="708" w:type="dxa"/>
          </w:tcPr>
          <w:p w14:paraId="2CF25BBD" w14:textId="77777777" w:rsidR="00E72A71" w:rsidRPr="00A427A4" w:rsidRDefault="00E72A71" w:rsidP="00E72A71"/>
        </w:tc>
        <w:tc>
          <w:tcPr>
            <w:tcW w:w="993" w:type="dxa"/>
          </w:tcPr>
          <w:p w14:paraId="68B63B6C" w14:textId="77777777" w:rsidR="00E72A71" w:rsidRPr="00A427A4" w:rsidRDefault="00E72A71" w:rsidP="00E72A71"/>
        </w:tc>
        <w:tc>
          <w:tcPr>
            <w:tcW w:w="1842" w:type="dxa"/>
          </w:tcPr>
          <w:p w14:paraId="32128F4D" w14:textId="77777777" w:rsidR="00E72A71" w:rsidRPr="00A427A4" w:rsidRDefault="00E72A71" w:rsidP="00E72A71"/>
        </w:tc>
      </w:tr>
      <w:tr w:rsidR="00E72A71" w:rsidRPr="00A427A4" w14:paraId="21FD4A21" w14:textId="77777777" w:rsidTr="000A1C34">
        <w:tc>
          <w:tcPr>
            <w:tcW w:w="6658" w:type="dxa"/>
          </w:tcPr>
          <w:p w14:paraId="476C14E6" w14:textId="77777777" w:rsidR="00E72A71" w:rsidRPr="00A427A4" w:rsidRDefault="00E72A71" w:rsidP="00E72A71">
            <w:r w:rsidRPr="00A427A4">
              <w:t>J’ai beaucoup de temps libre pour mes loisirs ou ma vie familiale</w:t>
            </w:r>
            <w:r>
              <w:t>.</w:t>
            </w:r>
            <w:r w:rsidRPr="00A427A4">
              <w:t xml:space="preserve"> </w:t>
            </w:r>
          </w:p>
          <w:p w14:paraId="186A8AD5" w14:textId="77777777" w:rsidR="00E72A71" w:rsidRPr="00A427A4" w:rsidRDefault="00E72A71" w:rsidP="00E72A71"/>
        </w:tc>
        <w:tc>
          <w:tcPr>
            <w:tcW w:w="708" w:type="dxa"/>
          </w:tcPr>
          <w:p w14:paraId="4A5CC799" w14:textId="77777777" w:rsidR="00E72A71" w:rsidRPr="00A427A4" w:rsidRDefault="00E72A71" w:rsidP="00E72A71"/>
        </w:tc>
        <w:tc>
          <w:tcPr>
            <w:tcW w:w="993" w:type="dxa"/>
          </w:tcPr>
          <w:p w14:paraId="64621797" w14:textId="77777777" w:rsidR="00E72A71" w:rsidRPr="00A427A4" w:rsidRDefault="00E72A71" w:rsidP="00E72A71"/>
        </w:tc>
        <w:tc>
          <w:tcPr>
            <w:tcW w:w="1842" w:type="dxa"/>
          </w:tcPr>
          <w:p w14:paraId="222FE1FC" w14:textId="77777777" w:rsidR="00E72A71" w:rsidRPr="00A427A4" w:rsidRDefault="00E72A71" w:rsidP="00E72A71"/>
        </w:tc>
      </w:tr>
      <w:tr w:rsidR="00E72A71" w:rsidRPr="00A427A4" w14:paraId="16E77FD5" w14:textId="77777777" w:rsidTr="000A1C34">
        <w:tc>
          <w:tcPr>
            <w:tcW w:w="6658" w:type="dxa"/>
          </w:tcPr>
          <w:p w14:paraId="0D1195B4" w14:textId="77777777" w:rsidR="00E72A71" w:rsidRPr="00A427A4" w:rsidRDefault="00E72A71" w:rsidP="00E72A71">
            <w:r w:rsidRPr="00A427A4">
              <w:t>Autre</w:t>
            </w:r>
            <w:r>
              <w:t xml:space="preserve"> : </w:t>
            </w:r>
          </w:p>
        </w:tc>
        <w:tc>
          <w:tcPr>
            <w:tcW w:w="708" w:type="dxa"/>
          </w:tcPr>
          <w:p w14:paraId="76A8D954" w14:textId="77777777" w:rsidR="00E72A71" w:rsidRPr="00A427A4" w:rsidRDefault="00E72A71" w:rsidP="00E72A71"/>
        </w:tc>
        <w:tc>
          <w:tcPr>
            <w:tcW w:w="993" w:type="dxa"/>
          </w:tcPr>
          <w:p w14:paraId="46A65B89" w14:textId="77777777" w:rsidR="00E72A71" w:rsidRPr="00A427A4" w:rsidRDefault="00E72A71" w:rsidP="00E72A71"/>
        </w:tc>
        <w:tc>
          <w:tcPr>
            <w:tcW w:w="1842" w:type="dxa"/>
          </w:tcPr>
          <w:p w14:paraId="77125F86" w14:textId="77777777" w:rsidR="00E72A71" w:rsidRPr="00A427A4" w:rsidRDefault="00E72A71" w:rsidP="00E72A71"/>
        </w:tc>
      </w:tr>
    </w:tbl>
    <w:p w14:paraId="4A1FD470" w14:textId="77777777" w:rsidR="00E72A71" w:rsidRPr="00A427A4" w:rsidRDefault="00E72A71" w:rsidP="00E72A71">
      <w:pPr>
        <w:rPr>
          <w:rFonts w:ascii="Arial" w:hAnsi="Arial" w:cs="Arial"/>
          <w:sz w:val="22"/>
          <w:szCs w:val="22"/>
        </w:rPr>
      </w:pPr>
    </w:p>
    <w:p w14:paraId="4225A028" w14:textId="77777777" w:rsidR="00E72A71" w:rsidRPr="00A427A4" w:rsidRDefault="00E72A71" w:rsidP="00E72A71">
      <w:pPr>
        <w:rPr>
          <w:rFonts w:ascii="Arial" w:hAnsi="Arial" w:cs="Arial"/>
          <w:sz w:val="22"/>
          <w:szCs w:val="22"/>
        </w:rPr>
      </w:pPr>
    </w:p>
    <w:p w14:paraId="387E05B5" w14:textId="77777777" w:rsidR="00E72A71" w:rsidRPr="00A427A4" w:rsidRDefault="00E72A71" w:rsidP="00E72A71">
      <w:pPr>
        <w:rPr>
          <w:rFonts w:ascii="Arial" w:hAnsi="Arial" w:cs="Arial"/>
          <w:sz w:val="22"/>
          <w:szCs w:val="22"/>
        </w:rPr>
      </w:pPr>
    </w:p>
    <w:p w14:paraId="55ADCF2A" w14:textId="77777777" w:rsidR="00E72A71" w:rsidRDefault="00E72A71" w:rsidP="00E72A71">
      <w:pPr>
        <w:pStyle w:val="Activit"/>
      </w:pPr>
      <w:r>
        <w:t xml:space="preserve">Mes atouts / Mes forces : </w:t>
      </w:r>
    </w:p>
    <w:p w14:paraId="07F15301" w14:textId="77777777" w:rsidR="00E72A71" w:rsidRPr="00A427A4" w:rsidRDefault="00E72A71" w:rsidP="00E72A71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1983"/>
        <w:gridCol w:w="2266"/>
        <w:gridCol w:w="2266"/>
      </w:tblGrid>
      <w:tr w:rsidR="00E72A71" w:rsidRPr="00A427A4" w14:paraId="73511A95" w14:textId="77777777" w:rsidTr="000A1C34">
        <w:tc>
          <w:tcPr>
            <w:tcW w:w="2547" w:type="dxa"/>
          </w:tcPr>
          <w:p w14:paraId="500A118C" w14:textId="77777777" w:rsidR="00E72A71" w:rsidRPr="00A427A4" w:rsidRDefault="00E72A71" w:rsidP="00E72A71"/>
        </w:tc>
        <w:tc>
          <w:tcPr>
            <w:tcW w:w="1983" w:type="dxa"/>
          </w:tcPr>
          <w:p w14:paraId="2D500CF0" w14:textId="77777777" w:rsidR="00E72A71" w:rsidRPr="00A427A4" w:rsidRDefault="00E72A71" w:rsidP="00E72A71">
            <w:r w:rsidRPr="00A427A4">
              <w:t>OUI</w:t>
            </w:r>
          </w:p>
        </w:tc>
        <w:tc>
          <w:tcPr>
            <w:tcW w:w="2266" w:type="dxa"/>
          </w:tcPr>
          <w:p w14:paraId="730D2E4C" w14:textId="77777777" w:rsidR="00E72A71" w:rsidRPr="00A427A4" w:rsidRDefault="00E72A71" w:rsidP="00E72A71">
            <w:r w:rsidRPr="00A427A4">
              <w:t>Un peu</w:t>
            </w:r>
          </w:p>
        </w:tc>
        <w:tc>
          <w:tcPr>
            <w:tcW w:w="2266" w:type="dxa"/>
          </w:tcPr>
          <w:p w14:paraId="5BB61504" w14:textId="77777777" w:rsidR="00E72A71" w:rsidRPr="00A427A4" w:rsidRDefault="00E72A71" w:rsidP="00E72A71">
            <w:r w:rsidRPr="00A427A4">
              <w:t>NON</w:t>
            </w:r>
          </w:p>
        </w:tc>
      </w:tr>
      <w:tr w:rsidR="00E72A71" w:rsidRPr="00A427A4" w14:paraId="487366FC" w14:textId="77777777" w:rsidTr="000A1C34">
        <w:tc>
          <w:tcPr>
            <w:tcW w:w="2547" w:type="dxa"/>
          </w:tcPr>
          <w:p w14:paraId="0975C80F" w14:textId="77777777" w:rsidR="00E72A71" w:rsidRPr="00A427A4" w:rsidRDefault="00E72A71" w:rsidP="00E72A71">
            <w:r w:rsidRPr="00A427A4">
              <w:t>La ténacité</w:t>
            </w:r>
          </w:p>
        </w:tc>
        <w:tc>
          <w:tcPr>
            <w:tcW w:w="1983" w:type="dxa"/>
          </w:tcPr>
          <w:p w14:paraId="068899BB" w14:textId="77777777" w:rsidR="00E72A71" w:rsidRPr="00A427A4" w:rsidRDefault="00E72A71" w:rsidP="00E72A71"/>
        </w:tc>
        <w:tc>
          <w:tcPr>
            <w:tcW w:w="2266" w:type="dxa"/>
          </w:tcPr>
          <w:p w14:paraId="417E49D7" w14:textId="77777777" w:rsidR="00E72A71" w:rsidRPr="00A427A4" w:rsidRDefault="00E72A71" w:rsidP="00E72A71"/>
        </w:tc>
        <w:tc>
          <w:tcPr>
            <w:tcW w:w="2266" w:type="dxa"/>
          </w:tcPr>
          <w:p w14:paraId="24E38BB5" w14:textId="77777777" w:rsidR="00E72A71" w:rsidRPr="00A427A4" w:rsidRDefault="00E72A71" w:rsidP="00E72A71"/>
        </w:tc>
      </w:tr>
      <w:tr w:rsidR="00E72A71" w:rsidRPr="00A427A4" w14:paraId="5642CEB5" w14:textId="77777777" w:rsidTr="000A1C34">
        <w:tc>
          <w:tcPr>
            <w:tcW w:w="2547" w:type="dxa"/>
          </w:tcPr>
          <w:p w14:paraId="0E42AF49" w14:textId="77777777" w:rsidR="00E72A71" w:rsidRPr="00A427A4" w:rsidRDefault="00E72A71" w:rsidP="00E72A71">
            <w:r w:rsidRPr="00A427A4">
              <w:t>La curiosité</w:t>
            </w:r>
          </w:p>
        </w:tc>
        <w:tc>
          <w:tcPr>
            <w:tcW w:w="1983" w:type="dxa"/>
          </w:tcPr>
          <w:p w14:paraId="2F4B3FEA" w14:textId="77777777" w:rsidR="00E72A71" w:rsidRPr="00A427A4" w:rsidRDefault="00E72A71" w:rsidP="00E72A71"/>
        </w:tc>
        <w:tc>
          <w:tcPr>
            <w:tcW w:w="2266" w:type="dxa"/>
          </w:tcPr>
          <w:p w14:paraId="74DFB6EA" w14:textId="77777777" w:rsidR="00E72A71" w:rsidRPr="00A427A4" w:rsidRDefault="00E72A71" w:rsidP="00E72A71"/>
        </w:tc>
        <w:tc>
          <w:tcPr>
            <w:tcW w:w="2266" w:type="dxa"/>
          </w:tcPr>
          <w:p w14:paraId="45793714" w14:textId="77777777" w:rsidR="00E72A71" w:rsidRPr="00A427A4" w:rsidRDefault="00E72A71" w:rsidP="00E72A71"/>
        </w:tc>
      </w:tr>
      <w:tr w:rsidR="00E72A71" w:rsidRPr="00A427A4" w14:paraId="759554BC" w14:textId="77777777" w:rsidTr="000A1C34">
        <w:tc>
          <w:tcPr>
            <w:tcW w:w="2547" w:type="dxa"/>
          </w:tcPr>
          <w:p w14:paraId="5C00EACA" w14:textId="77777777" w:rsidR="00E72A71" w:rsidRPr="00A427A4" w:rsidRDefault="00E72A71" w:rsidP="00E72A71">
            <w:r w:rsidRPr="00A427A4">
              <w:t>Le courage</w:t>
            </w:r>
          </w:p>
        </w:tc>
        <w:tc>
          <w:tcPr>
            <w:tcW w:w="1983" w:type="dxa"/>
          </w:tcPr>
          <w:p w14:paraId="2A3C3CF2" w14:textId="77777777" w:rsidR="00E72A71" w:rsidRPr="00A427A4" w:rsidRDefault="00E72A71" w:rsidP="00E72A71"/>
        </w:tc>
        <w:tc>
          <w:tcPr>
            <w:tcW w:w="2266" w:type="dxa"/>
          </w:tcPr>
          <w:p w14:paraId="63FAE987" w14:textId="77777777" w:rsidR="00E72A71" w:rsidRPr="00A427A4" w:rsidRDefault="00E72A71" w:rsidP="00E72A71"/>
        </w:tc>
        <w:tc>
          <w:tcPr>
            <w:tcW w:w="2266" w:type="dxa"/>
          </w:tcPr>
          <w:p w14:paraId="2BDDC32D" w14:textId="77777777" w:rsidR="00E72A71" w:rsidRPr="00A427A4" w:rsidRDefault="00E72A71" w:rsidP="00E72A71"/>
        </w:tc>
      </w:tr>
      <w:tr w:rsidR="00E72A71" w:rsidRPr="00A427A4" w14:paraId="558B9C90" w14:textId="77777777" w:rsidTr="000A1C34">
        <w:tc>
          <w:tcPr>
            <w:tcW w:w="2547" w:type="dxa"/>
          </w:tcPr>
          <w:p w14:paraId="7CE0A3C2" w14:textId="77777777" w:rsidR="00E72A71" w:rsidRPr="00A427A4" w:rsidRDefault="00E72A71" w:rsidP="00E72A71">
            <w:r w:rsidRPr="00A427A4">
              <w:t>L’originalité</w:t>
            </w:r>
          </w:p>
        </w:tc>
        <w:tc>
          <w:tcPr>
            <w:tcW w:w="1983" w:type="dxa"/>
          </w:tcPr>
          <w:p w14:paraId="50F7463B" w14:textId="77777777" w:rsidR="00E72A71" w:rsidRPr="00A427A4" w:rsidRDefault="00E72A71" w:rsidP="00E72A71"/>
        </w:tc>
        <w:tc>
          <w:tcPr>
            <w:tcW w:w="2266" w:type="dxa"/>
          </w:tcPr>
          <w:p w14:paraId="394E2FE8" w14:textId="77777777" w:rsidR="00E72A71" w:rsidRPr="00A427A4" w:rsidRDefault="00E72A71" w:rsidP="00E72A71"/>
        </w:tc>
        <w:tc>
          <w:tcPr>
            <w:tcW w:w="2266" w:type="dxa"/>
          </w:tcPr>
          <w:p w14:paraId="0790B565" w14:textId="77777777" w:rsidR="00E72A71" w:rsidRPr="00A427A4" w:rsidRDefault="00E72A71" w:rsidP="00E72A71"/>
        </w:tc>
      </w:tr>
      <w:tr w:rsidR="00E72A71" w:rsidRPr="00A427A4" w14:paraId="19974D14" w14:textId="77777777" w:rsidTr="000A1C34">
        <w:tc>
          <w:tcPr>
            <w:tcW w:w="2547" w:type="dxa"/>
          </w:tcPr>
          <w:p w14:paraId="680214FB" w14:textId="77777777" w:rsidR="00E72A71" w:rsidRPr="00A427A4" w:rsidRDefault="00E72A71" w:rsidP="00E72A71">
            <w:r w:rsidRPr="00A427A4">
              <w:t>L’humour</w:t>
            </w:r>
          </w:p>
        </w:tc>
        <w:tc>
          <w:tcPr>
            <w:tcW w:w="1983" w:type="dxa"/>
          </w:tcPr>
          <w:p w14:paraId="32EBC4C4" w14:textId="77777777" w:rsidR="00E72A71" w:rsidRPr="00A427A4" w:rsidRDefault="00E72A71" w:rsidP="00E72A71"/>
        </w:tc>
        <w:tc>
          <w:tcPr>
            <w:tcW w:w="2266" w:type="dxa"/>
          </w:tcPr>
          <w:p w14:paraId="19E8560B" w14:textId="77777777" w:rsidR="00E72A71" w:rsidRPr="00A427A4" w:rsidRDefault="00E72A71" w:rsidP="00E72A71"/>
        </w:tc>
        <w:tc>
          <w:tcPr>
            <w:tcW w:w="2266" w:type="dxa"/>
          </w:tcPr>
          <w:p w14:paraId="01399860" w14:textId="77777777" w:rsidR="00E72A71" w:rsidRPr="00A427A4" w:rsidRDefault="00E72A71" w:rsidP="00E72A71"/>
        </w:tc>
      </w:tr>
      <w:tr w:rsidR="00E72A71" w:rsidRPr="00A427A4" w14:paraId="7B7A0717" w14:textId="77777777" w:rsidTr="000A1C34">
        <w:tc>
          <w:tcPr>
            <w:tcW w:w="2547" w:type="dxa"/>
          </w:tcPr>
          <w:p w14:paraId="5C74C691" w14:textId="77777777" w:rsidR="00E72A71" w:rsidRPr="00A427A4" w:rsidRDefault="00E72A71" w:rsidP="00E72A71">
            <w:r w:rsidRPr="00A427A4">
              <w:t>L’optimisme</w:t>
            </w:r>
          </w:p>
        </w:tc>
        <w:tc>
          <w:tcPr>
            <w:tcW w:w="1983" w:type="dxa"/>
          </w:tcPr>
          <w:p w14:paraId="06F286E7" w14:textId="77777777" w:rsidR="00E72A71" w:rsidRPr="00A427A4" w:rsidRDefault="00E72A71" w:rsidP="00E72A71"/>
        </w:tc>
        <w:tc>
          <w:tcPr>
            <w:tcW w:w="2266" w:type="dxa"/>
          </w:tcPr>
          <w:p w14:paraId="212DFC06" w14:textId="77777777" w:rsidR="00E72A71" w:rsidRPr="00A427A4" w:rsidRDefault="00E72A71" w:rsidP="00E72A71"/>
        </w:tc>
        <w:tc>
          <w:tcPr>
            <w:tcW w:w="2266" w:type="dxa"/>
          </w:tcPr>
          <w:p w14:paraId="7C2A3D2E" w14:textId="77777777" w:rsidR="00E72A71" w:rsidRPr="00A427A4" w:rsidRDefault="00E72A71" w:rsidP="00E72A71"/>
        </w:tc>
      </w:tr>
      <w:tr w:rsidR="00E72A71" w:rsidRPr="00A427A4" w14:paraId="7591365A" w14:textId="77777777" w:rsidTr="000A1C34">
        <w:tc>
          <w:tcPr>
            <w:tcW w:w="2547" w:type="dxa"/>
          </w:tcPr>
          <w:p w14:paraId="136F0774" w14:textId="77777777" w:rsidR="00E72A71" w:rsidRPr="00A427A4" w:rsidRDefault="00E72A71" w:rsidP="00E72A71">
            <w:r w:rsidRPr="00A427A4">
              <w:t>La prudence</w:t>
            </w:r>
          </w:p>
        </w:tc>
        <w:tc>
          <w:tcPr>
            <w:tcW w:w="1983" w:type="dxa"/>
          </w:tcPr>
          <w:p w14:paraId="257D97A0" w14:textId="77777777" w:rsidR="00E72A71" w:rsidRPr="00A427A4" w:rsidRDefault="00E72A71" w:rsidP="00E72A71"/>
        </w:tc>
        <w:tc>
          <w:tcPr>
            <w:tcW w:w="2266" w:type="dxa"/>
          </w:tcPr>
          <w:p w14:paraId="5E2EAE96" w14:textId="77777777" w:rsidR="00E72A71" w:rsidRPr="00A427A4" w:rsidRDefault="00E72A71" w:rsidP="00E72A71"/>
        </w:tc>
        <w:tc>
          <w:tcPr>
            <w:tcW w:w="2266" w:type="dxa"/>
          </w:tcPr>
          <w:p w14:paraId="3FECAC0D" w14:textId="77777777" w:rsidR="00E72A71" w:rsidRPr="00A427A4" w:rsidRDefault="00E72A71" w:rsidP="00E72A71"/>
        </w:tc>
      </w:tr>
      <w:tr w:rsidR="00E72A71" w:rsidRPr="00A427A4" w14:paraId="1240B042" w14:textId="77777777" w:rsidTr="000A1C34">
        <w:tc>
          <w:tcPr>
            <w:tcW w:w="2547" w:type="dxa"/>
          </w:tcPr>
          <w:p w14:paraId="5EDF0D69" w14:textId="77777777" w:rsidR="00E72A71" w:rsidRPr="00A427A4" w:rsidRDefault="00E72A71" w:rsidP="00E72A71">
            <w:r w:rsidRPr="00A427A4">
              <w:t>La maîtrise de soi</w:t>
            </w:r>
          </w:p>
        </w:tc>
        <w:tc>
          <w:tcPr>
            <w:tcW w:w="1983" w:type="dxa"/>
          </w:tcPr>
          <w:p w14:paraId="2E125295" w14:textId="77777777" w:rsidR="00E72A71" w:rsidRPr="00A427A4" w:rsidRDefault="00E72A71" w:rsidP="00E72A71"/>
        </w:tc>
        <w:tc>
          <w:tcPr>
            <w:tcW w:w="2266" w:type="dxa"/>
          </w:tcPr>
          <w:p w14:paraId="0FF6E504" w14:textId="77777777" w:rsidR="00E72A71" w:rsidRPr="00A427A4" w:rsidRDefault="00E72A71" w:rsidP="00E72A71"/>
        </w:tc>
        <w:tc>
          <w:tcPr>
            <w:tcW w:w="2266" w:type="dxa"/>
          </w:tcPr>
          <w:p w14:paraId="0DBC777D" w14:textId="77777777" w:rsidR="00E72A71" w:rsidRPr="00A427A4" w:rsidRDefault="00E72A71" w:rsidP="00E72A71"/>
        </w:tc>
      </w:tr>
      <w:tr w:rsidR="00E72A71" w:rsidRPr="00A427A4" w14:paraId="653A2734" w14:textId="77777777" w:rsidTr="000A1C34">
        <w:tc>
          <w:tcPr>
            <w:tcW w:w="2547" w:type="dxa"/>
          </w:tcPr>
          <w:p w14:paraId="56B69025" w14:textId="77777777" w:rsidR="00E72A71" w:rsidRPr="00A427A4" w:rsidRDefault="00E72A71" w:rsidP="00E72A71">
            <w:r w:rsidRPr="00A427A4">
              <w:t>La générosité</w:t>
            </w:r>
          </w:p>
        </w:tc>
        <w:tc>
          <w:tcPr>
            <w:tcW w:w="1983" w:type="dxa"/>
          </w:tcPr>
          <w:p w14:paraId="34C4AFD0" w14:textId="77777777" w:rsidR="00E72A71" w:rsidRPr="00A427A4" w:rsidRDefault="00E72A71" w:rsidP="00E72A71"/>
        </w:tc>
        <w:tc>
          <w:tcPr>
            <w:tcW w:w="2266" w:type="dxa"/>
          </w:tcPr>
          <w:p w14:paraId="78998644" w14:textId="77777777" w:rsidR="00E72A71" w:rsidRPr="00A427A4" w:rsidRDefault="00E72A71" w:rsidP="00E72A71"/>
        </w:tc>
        <w:tc>
          <w:tcPr>
            <w:tcW w:w="2266" w:type="dxa"/>
          </w:tcPr>
          <w:p w14:paraId="34C0D863" w14:textId="77777777" w:rsidR="00E72A71" w:rsidRPr="00A427A4" w:rsidRDefault="00E72A71" w:rsidP="00E72A71"/>
        </w:tc>
      </w:tr>
      <w:tr w:rsidR="00E72A71" w:rsidRPr="00A427A4" w14:paraId="65B21BC9" w14:textId="77777777" w:rsidTr="000A1C34">
        <w:tc>
          <w:tcPr>
            <w:tcW w:w="2547" w:type="dxa"/>
          </w:tcPr>
          <w:p w14:paraId="02FEDC8C" w14:textId="77777777" w:rsidR="00E72A71" w:rsidRPr="00A427A4" w:rsidRDefault="00E72A71" w:rsidP="00E72A71">
            <w:r w:rsidRPr="00A427A4">
              <w:t>L’honnêteté</w:t>
            </w:r>
          </w:p>
        </w:tc>
        <w:tc>
          <w:tcPr>
            <w:tcW w:w="1983" w:type="dxa"/>
          </w:tcPr>
          <w:p w14:paraId="065F947F" w14:textId="77777777" w:rsidR="00E72A71" w:rsidRPr="00A427A4" w:rsidRDefault="00E72A71" w:rsidP="00E72A71"/>
        </w:tc>
        <w:tc>
          <w:tcPr>
            <w:tcW w:w="2266" w:type="dxa"/>
          </w:tcPr>
          <w:p w14:paraId="1BD07102" w14:textId="77777777" w:rsidR="00E72A71" w:rsidRPr="00A427A4" w:rsidRDefault="00E72A71" w:rsidP="00E72A71"/>
        </w:tc>
        <w:tc>
          <w:tcPr>
            <w:tcW w:w="2266" w:type="dxa"/>
          </w:tcPr>
          <w:p w14:paraId="268C0BEC" w14:textId="77777777" w:rsidR="00E72A71" w:rsidRPr="00A427A4" w:rsidRDefault="00E72A71" w:rsidP="00E72A71"/>
        </w:tc>
      </w:tr>
      <w:tr w:rsidR="00E72A71" w:rsidRPr="00A427A4" w14:paraId="752E2824" w14:textId="77777777" w:rsidTr="000A1C34">
        <w:tc>
          <w:tcPr>
            <w:tcW w:w="2547" w:type="dxa"/>
          </w:tcPr>
          <w:p w14:paraId="7CE0D54E" w14:textId="77777777" w:rsidR="00E72A71" w:rsidRPr="00A427A4" w:rsidRDefault="00E72A71" w:rsidP="00E72A71">
            <w:r w:rsidRPr="00A427A4">
              <w:t>L’ingéniosité</w:t>
            </w:r>
          </w:p>
        </w:tc>
        <w:tc>
          <w:tcPr>
            <w:tcW w:w="1983" w:type="dxa"/>
          </w:tcPr>
          <w:p w14:paraId="58640D6B" w14:textId="77777777" w:rsidR="00E72A71" w:rsidRPr="00A427A4" w:rsidRDefault="00E72A71" w:rsidP="00E72A71"/>
        </w:tc>
        <w:tc>
          <w:tcPr>
            <w:tcW w:w="2266" w:type="dxa"/>
          </w:tcPr>
          <w:p w14:paraId="116393EC" w14:textId="77777777" w:rsidR="00E72A71" w:rsidRPr="00A427A4" w:rsidRDefault="00E72A71" w:rsidP="00E72A71"/>
        </w:tc>
        <w:tc>
          <w:tcPr>
            <w:tcW w:w="2266" w:type="dxa"/>
          </w:tcPr>
          <w:p w14:paraId="342E743D" w14:textId="77777777" w:rsidR="00E72A71" w:rsidRPr="00A427A4" w:rsidRDefault="00E72A71" w:rsidP="00E72A71"/>
        </w:tc>
      </w:tr>
      <w:tr w:rsidR="00E72A71" w:rsidRPr="00A427A4" w14:paraId="06CADD56" w14:textId="77777777" w:rsidTr="000A1C34">
        <w:tc>
          <w:tcPr>
            <w:tcW w:w="2547" w:type="dxa"/>
          </w:tcPr>
          <w:p w14:paraId="06C6E112" w14:textId="77777777" w:rsidR="00E72A71" w:rsidRPr="00A427A4" w:rsidRDefault="00E72A71" w:rsidP="00E72A71">
            <w:r w:rsidRPr="00A427A4">
              <w:t>L</w:t>
            </w:r>
            <w:r>
              <w:t xml:space="preserve">e sens </w:t>
            </w:r>
            <w:r w:rsidRPr="00A427A4">
              <w:t>pratique</w:t>
            </w:r>
          </w:p>
        </w:tc>
        <w:tc>
          <w:tcPr>
            <w:tcW w:w="1983" w:type="dxa"/>
          </w:tcPr>
          <w:p w14:paraId="16B529E9" w14:textId="77777777" w:rsidR="00E72A71" w:rsidRPr="00A427A4" w:rsidRDefault="00E72A71" w:rsidP="00E72A71"/>
        </w:tc>
        <w:tc>
          <w:tcPr>
            <w:tcW w:w="2266" w:type="dxa"/>
          </w:tcPr>
          <w:p w14:paraId="3F15963A" w14:textId="77777777" w:rsidR="00E72A71" w:rsidRPr="00A427A4" w:rsidRDefault="00E72A71" w:rsidP="00E72A71"/>
        </w:tc>
        <w:tc>
          <w:tcPr>
            <w:tcW w:w="2266" w:type="dxa"/>
          </w:tcPr>
          <w:p w14:paraId="3A310CF5" w14:textId="77777777" w:rsidR="00E72A71" w:rsidRPr="00A427A4" w:rsidRDefault="00E72A71" w:rsidP="00E72A71"/>
        </w:tc>
      </w:tr>
      <w:tr w:rsidR="00E72A71" w:rsidRPr="00A427A4" w14:paraId="7547BF56" w14:textId="77777777" w:rsidTr="000A1C34">
        <w:tc>
          <w:tcPr>
            <w:tcW w:w="2547" w:type="dxa"/>
          </w:tcPr>
          <w:p w14:paraId="2F99E6EA" w14:textId="77777777" w:rsidR="00E72A71" w:rsidRPr="00A427A4" w:rsidRDefault="00E72A71" w:rsidP="00E72A71">
            <w:r w:rsidRPr="00A427A4">
              <w:t>L</w:t>
            </w:r>
            <w:r>
              <w:t>a communication</w:t>
            </w:r>
          </w:p>
        </w:tc>
        <w:tc>
          <w:tcPr>
            <w:tcW w:w="1983" w:type="dxa"/>
          </w:tcPr>
          <w:p w14:paraId="3E3C5B1A" w14:textId="77777777" w:rsidR="00E72A71" w:rsidRPr="00A427A4" w:rsidRDefault="00E72A71" w:rsidP="00E72A71"/>
        </w:tc>
        <w:tc>
          <w:tcPr>
            <w:tcW w:w="2266" w:type="dxa"/>
          </w:tcPr>
          <w:p w14:paraId="2C7FC1D9" w14:textId="77777777" w:rsidR="00E72A71" w:rsidRPr="00A427A4" w:rsidRDefault="00E72A71" w:rsidP="00E72A71"/>
        </w:tc>
        <w:tc>
          <w:tcPr>
            <w:tcW w:w="2266" w:type="dxa"/>
          </w:tcPr>
          <w:p w14:paraId="3C3C6DA9" w14:textId="77777777" w:rsidR="00E72A71" w:rsidRPr="00A427A4" w:rsidRDefault="00E72A71" w:rsidP="00E72A71"/>
        </w:tc>
      </w:tr>
      <w:tr w:rsidR="00E72A71" w:rsidRPr="00A427A4" w14:paraId="21031F91" w14:textId="77777777" w:rsidTr="000A1C34">
        <w:tc>
          <w:tcPr>
            <w:tcW w:w="2547" w:type="dxa"/>
          </w:tcPr>
          <w:p w14:paraId="5C84495E" w14:textId="77777777" w:rsidR="00E72A71" w:rsidRPr="00A427A4" w:rsidRDefault="00E72A71" w:rsidP="00E72A71">
            <w:r w:rsidRPr="00A427A4">
              <w:t>L’enthousiasme</w:t>
            </w:r>
          </w:p>
        </w:tc>
        <w:tc>
          <w:tcPr>
            <w:tcW w:w="1983" w:type="dxa"/>
          </w:tcPr>
          <w:p w14:paraId="59FF7031" w14:textId="77777777" w:rsidR="00E72A71" w:rsidRPr="00A427A4" w:rsidRDefault="00E72A71" w:rsidP="00E72A71"/>
        </w:tc>
        <w:tc>
          <w:tcPr>
            <w:tcW w:w="2266" w:type="dxa"/>
          </w:tcPr>
          <w:p w14:paraId="377FE7DC" w14:textId="77777777" w:rsidR="00E72A71" w:rsidRPr="00A427A4" w:rsidRDefault="00E72A71" w:rsidP="00E72A71"/>
        </w:tc>
        <w:tc>
          <w:tcPr>
            <w:tcW w:w="2266" w:type="dxa"/>
          </w:tcPr>
          <w:p w14:paraId="40EEB784" w14:textId="77777777" w:rsidR="00E72A71" w:rsidRPr="00A427A4" w:rsidRDefault="00E72A71" w:rsidP="00E72A71"/>
        </w:tc>
      </w:tr>
      <w:tr w:rsidR="00E72A71" w:rsidRPr="00A427A4" w14:paraId="4A273C59" w14:textId="77777777" w:rsidTr="000A1C34">
        <w:trPr>
          <w:trHeight w:val="344"/>
        </w:trPr>
        <w:tc>
          <w:tcPr>
            <w:tcW w:w="2547" w:type="dxa"/>
          </w:tcPr>
          <w:p w14:paraId="0FDEC4A3" w14:textId="77777777" w:rsidR="00E72A71" w:rsidRPr="00A427A4" w:rsidRDefault="00E72A71" w:rsidP="00E72A71">
            <w:r w:rsidRPr="00A427A4">
              <w:t>L’esprit d’équipe</w:t>
            </w:r>
          </w:p>
        </w:tc>
        <w:tc>
          <w:tcPr>
            <w:tcW w:w="1983" w:type="dxa"/>
          </w:tcPr>
          <w:p w14:paraId="702A5536" w14:textId="77777777" w:rsidR="00E72A71" w:rsidRPr="00A427A4" w:rsidRDefault="00E72A71" w:rsidP="00E72A71"/>
        </w:tc>
        <w:tc>
          <w:tcPr>
            <w:tcW w:w="2266" w:type="dxa"/>
          </w:tcPr>
          <w:p w14:paraId="2313FB12" w14:textId="77777777" w:rsidR="00E72A71" w:rsidRPr="00A427A4" w:rsidRDefault="00E72A71" w:rsidP="00E72A71"/>
        </w:tc>
        <w:tc>
          <w:tcPr>
            <w:tcW w:w="2266" w:type="dxa"/>
          </w:tcPr>
          <w:p w14:paraId="50939E28" w14:textId="77777777" w:rsidR="00E72A71" w:rsidRPr="00A427A4" w:rsidRDefault="00E72A71" w:rsidP="00E72A71"/>
        </w:tc>
      </w:tr>
      <w:tr w:rsidR="00E72A71" w:rsidRPr="00A427A4" w14:paraId="3647687B" w14:textId="77777777" w:rsidTr="000A1C34">
        <w:tc>
          <w:tcPr>
            <w:tcW w:w="2547" w:type="dxa"/>
          </w:tcPr>
          <w:p w14:paraId="5E42F7AD" w14:textId="77777777" w:rsidR="00E72A71" w:rsidRPr="00A427A4" w:rsidRDefault="00E72A71" w:rsidP="00E72A71">
            <w:r w:rsidRPr="00A427A4">
              <w:t>La clairvoyance</w:t>
            </w:r>
          </w:p>
        </w:tc>
        <w:tc>
          <w:tcPr>
            <w:tcW w:w="1983" w:type="dxa"/>
          </w:tcPr>
          <w:p w14:paraId="4A247D6A" w14:textId="77777777" w:rsidR="00E72A71" w:rsidRPr="00A427A4" w:rsidRDefault="00E72A71" w:rsidP="00E72A71"/>
        </w:tc>
        <w:tc>
          <w:tcPr>
            <w:tcW w:w="2266" w:type="dxa"/>
          </w:tcPr>
          <w:p w14:paraId="74EC35FA" w14:textId="77777777" w:rsidR="00E72A71" w:rsidRPr="00A427A4" w:rsidRDefault="00E72A71" w:rsidP="00E72A71"/>
        </w:tc>
        <w:tc>
          <w:tcPr>
            <w:tcW w:w="2266" w:type="dxa"/>
          </w:tcPr>
          <w:p w14:paraId="24DFBC4C" w14:textId="77777777" w:rsidR="00E72A71" w:rsidRPr="00A427A4" w:rsidRDefault="00E72A71" w:rsidP="00E72A71"/>
        </w:tc>
      </w:tr>
      <w:tr w:rsidR="00E72A71" w:rsidRPr="00A427A4" w14:paraId="44341387" w14:textId="77777777" w:rsidTr="000A1C34">
        <w:tc>
          <w:tcPr>
            <w:tcW w:w="2547" w:type="dxa"/>
          </w:tcPr>
          <w:p w14:paraId="6C800B5A" w14:textId="77777777" w:rsidR="00E72A71" w:rsidRPr="00A427A4" w:rsidRDefault="00E72A71" w:rsidP="00E72A71">
            <w:r w:rsidRPr="00A427A4">
              <w:t>La persévérance</w:t>
            </w:r>
          </w:p>
        </w:tc>
        <w:tc>
          <w:tcPr>
            <w:tcW w:w="1983" w:type="dxa"/>
          </w:tcPr>
          <w:p w14:paraId="07405F47" w14:textId="77777777" w:rsidR="00E72A71" w:rsidRPr="00A427A4" w:rsidRDefault="00E72A71" w:rsidP="00E72A71"/>
        </w:tc>
        <w:tc>
          <w:tcPr>
            <w:tcW w:w="2266" w:type="dxa"/>
          </w:tcPr>
          <w:p w14:paraId="4B93E9B4" w14:textId="77777777" w:rsidR="00E72A71" w:rsidRPr="00A427A4" w:rsidRDefault="00E72A71" w:rsidP="00E72A71"/>
        </w:tc>
        <w:tc>
          <w:tcPr>
            <w:tcW w:w="2266" w:type="dxa"/>
          </w:tcPr>
          <w:p w14:paraId="0479801A" w14:textId="77777777" w:rsidR="00E72A71" w:rsidRPr="00A427A4" w:rsidRDefault="00E72A71" w:rsidP="00E72A71"/>
        </w:tc>
      </w:tr>
      <w:tr w:rsidR="00E72A71" w:rsidRPr="00A427A4" w14:paraId="4389863A" w14:textId="77777777" w:rsidTr="000A1C34">
        <w:tc>
          <w:tcPr>
            <w:tcW w:w="2547" w:type="dxa"/>
          </w:tcPr>
          <w:p w14:paraId="1CDDF0B8" w14:textId="77777777" w:rsidR="00E72A71" w:rsidRPr="00A427A4" w:rsidRDefault="00E72A71" w:rsidP="00E72A71">
            <w:r w:rsidRPr="00A427A4">
              <w:t>La sincérité</w:t>
            </w:r>
          </w:p>
        </w:tc>
        <w:tc>
          <w:tcPr>
            <w:tcW w:w="1983" w:type="dxa"/>
          </w:tcPr>
          <w:p w14:paraId="0968920C" w14:textId="77777777" w:rsidR="00E72A71" w:rsidRPr="00A427A4" w:rsidRDefault="00E72A71" w:rsidP="00E72A71"/>
        </w:tc>
        <w:tc>
          <w:tcPr>
            <w:tcW w:w="2266" w:type="dxa"/>
          </w:tcPr>
          <w:p w14:paraId="0BB7899D" w14:textId="77777777" w:rsidR="00E72A71" w:rsidRPr="00A427A4" w:rsidRDefault="00E72A71" w:rsidP="00E72A71"/>
        </w:tc>
        <w:tc>
          <w:tcPr>
            <w:tcW w:w="2266" w:type="dxa"/>
          </w:tcPr>
          <w:p w14:paraId="1B2708CE" w14:textId="77777777" w:rsidR="00E72A71" w:rsidRPr="00A427A4" w:rsidRDefault="00E72A71" w:rsidP="00E72A71"/>
        </w:tc>
      </w:tr>
      <w:tr w:rsidR="00E72A71" w:rsidRPr="00A427A4" w14:paraId="43587F31" w14:textId="77777777" w:rsidTr="000A1C34">
        <w:tc>
          <w:tcPr>
            <w:tcW w:w="2547" w:type="dxa"/>
          </w:tcPr>
          <w:p w14:paraId="0DEF2C2D" w14:textId="77777777" w:rsidR="00E72A71" w:rsidRPr="00A427A4" w:rsidRDefault="00E72A71" w:rsidP="00E72A71">
            <w:r w:rsidRPr="00A427A4">
              <w:t>Le sens du devoir</w:t>
            </w:r>
          </w:p>
        </w:tc>
        <w:tc>
          <w:tcPr>
            <w:tcW w:w="1983" w:type="dxa"/>
          </w:tcPr>
          <w:p w14:paraId="2B7E6A4E" w14:textId="77777777" w:rsidR="00E72A71" w:rsidRPr="00A427A4" w:rsidRDefault="00E72A71" w:rsidP="00E72A71"/>
        </w:tc>
        <w:tc>
          <w:tcPr>
            <w:tcW w:w="2266" w:type="dxa"/>
          </w:tcPr>
          <w:p w14:paraId="2BC0EF67" w14:textId="77777777" w:rsidR="00E72A71" w:rsidRPr="00A427A4" w:rsidRDefault="00E72A71" w:rsidP="00E72A71"/>
        </w:tc>
        <w:tc>
          <w:tcPr>
            <w:tcW w:w="2266" w:type="dxa"/>
          </w:tcPr>
          <w:p w14:paraId="23AD1DAF" w14:textId="77777777" w:rsidR="00E72A71" w:rsidRPr="00A427A4" w:rsidRDefault="00E72A71" w:rsidP="00E72A71"/>
        </w:tc>
      </w:tr>
      <w:tr w:rsidR="00E72A71" w:rsidRPr="00A427A4" w14:paraId="3784ADA0" w14:textId="77777777" w:rsidTr="000A1C34">
        <w:tc>
          <w:tcPr>
            <w:tcW w:w="2547" w:type="dxa"/>
          </w:tcPr>
          <w:p w14:paraId="3514529E" w14:textId="77777777" w:rsidR="00E72A71" w:rsidRPr="00A427A4" w:rsidRDefault="00E72A71" w:rsidP="00E72A71">
            <w:r w:rsidRPr="00A427A4">
              <w:t>Le leadership</w:t>
            </w:r>
          </w:p>
        </w:tc>
        <w:tc>
          <w:tcPr>
            <w:tcW w:w="1983" w:type="dxa"/>
          </w:tcPr>
          <w:p w14:paraId="67B24CBD" w14:textId="77777777" w:rsidR="00E72A71" w:rsidRPr="00A427A4" w:rsidRDefault="00E72A71" w:rsidP="00E72A71"/>
        </w:tc>
        <w:tc>
          <w:tcPr>
            <w:tcW w:w="2266" w:type="dxa"/>
          </w:tcPr>
          <w:p w14:paraId="3E36EA98" w14:textId="77777777" w:rsidR="00E72A71" w:rsidRPr="00A427A4" w:rsidRDefault="00E72A71" w:rsidP="00E72A71"/>
        </w:tc>
        <w:tc>
          <w:tcPr>
            <w:tcW w:w="2266" w:type="dxa"/>
          </w:tcPr>
          <w:p w14:paraId="5BD28D54" w14:textId="77777777" w:rsidR="00E72A71" w:rsidRPr="00A427A4" w:rsidRDefault="00E72A71" w:rsidP="00E72A71"/>
        </w:tc>
      </w:tr>
      <w:tr w:rsidR="00E72A71" w:rsidRPr="00A427A4" w14:paraId="61B74BB3" w14:textId="77777777" w:rsidTr="000A1C34">
        <w:tc>
          <w:tcPr>
            <w:tcW w:w="2547" w:type="dxa"/>
          </w:tcPr>
          <w:p w14:paraId="7805B25B" w14:textId="77777777" w:rsidR="00E72A71" w:rsidRPr="00A427A4" w:rsidRDefault="00E72A71" w:rsidP="00E72A71">
            <w:r w:rsidRPr="00A427A4">
              <w:t>L’intérêt pour le monde</w:t>
            </w:r>
          </w:p>
        </w:tc>
        <w:tc>
          <w:tcPr>
            <w:tcW w:w="1983" w:type="dxa"/>
          </w:tcPr>
          <w:p w14:paraId="0D984818" w14:textId="77777777" w:rsidR="00E72A71" w:rsidRPr="00A427A4" w:rsidRDefault="00E72A71" w:rsidP="00E72A71"/>
        </w:tc>
        <w:tc>
          <w:tcPr>
            <w:tcW w:w="2266" w:type="dxa"/>
          </w:tcPr>
          <w:p w14:paraId="26127E16" w14:textId="77777777" w:rsidR="00E72A71" w:rsidRPr="00A427A4" w:rsidRDefault="00E72A71" w:rsidP="00E72A71"/>
        </w:tc>
        <w:tc>
          <w:tcPr>
            <w:tcW w:w="2266" w:type="dxa"/>
          </w:tcPr>
          <w:p w14:paraId="2E7BE2C4" w14:textId="77777777" w:rsidR="00E72A71" w:rsidRPr="00A427A4" w:rsidRDefault="00E72A71" w:rsidP="00E72A71"/>
        </w:tc>
      </w:tr>
      <w:tr w:rsidR="00E72A71" w:rsidRPr="00A427A4" w14:paraId="7A644D5B" w14:textId="77777777" w:rsidTr="000A1C34">
        <w:tc>
          <w:tcPr>
            <w:tcW w:w="2547" w:type="dxa"/>
          </w:tcPr>
          <w:p w14:paraId="4FDFEB57" w14:textId="77777777" w:rsidR="00E72A71" w:rsidRPr="00A427A4" w:rsidRDefault="00E72A71" w:rsidP="00E72A71">
            <w:r w:rsidRPr="00A427A4">
              <w:t>Autre</w:t>
            </w:r>
            <w:r>
              <w:t> :</w:t>
            </w:r>
          </w:p>
        </w:tc>
        <w:tc>
          <w:tcPr>
            <w:tcW w:w="1983" w:type="dxa"/>
          </w:tcPr>
          <w:p w14:paraId="5C545639" w14:textId="77777777" w:rsidR="00E72A71" w:rsidRPr="00A427A4" w:rsidRDefault="00E72A71" w:rsidP="00E72A71"/>
        </w:tc>
        <w:tc>
          <w:tcPr>
            <w:tcW w:w="2266" w:type="dxa"/>
          </w:tcPr>
          <w:p w14:paraId="2A7CBEF2" w14:textId="77777777" w:rsidR="00E72A71" w:rsidRPr="00A427A4" w:rsidRDefault="00E72A71" w:rsidP="00E72A71"/>
        </w:tc>
        <w:tc>
          <w:tcPr>
            <w:tcW w:w="2266" w:type="dxa"/>
          </w:tcPr>
          <w:p w14:paraId="0EB61585" w14:textId="77777777" w:rsidR="00E72A71" w:rsidRPr="00A427A4" w:rsidRDefault="00E72A71" w:rsidP="00E72A71"/>
        </w:tc>
      </w:tr>
    </w:tbl>
    <w:p w14:paraId="74F8852E" w14:textId="77777777" w:rsidR="00E72A71" w:rsidRPr="00A427A4" w:rsidRDefault="00E72A71" w:rsidP="00E72A71"/>
    <w:p w14:paraId="7D1A2FEA" w14:textId="77777777" w:rsidR="00E72A71" w:rsidRPr="00A427A4" w:rsidRDefault="00E72A71" w:rsidP="00E72A71">
      <w:pPr>
        <w:rPr>
          <w:rFonts w:ascii="Arial" w:hAnsi="Arial" w:cs="Arial"/>
          <w:b/>
          <w:bCs/>
          <w:sz w:val="22"/>
          <w:szCs w:val="22"/>
        </w:rPr>
      </w:pPr>
    </w:p>
    <w:p w14:paraId="70AD2E19" w14:textId="77777777" w:rsidR="00E72A71" w:rsidRPr="00A427A4" w:rsidRDefault="00E72A71" w:rsidP="00E72A71">
      <w:pPr>
        <w:pStyle w:val="Activit"/>
      </w:pPr>
      <w:r w:rsidRPr="00A427A4">
        <w:t>J’identifie les obstacles qui pourraient me décourager ou me faire changer de chemin et je réfléchis à ce que je peux mettre en place</w:t>
      </w:r>
      <w:r>
        <w:t xml:space="preserve">. </w:t>
      </w:r>
    </w:p>
    <w:p w14:paraId="3ECE6C4B" w14:textId="77777777" w:rsidR="00E72A71" w:rsidRPr="00A427A4" w:rsidRDefault="00E72A71" w:rsidP="00E72A71">
      <w:r w:rsidRPr="00A427A4">
        <w:t>Il y a des éléments sur lesquels je ne peux pas agir mais</w:t>
      </w:r>
      <w:r>
        <w:t>,</w:t>
      </w:r>
      <w:r w:rsidRPr="00A427A4">
        <w:t xml:space="preserve"> sur beaucoup d’autres, je peux espérer une amélioration, tendre vers mon idéal, transformer mon comportement. Que puis-je mettre en place à court ou moyen terme pour lever une partie de ces obstacles ? </w:t>
      </w:r>
    </w:p>
    <w:p w14:paraId="101D52CA" w14:textId="77777777" w:rsidR="00E72A71" w:rsidRPr="00A427A4" w:rsidRDefault="00E72A71" w:rsidP="00E72A71">
      <w:pPr>
        <w:rPr>
          <w:b/>
          <w:bCs/>
        </w:rPr>
      </w:pPr>
    </w:p>
    <w:p w14:paraId="4FFDC52E" w14:textId="77777777" w:rsidR="00E72A71" w:rsidRPr="00A427A4" w:rsidRDefault="00E72A71" w:rsidP="00E72A71">
      <w:pPr>
        <w:pStyle w:val="Activit"/>
        <w:numPr>
          <w:ilvl w:val="0"/>
          <w:numId w:val="12"/>
        </w:numPr>
      </w:pPr>
      <w:r w:rsidRPr="00A427A4">
        <w:t xml:space="preserve">Difficultés scolaires :  </w:t>
      </w:r>
    </w:p>
    <w:p w14:paraId="55825F95" w14:textId="77777777" w:rsidR="00E72A71" w:rsidRPr="00A427A4" w:rsidRDefault="00E72A71" w:rsidP="00E72A71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98"/>
        <w:gridCol w:w="2317"/>
        <w:gridCol w:w="2551"/>
        <w:gridCol w:w="2410"/>
      </w:tblGrid>
      <w:tr w:rsidR="00E72A71" w:rsidRPr="00A427A4" w14:paraId="1DC2D443" w14:textId="77777777" w:rsidTr="000A1C34">
        <w:tc>
          <w:tcPr>
            <w:tcW w:w="2498" w:type="dxa"/>
          </w:tcPr>
          <w:p w14:paraId="0599CA39" w14:textId="77777777" w:rsidR="00E72A71" w:rsidRPr="00A427A4" w:rsidRDefault="00E72A71" w:rsidP="00E72A71"/>
        </w:tc>
        <w:tc>
          <w:tcPr>
            <w:tcW w:w="2317" w:type="dxa"/>
          </w:tcPr>
          <w:p w14:paraId="77EFA02E" w14:textId="77777777" w:rsidR="00E72A71" w:rsidRPr="00A427A4" w:rsidRDefault="00E72A71" w:rsidP="00E72A71">
            <w:r w:rsidRPr="00A427A4">
              <w:t>OUI / NON / UN PEU</w:t>
            </w:r>
          </w:p>
        </w:tc>
        <w:tc>
          <w:tcPr>
            <w:tcW w:w="2551" w:type="dxa"/>
          </w:tcPr>
          <w:p w14:paraId="3EE0FCBF" w14:textId="77777777" w:rsidR="00E72A71" w:rsidRPr="00A427A4" w:rsidRDefault="00E72A71" w:rsidP="00E72A71">
            <w:r w:rsidRPr="00A427A4">
              <w:t>Ce que je peux faire</w:t>
            </w:r>
          </w:p>
        </w:tc>
        <w:tc>
          <w:tcPr>
            <w:tcW w:w="2410" w:type="dxa"/>
          </w:tcPr>
          <w:p w14:paraId="584D04ED" w14:textId="77777777" w:rsidR="00E72A71" w:rsidRPr="00A427A4" w:rsidRDefault="00E72A71" w:rsidP="00E72A71">
            <w:r w:rsidRPr="00A427A4">
              <w:t>Qui peut m’aider ?</w:t>
            </w:r>
          </w:p>
        </w:tc>
      </w:tr>
      <w:tr w:rsidR="00E72A71" w:rsidRPr="00A427A4" w14:paraId="179FCD79" w14:textId="77777777" w:rsidTr="000A1C34">
        <w:tc>
          <w:tcPr>
            <w:tcW w:w="2498" w:type="dxa"/>
          </w:tcPr>
          <w:p w14:paraId="5655D1D9" w14:textId="77777777" w:rsidR="00E72A71" w:rsidRPr="00A427A4" w:rsidRDefault="00E72A71" w:rsidP="00E72A71">
            <w:r>
              <w:t>Ces difficultés sont-elles r</w:t>
            </w:r>
            <w:r w:rsidRPr="00A427A4">
              <w:t>écentes ou anciennes ?</w:t>
            </w:r>
          </w:p>
          <w:p w14:paraId="356064EC" w14:textId="77777777" w:rsidR="00E72A71" w:rsidRPr="00A427A4" w:rsidRDefault="00E72A71" w:rsidP="00E72A71">
            <w:r>
              <w:t>Précisez dans</w:t>
            </w:r>
            <w:r w:rsidRPr="00A427A4">
              <w:t xml:space="preserve"> quelle(s) matière(s)</w:t>
            </w:r>
            <w:r>
              <w:t>.</w:t>
            </w:r>
          </w:p>
        </w:tc>
        <w:tc>
          <w:tcPr>
            <w:tcW w:w="2317" w:type="dxa"/>
          </w:tcPr>
          <w:p w14:paraId="4E0C8B93" w14:textId="77777777" w:rsidR="00E72A71" w:rsidRPr="00A427A4" w:rsidRDefault="00E72A71" w:rsidP="00E72A71"/>
        </w:tc>
        <w:tc>
          <w:tcPr>
            <w:tcW w:w="2551" w:type="dxa"/>
          </w:tcPr>
          <w:p w14:paraId="52535813" w14:textId="77777777" w:rsidR="00E72A71" w:rsidRPr="00A427A4" w:rsidRDefault="00E72A71" w:rsidP="00E72A71"/>
        </w:tc>
        <w:tc>
          <w:tcPr>
            <w:tcW w:w="2410" w:type="dxa"/>
          </w:tcPr>
          <w:p w14:paraId="6266AA4A" w14:textId="77777777" w:rsidR="00E72A71" w:rsidRPr="00A427A4" w:rsidRDefault="00E72A71" w:rsidP="00E72A71"/>
        </w:tc>
      </w:tr>
      <w:tr w:rsidR="00E72A71" w:rsidRPr="00A427A4" w14:paraId="6CCD93DF" w14:textId="77777777" w:rsidTr="000A1C34">
        <w:tc>
          <w:tcPr>
            <w:tcW w:w="2498" w:type="dxa"/>
          </w:tcPr>
          <w:p w14:paraId="689A66B5" w14:textId="77777777" w:rsidR="00E72A71" w:rsidRPr="00A427A4" w:rsidRDefault="00E72A71" w:rsidP="00E72A71">
            <w:r w:rsidRPr="00A427A4">
              <w:t>J’ai du mal à mémoriser</w:t>
            </w:r>
            <w:r>
              <w:t>.</w:t>
            </w:r>
          </w:p>
        </w:tc>
        <w:tc>
          <w:tcPr>
            <w:tcW w:w="2317" w:type="dxa"/>
          </w:tcPr>
          <w:p w14:paraId="06632019" w14:textId="77777777" w:rsidR="00E72A71" w:rsidRPr="00A427A4" w:rsidRDefault="00E72A71" w:rsidP="00E72A71"/>
        </w:tc>
        <w:tc>
          <w:tcPr>
            <w:tcW w:w="2551" w:type="dxa"/>
          </w:tcPr>
          <w:p w14:paraId="23D3199A" w14:textId="77777777" w:rsidR="00E72A71" w:rsidRPr="00A427A4" w:rsidRDefault="00E72A71" w:rsidP="00E72A71"/>
        </w:tc>
        <w:tc>
          <w:tcPr>
            <w:tcW w:w="2410" w:type="dxa"/>
          </w:tcPr>
          <w:p w14:paraId="7489FD76" w14:textId="77777777" w:rsidR="00E72A71" w:rsidRPr="00A427A4" w:rsidRDefault="00E72A71" w:rsidP="00E72A71"/>
        </w:tc>
      </w:tr>
      <w:tr w:rsidR="00E72A71" w:rsidRPr="00A427A4" w14:paraId="35297A8E" w14:textId="77777777" w:rsidTr="000A1C34">
        <w:tc>
          <w:tcPr>
            <w:tcW w:w="2498" w:type="dxa"/>
          </w:tcPr>
          <w:p w14:paraId="25AEC388" w14:textId="77777777" w:rsidR="00E72A71" w:rsidRPr="00A427A4" w:rsidRDefault="00E72A71" w:rsidP="00E72A71">
            <w:r w:rsidRPr="00A427A4">
              <w:t>Je ne comprends pas le cours</w:t>
            </w:r>
            <w:r>
              <w:t>.</w:t>
            </w:r>
          </w:p>
        </w:tc>
        <w:tc>
          <w:tcPr>
            <w:tcW w:w="2317" w:type="dxa"/>
          </w:tcPr>
          <w:p w14:paraId="3C8FF313" w14:textId="77777777" w:rsidR="00E72A71" w:rsidRPr="00A427A4" w:rsidRDefault="00E72A71" w:rsidP="00E72A71"/>
        </w:tc>
        <w:tc>
          <w:tcPr>
            <w:tcW w:w="2551" w:type="dxa"/>
          </w:tcPr>
          <w:p w14:paraId="796D025B" w14:textId="77777777" w:rsidR="00E72A71" w:rsidRPr="00A427A4" w:rsidRDefault="00E72A71" w:rsidP="00E72A71"/>
        </w:tc>
        <w:tc>
          <w:tcPr>
            <w:tcW w:w="2410" w:type="dxa"/>
          </w:tcPr>
          <w:p w14:paraId="660050D2" w14:textId="77777777" w:rsidR="00E72A71" w:rsidRPr="00A427A4" w:rsidRDefault="00E72A71" w:rsidP="00E72A71"/>
        </w:tc>
      </w:tr>
      <w:tr w:rsidR="00E72A71" w:rsidRPr="00A427A4" w14:paraId="3E633D0E" w14:textId="77777777" w:rsidTr="000A1C34">
        <w:tc>
          <w:tcPr>
            <w:tcW w:w="2498" w:type="dxa"/>
          </w:tcPr>
          <w:p w14:paraId="134F7381" w14:textId="77777777" w:rsidR="00E72A71" w:rsidRPr="00A427A4" w:rsidRDefault="00E72A71" w:rsidP="00E72A71">
            <w:r w:rsidRPr="00A427A4">
              <w:t>Je n’arrive pas à me concentrer</w:t>
            </w:r>
            <w:r>
              <w:t>.</w:t>
            </w:r>
          </w:p>
        </w:tc>
        <w:tc>
          <w:tcPr>
            <w:tcW w:w="2317" w:type="dxa"/>
          </w:tcPr>
          <w:p w14:paraId="6A0ECE23" w14:textId="77777777" w:rsidR="00E72A71" w:rsidRPr="00A427A4" w:rsidRDefault="00E72A71" w:rsidP="00E72A71"/>
        </w:tc>
        <w:tc>
          <w:tcPr>
            <w:tcW w:w="2551" w:type="dxa"/>
          </w:tcPr>
          <w:p w14:paraId="55071058" w14:textId="77777777" w:rsidR="00E72A71" w:rsidRPr="00A427A4" w:rsidRDefault="00E72A71" w:rsidP="00E72A71"/>
        </w:tc>
        <w:tc>
          <w:tcPr>
            <w:tcW w:w="2410" w:type="dxa"/>
          </w:tcPr>
          <w:p w14:paraId="0B0AF4EF" w14:textId="77777777" w:rsidR="00E72A71" w:rsidRPr="00A427A4" w:rsidRDefault="00E72A71" w:rsidP="00E72A71"/>
        </w:tc>
      </w:tr>
      <w:tr w:rsidR="00E72A71" w:rsidRPr="00A427A4" w14:paraId="3AE7FC6A" w14:textId="77777777" w:rsidTr="000A1C34">
        <w:tc>
          <w:tcPr>
            <w:tcW w:w="2498" w:type="dxa"/>
          </w:tcPr>
          <w:p w14:paraId="002A1FD3" w14:textId="77777777" w:rsidR="00E72A71" w:rsidRPr="00A427A4" w:rsidRDefault="00E72A71" w:rsidP="00E72A71">
            <w:r w:rsidRPr="00A427A4">
              <w:t>Je perds mes moyens</w:t>
            </w:r>
            <w:r>
              <w:t>.</w:t>
            </w:r>
          </w:p>
        </w:tc>
        <w:tc>
          <w:tcPr>
            <w:tcW w:w="2317" w:type="dxa"/>
          </w:tcPr>
          <w:p w14:paraId="6B139E0B" w14:textId="77777777" w:rsidR="00E72A71" w:rsidRPr="00A427A4" w:rsidRDefault="00E72A71" w:rsidP="00E72A71"/>
        </w:tc>
        <w:tc>
          <w:tcPr>
            <w:tcW w:w="2551" w:type="dxa"/>
          </w:tcPr>
          <w:p w14:paraId="6AA2F545" w14:textId="77777777" w:rsidR="00E72A71" w:rsidRPr="00A427A4" w:rsidRDefault="00E72A71" w:rsidP="00E72A71"/>
        </w:tc>
        <w:tc>
          <w:tcPr>
            <w:tcW w:w="2410" w:type="dxa"/>
          </w:tcPr>
          <w:p w14:paraId="08A8483D" w14:textId="77777777" w:rsidR="00E72A71" w:rsidRPr="00A427A4" w:rsidRDefault="00E72A71" w:rsidP="00E72A71"/>
        </w:tc>
      </w:tr>
      <w:tr w:rsidR="00E72A71" w:rsidRPr="00A427A4" w14:paraId="1D08E9B7" w14:textId="77777777" w:rsidTr="000A1C34">
        <w:tc>
          <w:tcPr>
            <w:tcW w:w="2498" w:type="dxa"/>
          </w:tcPr>
          <w:p w14:paraId="70CB4772" w14:textId="77777777" w:rsidR="00E72A71" w:rsidRPr="00A427A4" w:rsidRDefault="00E72A71" w:rsidP="00E72A71">
            <w:r w:rsidRPr="00A427A4">
              <w:t>Je n’aime pas apprendre</w:t>
            </w:r>
            <w:r>
              <w:t>.</w:t>
            </w:r>
          </w:p>
        </w:tc>
        <w:tc>
          <w:tcPr>
            <w:tcW w:w="2317" w:type="dxa"/>
          </w:tcPr>
          <w:p w14:paraId="4180D18E" w14:textId="77777777" w:rsidR="00E72A71" w:rsidRPr="00A427A4" w:rsidRDefault="00E72A71" w:rsidP="00E72A71"/>
        </w:tc>
        <w:tc>
          <w:tcPr>
            <w:tcW w:w="2551" w:type="dxa"/>
          </w:tcPr>
          <w:p w14:paraId="05F41938" w14:textId="77777777" w:rsidR="00E72A71" w:rsidRPr="00A427A4" w:rsidRDefault="00E72A71" w:rsidP="00E72A71"/>
        </w:tc>
        <w:tc>
          <w:tcPr>
            <w:tcW w:w="2410" w:type="dxa"/>
          </w:tcPr>
          <w:p w14:paraId="00782AA7" w14:textId="77777777" w:rsidR="00E72A71" w:rsidRPr="00A427A4" w:rsidRDefault="00E72A71" w:rsidP="00E72A71"/>
        </w:tc>
      </w:tr>
      <w:tr w:rsidR="00E72A71" w:rsidRPr="00A427A4" w14:paraId="6B65FA3C" w14:textId="77777777" w:rsidTr="000A1C34">
        <w:tc>
          <w:tcPr>
            <w:tcW w:w="2498" w:type="dxa"/>
          </w:tcPr>
          <w:p w14:paraId="79FAC8ED" w14:textId="77777777" w:rsidR="00E72A71" w:rsidRPr="00A427A4" w:rsidRDefault="00E72A71" w:rsidP="00E72A71">
            <w:r w:rsidRPr="00A427A4">
              <w:t>Je ne me sens pas bien au lycée</w:t>
            </w:r>
            <w:r>
              <w:t>.</w:t>
            </w:r>
          </w:p>
        </w:tc>
        <w:tc>
          <w:tcPr>
            <w:tcW w:w="2317" w:type="dxa"/>
          </w:tcPr>
          <w:p w14:paraId="24FB2153" w14:textId="77777777" w:rsidR="00E72A71" w:rsidRPr="00A427A4" w:rsidRDefault="00E72A71" w:rsidP="00E72A71"/>
        </w:tc>
        <w:tc>
          <w:tcPr>
            <w:tcW w:w="2551" w:type="dxa"/>
          </w:tcPr>
          <w:p w14:paraId="513A3AB4" w14:textId="77777777" w:rsidR="00E72A71" w:rsidRPr="00A427A4" w:rsidRDefault="00E72A71" w:rsidP="00E72A71"/>
        </w:tc>
        <w:tc>
          <w:tcPr>
            <w:tcW w:w="2410" w:type="dxa"/>
          </w:tcPr>
          <w:p w14:paraId="41EAE528" w14:textId="77777777" w:rsidR="00E72A71" w:rsidRPr="00A427A4" w:rsidRDefault="00E72A71" w:rsidP="00E72A71"/>
        </w:tc>
      </w:tr>
      <w:tr w:rsidR="00E72A71" w:rsidRPr="00A427A4" w14:paraId="16959ADB" w14:textId="77777777" w:rsidTr="000A1C34">
        <w:tc>
          <w:tcPr>
            <w:tcW w:w="2498" w:type="dxa"/>
          </w:tcPr>
          <w:p w14:paraId="423DAD4F" w14:textId="77777777" w:rsidR="00E72A71" w:rsidRPr="00A427A4" w:rsidRDefault="00E72A71" w:rsidP="00E72A71">
            <w:r w:rsidRPr="00A427A4">
              <w:t>Autre</w:t>
            </w:r>
            <w:r>
              <w:t xml:space="preserve"> : </w:t>
            </w:r>
          </w:p>
        </w:tc>
        <w:tc>
          <w:tcPr>
            <w:tcW w:w="2317" w:type="dxa"/>
          </w:tcPr>
          <w:p w14:paraId="532E7D8D" w14:textId="77777777" w:rsidR="00E72A71" w:rsidRPr="00A427A4" w:rsidRDefault="00E72A71" w:rsidP="00E72A71"/>
        </w:tc>
        <w:tc>
          <w:tcPr>
            <w:tcW w:w="2551" w:type="dxa"/>
          </w:tcPr>
          <w:p w14:paraId="3993597F" w14:textId="77777777" w:rsidR="00E72A71" w:rsidRPr="00A427A4" w:rsidRDefault="00E72A71" w:rsidP="00E72A71"/>
        </w:tc>
        <w:tc>
          <w:tcPr>
            <w:tcW w:w="2410" w:type="dxa"/>
          </w:tcPr>
          <w:p w14:paraId="64DD3DB8" w14:textId="77777777" w:rsidR="00E72A71" w:rsidRPr="00A427A4" w:rsidRDefault="00E72A71" w:rsidP="00E72A71"/>
        </w:tc>
      </w:tr>
    </w:tbl>
    <w:p w14:paraId="04628354" w14:textId="77777777" w:rsidR="00E72A71" w:rsidRPr="00A427A4" w:rsidRDefault="00E72A71" w:rsidP="00E72A71">
      <w:pPr>
        <w:rPr>
          <w:rFonts w:ascii="Arial" w:hAnsi="Arial" w:cs="Arial"/>
          <w:sz w:val="22"/>
          <w:szCs w:val="22"/>
        </w:rPr>
      </w:pPr>
    </w:p>
    <w:p w14:paraId="1AD87E03" w14:textId="77777777" w:rsidR="00E72A71" w:rsidRDefault="00E72A71" w:rsidP="00E72A71">
      <w:pPr>
        <w:pStyle w:val="Paragraphedeliste"/>
      </w:pPr>
    </w:p>
    <w:p w14:paraId="485D045A" w14:textId="77777777" w:rsidR="00E72A71" w:rsidRDefault="00E72A71" w:rsidP="00E72A71">
      <w:pPr>
        <w:pStyle w:val="Paragraphedeliste"/>
      </w:pPr>
    </w:p>
    <w:p w14:paraId="53171699" w14:textId="77777777" w:rsidR="00E72A71" w:rsidRDefault="00E72A71" w:rsidP="00E72A71">
      <w:pPr>
        <w:pStyle w:val="Paragraphedeliste"/>
      </w:pPr>
    </w:p>
    <w:p w14:paraId="7C296DB1" w14:textId="77777777" w:rsidR="00E72A71" w:rsidRDefault="00E72A71" w:rsidP="00E72A71">
      <w:pPr>
        <w:pStyle w:val="Paragraphedeliste"/>
      </w:pPr>
    </w:p>
    <w:p w14:paraId="3ADB2F8F" w14:textId="77777777" w:rsidR="00E72A71" w:rsidRDefault="00E72A71" w:rsidP="00E72A71">
      <w:pPr>
        <w:pStyle w:val="Paragraphedeliste"/>
      </w:pPr>
    </w:p>
    <w:p w14:paraId="2697A1AF" w14:textId="77777777" w:rsidR="00E72A71" w:rsidRDefault="00E72A71" w:rsidP="00E72A71">
      <w:pPr>
        <w:pStyle w:val="Paragraphedeliste"/>
      </w:pPr>
    </w:p>
    <w:p w14:paraId="2244AD1B" w14:textId="77777777" w:rsidR="00E72A71" w:rsidRDefault="00E72A71" w:rsidP="00E72A71">
      <w:pPr>
        <w:pStyle w:val="Paragraphedeliste"/>
      </w:pPr>
    </w:p>
    <w:p w14:paraId="1D793FAF" w14:textId="77777777" w:rsidR="00E72A71" w:rsidRDefault="00E72A71" w:rsidP="00E72A71">
      <w:pPr>
        <w:pStyle w:val="Paragraphedeliste"/>
      </w:pPr>
    </w:p>
    <w:p w14:paraId="67E57697" w14:textId="77777777" w:rsidR="00E72A71" w:rsidRDefault="00E72A71" w:rsidP="00E72A71">
      <w:pPr>
        <w:pStyle w:val="Paragraphedeliste"/>
      </w:pPr>
    </w:p>
    <w:p w14:paraId="451D2068" w14:textId="77777777" w:rsidR="00E72A71" w:rsidRDefault="00E72A71" w:rsidP="00E72A71">
      <w:pPr>
        <w:pStyle w:val="Paragraphedeliste"/>
      </w:pPr>
    </w:p>
    <w:p w14:paraId="528DABA1" w14:textId="77777777" w:rsidR="00E72A71" w:rsidRDefault="00E72A71" w:rsidP="00E72A71">
      <w:pPr>
        <w:pStyle w:val="Paragraphedeliste"/>
      </w:pPr>
    </w:p>
    <w:p w14:paraId="7426C5C7" w14:textId="77777777" w:rsidR="00E72A71" w:rsidRDefault="00E72A71" w:rsidP="00E72A71">
      <w:pPr>
        <w:pStyle w:val="Paragraphedeliste"/>
      </w:pPr>
    </w:p>
    <w:p w14:paraId="1F1E0F18" w14:textId="77777777" w:rsidR="00E72A71" w:rsidRDefault="00E72A71" w:rsidP="00E72A71">
      <w:pPr>
        <w:pStyle w:val="Paragraphedeliste"/>
      </w:pPr>
    </w:p>
    <w:p w14:paraId="2E25399E" w14:textId="77777777" w:rsidR="00E72A71" w:rsidRPr="00A427A4" w:rsidRDefault="00E72A71" w:rsidP="00E72A71">
      <w:pPr>
        <w:pStyle w:val="Paragraphedeliste"/>
      </w:pPr>
    </w:p>
    <w:p w14:paraId="7E66F807" w14:textId="77777777" w:rsidR="00E72A71" w:rsidRPr="00A427A4" w:rsidRDefault="00E72A71" w:rsidP="00E72A71">
      <w:pPr>
        <w:pStyle w:val="Activit"/>
        <w:numPr>
          <w:ilvl w:val="0"/>
          <w:numId w:val="13"/>
        </w:numPr>
      </w:pPr>
      <w:r w:rsidRPr="00A427A4">
        <w:t>Freins personnels</w:t>
      </w:r>
    </w:p>
    <w:p w14:paraId="4F46148F" w14:textId="77777777" w:rsidR="00E72A71" w:rsidRPr="00A427A4" w:rsidRDefault="00E72A71" w:rsidP="00E72A71"/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2122"/>
        <w:gridCol w:w="1417"/>
        <w:gridCol w:w="3827"/>
        <w:gridCol w:w="2552"/>
      </w:tblGrid>
      <w:tr w:rsidR="00E72A71" w:rsidRPr="00A427A4" w14:paraId="2D758147" w14:textId="77777777" w:rsidTr="000A1C34">
        <w:tc>
          <w:tcPr>
            <w:tcW w:w="2122" w:type="dxa"/>
          </w:tcPr>
          <w:p w14:paraId="4E8FA111" w14:textId="77777777" w:rsidR="00E72A71" w:rsidRPr="00A427A4" w:rsidRDefault="00E72A71" w:rsidP="00E72A71"/>
        </w:tc>
        <w:tc>
          <w:tcPr>
            <w:tcW w:w="1417" w:type="dxa"/>
          </w:tcPr>
          <w:p w14:paraId="7722F153" w14:textId="77777777" w:rsidR="00E72A71" w:rsidRPr="00A427A4" w:rsidRDefault="00E72A71" w:rsidP="00E72A71">
            <w:r w:rsidRPr="00A427A4">
              <w:t>OUI / NON / UN PEU</w:t>
            </w:r>
          </w:p>
        </w:tc>
        <w:tc>
          <w:tcPr>
            <w:tcW w:w="3827" w:type="dxa"/>
          </w:tcPr>
          <w:p w14:paraId="1290E96D" w14:textId="77777777" w:rsidR="00E72A71" w:rsidRPr="00A427A4" w:rsidRDefault="00E72A71" w:rsidP="00E72A71">
            <w:r w:rsidRPr="00A427A4">
              <w:t>Ce que je peux faire</w:t>
            </w:r>
          </w:p>
        </w:tc>
        <w:tc>
          <w:tcPr>
            <w:tcW w:w="2552" w:type="dxa"/>
          </w:tcPr>
          <w:p w14:paraId="5C57C034" w14:textId="77777777" w:rsidR="00E72A71" w:rsidRPr="00A427A4" w:rsidRDefault="00E72A71" w:rsidP="00E72A71">
            <w:r w:rsidRPr="00A427A4">
              <w:t>Qui peut m’aider ?</w:t>
            </w:r>
          </w:p>
        </w:tc>
      </w:tr>
      <w:tr w:rsidR="00E72A71" w:rsidRPr="00A427A4" w14:paraId="75A7DD1D" w14:textId="77777777" w:rsidTr="000A1C34">
        <w:tc>
          <w:tcPr>
            <w:tcW w:w="2122" w:type="dxa"/>
          </w:tcPr>
          <w:p w14:paraId="0FED5A56" w14:textId="77777777" w:rsidR="00E72A71" w:rsidRPr="00A427A4" w:rsidRDefault="00E72A71" w:rsidP="00E72A71">
            <w:r w:rsidRPr="00A427A4">
              <w:t xml:space="preserve">Je n’ai pas assez confiance en moi et </w:t>
            </w:r>
            <w:proofErr w:type="gramStart"/>
            <w:r w:rsidRPr="00A427A4">
              <w:t>j’ai peur</w:t>
            </w:r>
            <w:proofErr w:type="gramEnd"/>
            <w:r w:rsidRPr="00A427A4">
              <w:t xml:space="preserve"> d’échouer</w:t>
            </w:r>
            <w:r>
              <w:t>.</w:t>
            </w:r>
          </w:p>
          <w:p w14:paraId="1FAF4B0B" w14:textId="77777777" w:rsidR="00E72A71" w:rsidRPr="00A427A4" w:rsidRDefault="00E72A71" w:rsidP="00E72A71"/>
        </w:tc>
        <w:tc>
          <w:tcPr>
            <w:tcW w:w="1417" w:type="dxa"/>
          </w:tcPr>
          <w:p w14:paraId="22DEA882" w14:textId="77777777" w:rsidR="00E72A71" w:rsidRPr="00A427A4" w:rsidRDefault="00E72A71" w:rsidP="00E72A71"/>
        </w:tc>
        <w:tc>
          <w:tcPr>
            <w:tcW w:w="3827" w:type="dxa"/>
          </w:tcPr>
          <w:p w14:paraId="52F34FF4" w14:textId="77777777" w:rsidR="00E72A71" w:rsidRDefault="00E72A71" w:rsidP="00E72A71">
            <w:r w:rsidRPr="00A427A4">
              <w:t xml:space="preserve">Ex : Je m’entraîne à prendre la parole en public, je m’inscris dans un club de théâtre, je </w:t>
            </w:r>
            <w:proofErr w:type="gramStart"/>
            <w:r w:rsidRPr="00A427A4">
              <w:t>fais</w:t>
            </w:r>
            <w:proofErr w:type="gramEnd"/>
            <w:r w:rsidRPr="00A427A4">
              <w:t xml:space="preserve"> du sport, une activité artistique…</w:t>
            </w:r>
          </w:p>
          <w:p w14:paraId="5B4F1D7A" w14:textId="77777777" w:rsidR="00E72A71" w:rsidRDefault="00E72A71" w:rsidP="00E72A71"/>
          <w:p w14:paraId="052AC95C" w14:textId="77777777" w:rsidR="00E72A71" w:rsidRPr="00A427A4" w:rsidRDefault="00E72A71" w:rsidP="00E72A71"/>
          <w:p w14:paraId="557B8172" w14:textId="77777777" w:rsidR="00E72A71" w:rsidRPr="00A427A4" w:rsidRDefault="00E72A71" w:rsidP="00E72A71"/>
        </w:tc>
        <w:tc>
          <w:tcPr>
            <w:tcW w:w="2552" w:type="dxa"/>
          </w:tcPr>
          <w:p w14:paraId="7E21E700" w14:textId="77777777" w:rsidR="00E72A71" w:rsidRPr="00A427A4" w:rsidRDefault="00E72A71" w:rsidP="00E72A71"/>
        </w:tc>
      </w:tr>
      <w:tr w:rsidR="00E72A71" w:rsidRPr="00A427A4" w14:paraId="26213D90" w14:textId="77777777" w:rsidTr="000A1C34">
        <w:tc>
          <w:tcPr>
            <w:tcW w:w="2122" w:type="dxa"/>
          </w:tcPr>
          <w:p w14:paraId="43DA93F3" w14:textId="77777777" w:rsidR="00E72A71" w:rsidRPr="00A427A4" w:rsidRDefault="00E72A71" w:rsidP="00E72A71">
            <w:r w:rsidRPr="00A427A4">
              <w:lastRenderedPageBreak/>
              <w:t>Je n’ai pas les qualités requises pour ce métier</w:t>
            </w:r>
            <w:r>
              <w:t>.</w:t>
            </w:r>
          </w:p>
          <w:p w14:paraId="336AB934" w14:textId="77777777" w:rsidR="00E72A71" w:rsidRPr="00A427A4" w:rsidRDefault="00E72A71" w:rsidP="00E72A71"/>
        </w:tc>
        <w:tc>
          <w:tcPr>
            <w:tcW w:w="1417" w:type="dxa"/>
          </w:tcPr>
          <w:p w14:paraId="204FD742" w14:textId="77777777" w:rsidR="00E72A71" w:rsidRPr="00A427A4" w:rsidRDefault="00E72A71" w:rsidP="00E72A71"/>
        </w:tc>
        <w:tc>
          <w:tcPr>
            <w:tcW w:w="3827" w:type="dxa"/>
          </w:tcPr>
          <w:p w14:paraId="3201D0E0" w14:textId="77777777" w:rsidR="00E72A71" w:rsidRPr="00A427A4" w:rsidRDefault="00E72A71" w:rsidP="00E72A71"/>
        </w:tc>
        <w:tc>
          <w:tcPr>
            <w:tcW w:w="2552" w:type="dxa"/>
          </w:tcPr>
          <w:p w14:paraId="0AB6E94F" w14:textId="77777777" w:rsidR="00E72A71" w:rsidRPr="00A427A4" w:rsidRDefault="00E72A71" w:rsidP="00E72A71"/>
        </w:tc>
      </w:tr>
      <w:tr w:rsidR="00E72A71" w:rsidRPr="00A427A4" w14:paraId="3DC00A39" w14:textId="77777777" w:rsidTr="000A1C34">
        <w:tc>
          <w:tcPr>
            <w:tcW w:w="2122" w:type="dxa"/>
          </w:tcPr>
          <w:p w14:paraId="64438A30" w14:textId="77777777" w:rsidR="00E72A71" w:rsidRPr="00A427A4" w:rsidRDefault="00E72A71" w:rsidP="00E72A71">
            <w:r w:rsidRPr="00A427A4">
              <w:t xml:space="preserve">C’est un métier de garçon / </w:t>
            </w:r>
            <w:r>
              <w:t>c</w:t>
            </w:r>
            <w:r w:rsidRPr="00A427A4">
              <w:t>’est un métier de fille</w:t>
            </w:r>
            <w:r>
              <w:t>.</w:t>
            </w:r>
          </w:p>
          <w:p w14:paraId="0E193B37" w14:textId="77777777" w:rsidR="00E72A71" w:rsidRPr="00A427A4" w:rsidRDefault="00E72A71" w:rsidP="00E72A71"/>
        </w:tc>
        <w:tc>
          <w:tcPr>
            <w:tcW w:w="1417" w:type="dxa"/>
          </w:tcPr>
          <w:p w14:paraId="79017668" w14:textId="77777777" w:rsidR="00E72A71" w:rsidRPr="00A427A4" w:rsidRDefault="00E72A71" w:rsidP="00E72A71"/>
        </w:tc>
        <w:tc>
          <w:tcPr>
            <w:tcW w:w="3827" w:type="dxa"/>
          </w:tcPr>
          <w:p w14:paraId="48287448" w14:textId="77777777" w:rsidR="00E72A71" w:rsidRPr="00A427A4" w:rsidRDefault="00E72A71" w:rsidP="00E72A71">
            <w:pPr>
              <w:rPr>
                <w:b/>
                <w:bCs/>
              </w:rPr>
            </w:pPr>
            <w:r w:rsidRPr="00A427A4">
              <w:t xml:space="preserve">Ex : Je me débarrasse d’idées préconçues : tous les métiers sont mixtes ! </w:t>
            </w:r>
          </w:p>
          <w:p w14:paraId="5301DBC7" w14:textId="77777777" w:rsidR="00E72A71" w:rsidRPr="00A427A4" w:rsidRDefault="00E72A71" w:rsidP="00E72A71"/>
        </w:tc>
        <w:tc>
          <w:tcPr>
            <w:tcW w:w="2552" w:type="dxa"/>
          </w:tcPr>
          <w:p w14:paraId="0959312C" w14:textId="77777777" w:rsidR="00E72A71" w:rsidRPr="00A427A4" w:rsidRDefault="00E72A71" w:rsidP="00E72A71"/>
        </w:tc>
      </w:tr>
      <w:tr w:rsidR="00E72A71" w:rsidRPr="00A427A4" w14:paraId="2B5CAE6C" w14:textId="77777777" w:rsidTr="000A1C34">
        <w:tc>
          <w:tcPr>
            <w:tcW w:w="2122" w:type="dxa"/>
          </w:tcPr>
          <w:p w14:paraId="0B55111D" w14:textId="77777777" w:rsidR="00E72A71" w:rsidRPr="00A427A4" w:rsidRDefault="00E72A71" w:rsidP="00E72A71">
            <w:r w:rsidRPr="00A427A4">
              <w:t>Personne dans ma famille n’exerce ce type de métier</w:t>
            </w:r>
            <w:r>
              <w:t>.</w:t>
            </w:r>
          </w:p>
          <w:p w14:paraId="597E484C" w14:textId="77777777" w:rsidR="00E72A71" w:rsidRPr="00A427A4" w:rsidRDefault="00E72A71" w:rsidP="00E72A71"/>
        </w:tc>
        <w:tc>
          <w:tcPr>
            <w:tcW w:w="1417" w:type="dxa"/>
          </w:tcPr>
          <w:p w14:paraId="5CA85F61" w14:textId="77777777" w:rsidR="00E72A71" w:rsidRPr="00A427A4" w:rsidRDefault="00E72A71" w:rsidP="00E72A71"/>
        </w:tc>
        <w:tc>
          <w:tcPr>
            <w:tcW w:w="3827" w:type="dxa"/>
          </w:tcPr>
          <w:p w14:paraId="425FE8ED" w14:textId="77777777" w:rsidR="00E72A71" w:rsidRPr="00A427A4" w:rsidRDefault="00E72A71" w:rsidP="00E72A71"/>
        </w:tc>
        <w:tc>
          <w:tcPr>
            <w:tcW w:w="2552" w:type="dxa"/>
          </w:tcPr>
          <w:p w14:paraId="74779A05" w14:textId="77777777" w:rsidR="00E72A71" w:rsidRPr="00A427A4" w:rsidRDefault="00E72A71" w:rsidP="00E72A71"/>
        </w:tc>
      </w:tr>
      <w:tr w:rsidR="00E72A71" w:rsidRPr="00A427A4" w14:paraId="659FB639" w14:textId="77777777" w:rsidTr="000A1C34">
        <w:tc>
          <w:tcPr>
            <w:tcW w:w="2122" w:type="dxa"/>
          </w:tcPr>
          <w:p w14:paraId="1D9C41C6" w14:textId="77777777" w:rsidR="00E72A71" w:rsidRPr="00A427A4" w:rsidRDefault="00E72A71" w:rsidP="00E72A71">
            <w:r w:rsidRPr="00A427A4">
              <w:t>Les études vont coûter trop cher</w:t>
            </w:r>
            <w:r>
              <w:t>.</w:t>
            </w:r>
          </w:p>
          <w:p w14:paraId="0E9408EC" w14:textId="77777777" w:rsidR="00E72A71" w:rsidRPr="00A427A4" w:rsidRDefault="00E72A71" w:rsidP="00E72A71"/>
        </w:tc>
        <w:tc>
          <w:tcPr>
            <w:tcW w:w="1417" w:type="dxa"/>
          </w:tcPr>
          <w:p w14:paraId="6026FDDB" w14:textId="77777777" w:rsidR="00E72A71" w:rsidRPr="00A427A4" w:rsidRDefault="00E72A71" w:rsidP="00E72A71"/>
        </w:tc>
        <w:tc>
          <w:tcPr>
            <w:tcW w:w="3827" w:type="dxa"/>
          </w:tcPr>
          <w:p w14:paraId="52E59645" w14:textId="77777777" w:rsidR="00E72A71" w:rsidRPr="00A427A4" w:rsidRDefault="00E72A71" w:rsidP="00E72A71"/>
        </w:tc>
        <w:tc>
          <w:tcPr>
            <w:tcW w:w="2552" w:type="dxa"/>
          </w:tcPr>
          <w:p w14:paraId="4CC2BB7E" w14:textId="77777777" w:rsidR="00E72A71" w:rsidRPr="00A427A4" w:rsidRDefault="00E72A71" w:rsidP="00E72A71"/>
        </w:tc>
      </w:tr>
      <w:tr w:rsidR="00E72A71" w:rsidRPr="00A427A4" w14:paraId="182B9985" w14:textId="77777777" w:rsidTr="000A1C34">
        <w:tc>
          <w:tcPr>
            <w:tcW w:w="2122" w:type="dxa"/>
          </w:tcPr>
          <w:p w14:paraId="3B1EA6AA" w14:textId="77777777" w:rsidR="00E72A71" w:rsidRPr="00A427A4" w:rsidRDefault="00E72A71" w:rsidP="00E72A71">
            <w:r w:rsidRPr="00A427A4">
              <w:t>J’habite trop loin des écoles ou de l’université</w:t>
            </w:r>
            <w:r>
              <w:t>.</w:t>
            </w:r>
          </w:p>
          <w:p w14:paraId="21EC8833" w14:textId="77777777" w:rsidR="00E72A71" w:rsidRPr="00A427A4" w:rsidRDefault="00E72A71" w:rsidP="00E72A71"/>
        </w:tc>
        <w:tc>
          <w:tcPr>
            <w:tcW w:w="1417" w:type="dxa"/>
          </w:tcPr>
          <w:p w14:paraId="0A31C819" w14:textId="77777777" w:rsidR="00E72A71" w:rsidRPr="00A427A4" w:rsidRDefault="00E72A71" w:rsidP="00E72A71"/>
        </w:tc>
        <w:tc>
          <w:tcPr>
            <w:tcW w:w="3827" w:type="dxa"/>
          </w:tcPr>
          <w:p w14:paraId="32D62A12" w14:textId="77777777" w:rsidR="00E72A71" w:rsidRPr="00A427A4" w:rsidRDefault="00E72A71" w:rsidP="00E72A71"/>
        </w:tc>
        <w:tc>
          <w:tcPr>
            <w:tcW w:w="2552" w:type="dxa"/>
          </w:tcPr>
          <w:p w14:paraId="5D18B6D9" w14:textId="77777777" w:rsidR="00E72A71" w:rsidRPr="00A427A4" w:rsidRDefault="00E72A71" w:rsidP="00E72A71"/>
        </w:tc>
      </w:tr>
      <w:tr w:rsidR="00E72A71" w:rsidRPr="00A427A4" w14:paraId="4CEEF082" w14:textId="77777777" w:rsidTr="000A1C34">
        <w:tc>
          <w:tcPr>
            <w:tcW w:w="2122" w:type="dxa"/>
          </w:tcPr>
          <w:p w14:paraId="5BAD525D" w14:textId="77777777" w:rsidR="00E72A71" w:rsidRPr="00A427A4" w:rsidRDefault="00E72A71" w:rsidP="00E72A71">
            <w:r w:rsidRPr="00A427A4">
              <w:t>Je n’ai pas assez de motivation</w:t>
            </w:r>
            <w:r>
              <w:t>.</w:t>
            </w:r>
          </w:p>
          <w:p w14:paraId="233DABD4" w14:textId="77777777" w:rsidR="00E72A71" w:rsidRPr="00A427A4" w:rsidRDefault="00E72A71" w:rsidP="00E72A71"/>
        </w:tc>
        <w:tc>
          <w:tcPr>
            <w:tcW w:w="1417" w:type="dxa"/>
          </w:tcPr>
          <w:p w14:paraId="0FF5A907" w14:textId="77777777" w:rsidR="00E72A71" w:rsidRPr="00A427A4" w:rsidRDefault="00E72A71" w:rsidP="00E72A71"/>
        </w:tc>
        <w:tc>
          <w:tcPr>
            <w:tcW w:w="3827" w:type="dxa"/>
          </w:tcPr>
          <w:p w14:paraId="5E62302E" w14:textId="77777777" w:rsidR="00E72A71" w:rsidRPr="00A427A4" w:rsidRDefault="00E72A71" w:rsidP="00E72A71"/>
        </w:tc>
        <w:tc>
          <w:tcPr>
            <w:tcW w:w="2552" w:type="dxa"/>
          </w:tcPr>
          <w:p w14:paraId="77DF4F37" w14:textId="77777777" w:rsidR="00E72A71" w:rsidRPr="00A427A4" w:rsidRDefault="00E72A71" w:rsidP="00E72A71"/>
        </w:tc>
      </w:tr>
      <w:tr w:rsidR="00E72A71" w:rsidRPr="00A427A4" w14:paraId="519B8A43" w14:textId="77777777" w:rsidTr="000A1C34">
        <w:tc>
          <w:tcPr>
            <w:tcW w:w="2122" w:type="dxa"/>
          </w:tcPr>
          <w:p w14:paraId="058D8B10" w14:textId="77777777" w:rsidR="00E72A71" w:rsidRPr="00A427A4" w:rsidRDefault="00E72A71" w:rsidP="00E72A71">
            <w:r w:rsidRPr="00A427A4">
              <w:t>Mon avis ne compte pas</w:t>
            </w:r>
            <w:r>
              <w:t>.</w:t>
            </w:r>
          </w:p>
          <w:p w14:paraId="221CA481" w14:textId="77777777" w:rsidR="00E72A71" w:rsidRPr="00A427A4" w:rsidRDefault="00E72A71" w:rsidP="00E72A71"/>
        </w:tc>
        <w:tc>
          <w:tcPr>
            <w:tcW w:w="1417" w:type="dxa"/>
          </w:tcPr>
          <w:p w14:paraId="3FDFAB7A" w14:textId="77777777" w:rsidR="00E72A71" w:rsidRPr="00A427A4" w:rsidRDefault="00E72A71" w:rsidP="00E72A71"/>
        </w:tc>
        <w:tc>
          <w:tcPr>
            <w:tcW w:w="3827" w:type="dxa"/>
          </w:tcPr>
          <w:p w14:paraId="02C22D28" w14:textId="77777777" w:rsidR="00E72A71" w:rsidRPr="00A427A4" w:rsidRDefault="00E72A71" w:rsidP="00E72A71"/>
        </w:tc>
        <w:tc>
          <w:tcPr>
            <w:tcW w:w="2552" w:type="dxa"/>
          </w:tcPr>
          <w:p w14:paraId="6E4B1618" w14:textId="77777777" w:rsidR="00E72A71" w:rsidRPr="00A427A4" w:rsidRDefault="00E72A71" w:rsidP="00E72A71"/>
        </w:tc>
      </w:tr>
      <w:tr w:rsidR="00E72A71" w:rsidRPr="00A427A4" w14:paraId="619BEA1D" w14:textId="77777777" w:rsidTr="000A1C34">
        <w:tc>
          <w:tcPr>
            <w:tcW w:w="2122" w:type="dxa"/>
          </w:tcPr>
          <w:p w14:paraId="5713FA57" w14:textId="77777777" w:rsidR="00E72A71" w:rsidRPr="00A427A4" w:rsidRDefault="00E72A71" w:rsidP="00E72A71">
            <w:r w:rsidRPr="00A427A4">
              <w:t>Je dois aider financièrement ma famille</w:t>
            </w:r>
            <w:r>
              <w:t>.</w:t>
            </w:r>
          </w:p>
          <w:p w14:paraId="3477B8D1" w14:textId="77777777" w:rsidR="00E72A71" w:rsidRPr="00A427A4" w:rsidRDefault="00E72A71" w:rsidP="00E72A71"/>
        </w:tc>
        <w:tc>
          <w:tcPr>
            <w:tcW w:w="1417" w:type="dxa"/>
          </w:tcPr>
          <w:p w14:paraId="6FFA0243" w14:textId="77777777" w:rsidR="00E72A71" w:rsidRPr="00A427A4" w:rsidRDefault="00E72A71" w:rsidP="00E72A71"/>
        </w:tc>
        <w:tc>
          <w:tcPr>
            <w:tcW w:w="3827" w:type="dxa"/>
          </w:tcPr>
          <w:p w14:paraId="6535CA76" w14:textId="77777777" w:rsidR="00E72A71" w:rsidRPr="00A427A4" w:rsidRDefault="00E72A71" w:rsidP="00E72A71"/>
        </w:tc>
        <w:tc>
          <w:tcPr>
            <w:tcW w:w="2552" w:type="dxa"/>
          </w:tcPr>
          <w:p w14:paraId="5BA4F01A" w14:textId="77777777" w:rsidR="00E72A71" w:rsidRPr="00A427A4" w:rsidRDefault="00E72A71" w:rsidP="00E72A71"/>
        </w:tc>
      </w:tr>
      <w:tr w:rsidR="00E72A71" w:rsidRPr="00A427A4" w14:paraId="36CDEBB8" w14:textId="77777777" w:rsidTr="000A1C34">
        <w:tc>
          <w:tcPr>
            <w:tcW w:w="2122" w:type="dxa"/>
          </w:tcPr>
          <w:p w14:paraId="35713E1E" w14:textId="77777777" w:rsidR="00E72A71" w:rsidRPr="00A427A4" w:rsidRDefault="00E72A71" w:rsidP="00E72A71">
            <w:r w:rsidRPr="00A427A4">
              <w:t>Je n’ai pas d’espace personnel pour travailler</w:t>
            </w:r>
            <w:r>
              <w:t>.</w:t>
            </w:r>
          </w:p>
          <w:p w14:paraId="5468C7BC" w14:textId="77777777" w:rsidR="00E72A71" w:rsidRPr="00A427A4" w:rsidRDefault="00E72A71" w:rsidP="00E72A71"/>
        </w:tc>
        <w:tc>
          <w:tcPr>
            <w:tcW w:w="1417" w:type="dxa"/>
          </w:tcPr>
          <w:p w14:paraId="52C35209" w14:textId="77777777" w:rsidR="00E72A71" w:rsidRPr="00A427A4" w:rsidRDefault="00E72A71" w:rsidP="00E72A71"/>
        </w:tc>
        <w:tc>
          <w:tcPr>
            <w:tcW w:w="3827" w:type="dxa"/>
          </w:tcPr>
          <w:p w14:paraId="2A2EFBD6" w14:textId="77777777" w:rsidR="00E72A71" w:rsidRPr="00A427A4" w:rsidRDefault="00E72A71" w:rsidP="00E72A71"/>
        </w:tc>
        <w:tc>
          <w:tcPr>
            <w:tcW w:w="2552" w:type="dxa"/>
          </w:tcPr>
          <w:p w14:paraId="67800F0A" w14:textId="77777777" w:rsidR="00E72A71" w:rsidRPr="00A427A4" w:rsidRDefault="00E72A71" w:rsidP="00E72A71"/>
        </w:tc>
      </w:tr>
      <w:tr w:rsidR="00E72A71" w:rsidRPr="00A427A4" w14:paraId="5FB85078" w14:textId="77777777" w:rsidTr="000A1C34">
        <w:tc>
          <w:tcPr>
            <w:tcW w:w="2122" w:type="dxa"/>
          </w:tcPr>
          <w:p w14:paraId="14D8B9B4" w14:textId="77777777" w:rsidR="00E72A71" w:rsidRPr="00A427A4" w:rsidRDefault="00E72A71" w:rsidP="00E72A71">
            <w:r w:rsidRPr="00A427A4">
              <w:t>Je manque d’énergie</w:t>
            </w:r>
            <w:r>
              <w:t>.</w:t>
            </w:r>
          </w:p>
          <w:p w14:paraId="5958E948" w14:textId="77777777" w:rsidR="00E72A71" w:rsidRPr="00A427A4" w:rsidRDefault="00E72A71" w:rsidP="00E72A71"/>
        </w:tc>
        <w:tc>
          <w:tcPr>
            <w:tcW w:w="1417" w:type="dxa"/>
          </w:tcPr>
          <w:p w14:paraId="42FA6684" w14:textId="77777777" w:rsidR="00E72A71" w:rsidRPr="00A427A4" w:rsidRDefault="00E72A71" w:rsidP="00E72A71"/>
        </w:tc>
        <w:tc>
          <w:tcPr>
            <w:tcW w:w="3827" w:type="dxa"/>
          </w:tcPr>
          <w:p w14:paraId="1B3BBD5B" w14:textId="77777777" w:rsidR="00E72A71" w:rsidRPr="00A427A4" w:rsidRDefault="00E72A71" w:rsidP="00E72A71">
            <w:r w:rsidRPr="00A427A4">
              <w:t>Ex : Je décide d’augmenter mon temps de sommeil</w:t>
            </w:r>
            <w:r>
              <w:t>.</w:t>
            </w:r>
          </w:p>
        </w:tc>
        <w:tc>
          <w:tcPr>
            <w:tcW w:w="2552" w:type="dxa"/>
          </w:tcPr>
          <w:p w14:paraId="5DDC1902" w14:textId="77777777" w:rsidR="00E72A71" w:rsidRPr="00A427A4" w:rsidRDefault="00E72A71" w:rsidP="00E72A71"/>
        </w:tc>
      </w:tr>
      <w:tr w:rsidR="00E72A71" w:rsidRPr="00A427A4" w14:paraId="456F7E8A" w14:textId="77777777" w:rsidTr="000A1C34">
        <w:tc>
          <w:tcPr>
            <w:tcW w:w="2122" w:type="dxa"/>
          </w:tcPr>
          <w:p w14:paraId="3CF3F744" w14:textId="77777777" w:rsidR="00E72A71" w:rsidRDefault="00E72A71" w:rsidP="00E72A71">
            <w:r w:rsidRPr="00A427A4">
              <w:t>Ça ne plairait pas à mes parents</w:t>
            </w:r>
            <w:r>
              <w:t>.</w:t>
            </w:r>
          </w:p>
          <w:p w14:paraId="7661C637" w14:textId="77777777" w:rsidR="00E72A71" w:rsidRPr="00A427A4" w:rsidRDefault="00E72A71" w:rsidP="00E72A71"/>
        </w:tc>
        <w:tc>
          <w:tcPr>
            <w:tcW w:w="1417" w:type="dxa"/>
          </w:tcPr>
          <w:p w14:paraId="1FFE1602" w14:textId="77777777" w:rsidR="00E72A71" w:rsidRPr="00A427A4" w:rsidRDefault="00E72A71" w:rsidP="00E72A71"/>
        </w:tc>
        <w:tc>
          <w:tcPr>
            <w:tcW w:w="3827" w:type="dxa"/>
          </w:tcPr>
          <w:p w14:paraId="719EFF19" w14:textId="77777777" w:rsidR="00E72A71" w:rsidRPr="00A427A4" w:rsidRDefault="00E72A71" w:rsidP="00E72A71"/>
        </w:tc>
        <w:tc>
          <w:tcPr>
            <w:tcW w:w="2552" w:type="dxa"/>
          </w:tcPr>
          <w:p w14:paraId="7BAD6102" w14:textId="77777777" w:rsidR="00E72A71" w:rsidRPr="00A427A4" w:rsidRDefault="00E72A71" w:rsidP="00E72A71"/>
        </w:tc>
      </w:tr>
    </w:tbl>
    <w:p w14:paraId="615654DD" w14:textId="77777777" w:rsidR="00E72A71" w:rsidRDefault="00E72A71" w:rsidP="00E72A71"/>
    <w:p w14:paraId="48028F3B" w14:textId="77777777" w:rsidR="00E72A71" w:rsidRDefault="00E72A71" w:rsidP="00E72A71"/>
    <w:p w14:paraId="253DA852" w14:textId="77777777" w:rsidR="00E72A71" w:rsidRDefault="00E72A71" w:rsidP="00E72A71"/>
    <w:p w14:paraId="496F1C1E" w14:textId="77777777" w:rsidR="00E72A71" w:rsidRDefault="00E72A71" w:rsidP="00E72A71"/>
    <w:p w14:paraId="46968BEE" w14:textId="77777777" w:rsidR="00E72A71" w:rsidRDefault="00E72A71" w:rsidP="00E72A71"/>
    <w:p w14:paraId="18830BEB" w14:textId="77777777" w:rsidR="00E72A71" w:rsidRDefault="00E72A71" w:rsidP="00E72A71"/>
    <w:p w14:paraId="766D03C5" w14:textId="77777777" w:rsidR="00E72A71" w:rsidRDefault="00E72A71" w:rsidP="00E72A71"/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2122"/>
        <w:gridCol w:w="1417"/>
        <w:gridCol w:w="3827"/>
        <w:gridCol w:w="2552"/>
      </w:tblGrid>
      <w:tr w:rsidR="00E72A71" w:rsidRPr="00A427A4" w14:paraId="60A5FC44" w14:textId="77777777" w:rsidTr="000A1C34">
        <w:tc>
          <w:tcPr>
            <w:tcW w:w="2122" w:type="dxa"/>
          </w:tcPr>
          <w:p w14:paraId="4F368EC2" w14:textId="77777777" w:rsidR="00E72A71" w:rsidRPr="00A427A4" w:rsidRDefault="00E72A71" w:rsidP="00E72A71"/>
        </w:tc>
        <w:tc>
          <w:tcPr>
            <w:tcW w:w="1417" w:type="dxa"/>
          </w:tcPr>
          <w:p w14:paraId="7B0F7B6B" w14:textId="77777777" w:rsidR="00E72A71" w:rsidRPr="00A427A4" w:rsidRDefault="00E72A71" w:rsidP="00E72A71">
            <w:r w:rsidRPr="00A427A4">
              <w:t>OUI / NON / UN PEU</w:t>
            </w:r>
          </w:p>
        </w:tc>
        <w:tc>
          <w:tcPr>
            <w:tcW w:w="3827" w:type="dxa"/>
          </w:tcPr>
          <w:p w14:paraId="1BFEBB00" w14:textId="77777777" w:rsidR="00E72A71" w:rsidRPr="00A427A4" w:rsidRDefault="00E72A71" w:rsidP="00E72A71">
            <w:r w:rsidRPr="00A427A4">
              <w:t>Ce que je peux faire</w:t>
            </w:r>
          </w:p>
        </w:tc>
        <w:tc>
          <w:tcPr>
            <w:tcW w:w="2552" w:type="dxa"/>
          </w:tcPr>
          <w:p w14:paraId="16589DAF" w14:textId="77777777" w:rsidR="00E72A71" w:rsidRPr="00A427A4" w:rsidRDefault="00E72A71" w:rsidP="00E72A71">
            <w:r w:rsidRPr="00A427A4">
              <w:t>Qui peut m’aider ?</w:t>
            </w:r>
          </w:p>
        </w:tc>
      </w:tr>
      <w:tr w:rsidR="00E72A71" w:rsidRPr="00A427A4" w14:paraId="2FEF65B6" w14:textId="77777777" w:rsidTr="000A1C34">
        <w:tc>
          <w:tcPr>
            <w:tcW w:w="2122" w:type="dxa"/>
          </w:tcPr>
          <w:p w14:paraId="5ACBB7A9" w14:textId="77777777" w:rsidR="00E72A71" w:rsidRPr="00A427A4" w:rsidRDefault="00E72A71" w:rsidP="00E72A71">
            <w:r w:rsidRPr="00A427A4">
              <w:t>Je manque d’autonomie</w:t>
            </w:r>
            <w:r>
              <w:t>.</w:t>
            </w:r>
          </w:p>
        </w:tc>
        <w:tc>
          <w:tcPr>
            <w:tcW w:w="1417" w:type="dxa"/>
          </w:tcPr>
          <w:p w14:paraId="5451AB01" w14:textId="77777777" w:rsidR="00E72A71" w:rsidRPr="00A427A4" w:rsidRDefault="00E72A71" w:rsidP="00E72A71"/>
        </w:tc>
        <w:tc>
          <w:tcPr>
            <w:tcW w:w="3827" w:type="dxa"/>
          </w:tcPr>
          <w:p w14:paraId="5C1A32AF" w14:textId="77777777" w:rsidR="00E72A71" w:rsidRPr="00A427A4" w:rsidRDefault="00E72A71" w:rsidP="00E72A71">
            <w:pPr>
              <w:rPr>
                <w:b/>
                <w:bCs/>
              </w:rPr>
            </w:pPr>
            <w:r w:rsidRPr="00A427A4">
              <w:t>Ex : Je prends quelques initiatives, je m’engage à faire une action concrète, même modeste en lien avec mes valeurs…</w:t>
            </w:r>
          </w:p>
          <w:p w14:paraId="74173DEF" w14:textId="77777777" w:rsidR="00E72A71" w:rsidRDefault="00E72A71" w:rsidP="00E72A71"/>
          <w:p w14:paraId="3AAFFC46" w14:textId="77777777" w:rsidR="00E72A71" w:rsidRDefault="00E72A71" w:rsidP="00E72A71"/>
          <w:p w14:paraId="0C6DEC6A" w14:textId="77777777" w:rsidR="00E72A71" w:rsidRPr="00A427A4" w:rsidRDefault="00E72A71" w:rsidP="00E72A71"/>
        </w:tc>
        <w:tc>
          <w:tcPr>
            <w:tcW w:w="2552" w:type="dxa"/>
          </w:tcPr>
          <w:p w14:paraId="70134FF5" w14:textId="77777777" w:rsidR="00E72A71" w:rsidRPr="00A427A4" w:rsidRDefault="00E72A71" w:rsidP="00E72A71"/>
        </w:tc>
      </w:tr>
      <w:tr w:rsidR="00E72A71" w:rsidRPr="00A427A4" w14:paraId="43AF5D0E" w14:textId="77777777" w:rsidTr="000A1C34">
        <w:tc>
          <w:tcPr>
            <w:tcW w:w="2122" w:type="dxa"/>
          </w:tcPr>
          <w:p w14:paraId="0E1DCCC3" w14:textId="77777777" w:rsidR="00E72A71" w:rsidRPr="00A427A4" w:rsidRDefault="00E72A71" w:rsidP="00E72A71">
            <w:r w:rsidRPr="00A427A4">
              <w:t>Je me laisse trop influencer</w:t>
            </w:r>
            <w:r>
              <w:t>.</w:t>
            </w:r>
          </w:p>
        </w:tc>
        <w:tc>
          <w:tcPr>
            <w:tcW w:w="1417" w:type="dxa"/>
          </w:tcPr>
          <w:p w14:paraId="28451FEB" w14:textId="77777777" w:rsidR="00E72A71" w:rsidRPr="00A427A4" w:rsidRDefault="00E72A71" w:rsidP="00E72A71"/>
        </w:tc>
        <w:tc>
          <w:tcPr>
            <w:tcW w:w="3827" w:type="dxa"/>
          </w:tcPr>
          <w:p w14:paraId="7EE6545B" w14:textId="77777777" w:rsidR="00E72A71" w:rsidRPr="00A427A4" w:rsidRDefault="00E72A71" w:rsidP="00E72A71"/>
        </w:tc>
        <w:tc>
          <w:tcPr>
            <w:tcW w:w="2552" w:type="dxa"/>
          </w:tcPr>
          <w:p w14:paraId="653F2D07" w14:textId="77777777" w:rsidR="00E72A71" w:rsidRPr="00A427A4" w:rsidRDefault="00E72A71" w:rsidP="00E72A71"/>
        </w:tc>
      </w:tr>
      <w:tr w:rsidR="00E72A71" w:rsidRPr="00A427A4" w14:paraId="7E947428" w14:textId="77777777" w:rsidTr="000A1C34">
        <w:tc>
          <w:tcPr>
            <w:tcW w:w="2122" w:type="dxa"/>
          </w:tcPr>
          <w:p w14:paraId="3991B110" w14:textId="77777777" w:rsidR="00E72A71" w:rsidRDefault="00E72A71" w:rsidP="00E72A71">
            <w:r w:rsidRPr="00A427A4">
              <w:t>Autre</w:t>
            </w:r>
            <w:r>
              <w:t> :</w:t>
            </w:r>
          </w:p>
          <w:p w14:paraId="25427786" w14:textId="77777777" w:rsidR="00E72A71" w:rsidRDefault="00E72A71" w:rsidP="00E72A71"/>
          <w:p w14:paraId="01F018D0" w14:textId="77777777" w:rsidR="00E72A71" w:rsidRPr="00A427A4" w:rsidRDefault="00E72A71" w:rsidP="00E72A71"/>
        </w:tc>
        <w:tc>
          <w:tcPr>
            <w:tcW w:w="1417" w:type="dxa"/>
          </w:tcPr>
          <w:p w14:paraId="72F4A1D3" w14:textId="77777777" w:rsidR="00E72A71" w:rsidRPr="00A427A4" w:rsidRDefault="00E72A71" w:rsidP="00E72A71"/>
        </w:tc>
        <w:tc>
          <w:tcPr>
            <w:tcW w:w="3827" w:type="dxa"/>
          </w:tcPr>
          <w:p w14:paraId="2DF119AF" w14:textId="77777777" w:rsidR="00E72A71" w:rsidRPr="00A427A4" w:rsidRDefault="00E72A71" w:rsidP="00E72A71"/>
        </w:tc>
        <w:tc>
          <w:tcPr>
            <w:tcW w:w="2552" w:type="dxa"/>
          </w:tcPr>
          <w:p w14:paraId="15732D10" w14:textId="77777777" w:rsidR="00E72A71" w:rsidRPr="00A427A4" w:rsidRDefault="00E72A71" w:rsidP="00E72A71"/>
        </w:tc>
      </w:tr>
    </w:tbl>
    <w:p w14:paraId="20392F53" w14:textId="77777777" w:rsidR="00E72A71" w:rsidRPr="00A427A4" w:rsidRDefault="00E72A71" w:rsidP="00E72A71"/>
    <w:p w14:paraId="4CD94251" w14:textId="77777777" w:rsidR="00E72A71" w:rsidRPr="00A427A4" w:rsidRDefault="00E72A71" w:rsidP="00E72A71"/>
    <w:p w14:paraId="45D1FBFC" w14:textId="77777777" w:rsidR="00E72A71" w:rsidRPr="00A427A4" w:rsidRDefault="00E72A71" w:rsidP="00E72A71">
      <w:r w:rsidRPr="00A427A4">
        <w:t>Au bout de 6 mois, je reprends cette grille et j’évalue mes progrès, mes changements d’opinion et d’attitude, mes nouveaux comportements…</w:t>
      </w:r>
      <w:r>
        <w:t xml:space="preserve"> </w:t>
      </w:r>
      <w:r w:rsidRPr="00A427A4">
        <w:t>et je réajuste si besoin mon métier, mes objectifs, mes engagements, ma trajectoire</w:t>
      </w:r>
      <w:r>
        <w:t>. Da</w:t>
      </w:r>
      <w:r w:rsidRPr="00A427A4">
        <w:t>ns le domaine de l’orientation, il n’y a pas de chemin linéaire car tout au long d’un cursus de formation, les projets naissent, s’enrichissent, meurent, se transforment… Les métiers eux-mêmes se transforment, certains disparaissent et d’autres se créent.</w:t>
      </w:r>
    </w:p>
    <w:p w14:paraId="23BCD53B" w14:textId="77777777" w:rsidR="00E72A71" w:rsidRPr="00A427A4" w:rsidRDefault="00E72A71" w:rsidP="00E72A71"/>
    <w:p w14:paraId="1E4CF461" w14:textId="77777777" w:rsidR="00E72A71" w:rsidRPr="00A427A4" w:rsidRDefault="00E72A71" w:rsidP="00E72A71">
      <w:r w:rsidRPr="00A427A4">
        <w:t>Ce qui est important, c’est d’être en mouvement, en projet.</w:t>
      </w:r>
    </w:p>
    <w:p w14:paraId="0947ECB5" w14:textId="77777777" w:rsidR="00E72A71" w:rsidRPr="00A427A4" w:rsidRDefault="00E72A71" w:rsidP="00E72A71">
      <w:pPr>
        <w:rPr>
          <w:rFonts w:ascii="Arial" w:hAnsi="Arial" w:cs="Arial"/>
          <w:bCs/>
        </w:rPr>
      </w:pPr>
    </w:p>
    <w:p w14:paraId="27508976" w14:textId="77777777" w:rsidR="00E72A71" w:rsidRDefault="00E72A71" w:rsidP="00E72A71">
      <w:pPr>
        <w:jc w:val="center"/>
        <w:rPr>
          <w:rFonts w:ascii="Arial" w:hAnsi="Arial" w:cs="Arial"/>
          <w:bCs/>
          <w:i/>
          <w:iCs/>
        </w:rPr>
      </w:pPr>
    </w:p>
    <w:p w14:paraId="57B64610" w14:textId="77777777" w:rsidR="00E72A71" w:rsidRPr="00A427A4" w:rsidRDefault="00E72A71" w:rsidP="00E72A71">
      <w:pPr>
        <w:jc w:val="center"/>
        <w:rPr>
          <w:bCs/>
          <w:i/>
          <w:iCs/>
        </w:rPr>
      </w:pPr>
    </w:p>
    <w:p w14:paraId="311EB6CE" w14:textId="0FA130B6" w:rsidR="006E7956" w:rsidRPr="00E72A71" w:rsidRDefault="006E7956" w:rsidP="00E72A71"/>
    <w:sectPr w:rsidR="006E7956" w:rsidRPr="00E72A71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4E7FA" w14:textId="77777777" w:rsidR="007059FB" w:rsidRDefault="007059FB" w:rsidP="00597604">
      <w:r>
        <w:separator/>
      </w:r>
    </w:p>
  </w:endnote>
  <w:endnote w:type="continuationSeparator" w:id="0">
    <w:p w14:paraId="37AA082B" w14:textId="77777777" w:rsidR="007059FB" w:rsidRDefault="007059FB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687CB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4A016EE4" wp14:editId="3407EEFB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A8B8E" w14:textId="77777777" w:rsidR="007059FB" w:rsidRDefault="007059FB" w:rsidP="00597604">
      <w:r>
        <w:separator/>
      </w:r>
    </w:p>
  </w:footnote>
  <w:footnote w:type="continuationSeparator" w:id="0">
    <w:p w14:paraId="0778845F" w14:textId="77777777" w:rsidR="007059FB" w:rsidRDefault="007059FB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9D4A0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4196F66E" wp14:editId="5778A291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B84A5D"/>
    <w:multiLevelType w:val="hybridMultilevel"/>
    <w:tmpl w:val="40DA3518"/>
    <w:lvl w:ilvl="0" w:tplc="517A1690">
      <w:numFmt w:val="bullet"/>
      <w:lvlText w:val="-"/>
      <w:lvlJc w:val="left"/>
      <w:pPr>
        <w:ind w:left="145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11" w15:restartNumberingAfterBreak="0">
    <w:nsid w:val="19155EBC"/>
    <w:multiLevelType w:val="hybridMultilevel"/>
    <w:tmpl w:val="CF940A5C"/>
    <w:lvl w:ilvl="0" w:tplc="517A169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90D64"/>
    <w:multiLevelType w:val="hybridMultilevel"/>
    <w:tmpl w:val="C8AE6A5E"/>
    <w:lvl w:ilvl="0" w:tplc="517A1690">
      <w:numFmt w:val="bullet"/>
      <w:lvlText w:val="-"/>
      <w:lvlJc w:val="left"/>
      <w:pPr>
        <w:ind w:left="145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64052977">
    <w:abstractNumId w:val="11"/>
  </w:num>
  <w:num w:numId="12" w16cid:durableId="1554999934">
    <w:abstractNumId w:val="12"/>
  </w:num>
  <w:num w:numId="13" w16cid:durableId="6058185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A71"/>
    <w:rsid w:val="0012196C"/>
    <w:rsid w:val="0016582E"/>
    <w:rsid w:val="002C6A70"/>
    <w:rsid w:val="0030597F"/>
    <w:rsid w:val="00463F02"/>
    <w:rsid w:val="00594335"/>
    <w:rsid w:val="00597604"/>
    <w:rsid w:val="0063538A"/>
    <w:rsid w:val="006733A0"/>
    <w:rsid w:val="006E7956"/>
    <w:rsid w:val="007059FB"/>
    <w:rsid w:val="00824615"/>
    <w:rsid w:val="008A7DF9"/>
    <w:rsid w:val="00914CA3"/>
    <w:rsid w:val="0095548B"/>
    <w:rsid w:val="00960DD8"/>
    <w:rsid w:val="00B24F63"/>
    <w:rsid w:val="00B52A67"/>
    <w:rsid w:val="00C178C8"/>
    <w:rsid w:val="00E23ABD"/>
    <w:rsid w:val="00E42018"/>
    <w:rsid w:val="00E72A71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D51531"/>
  <w15:docId w15:val="{693B3EFF-1B91-417E-AE7C-50097C108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E72A71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E72A71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2</TotalTime>
  <Pages>5</Pages>
  <Words>635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Thibault ZANINI</cp:lastModifiedBy>
  <cp:revision>1</cp:revision>
  <cp:lastPrinted>2023-07-05T08:50:00Z</cp:lastPrinted>
  <dcterms:created xsi:type="dcterms:W3CDTF">2023-08-19T08:45:00Z</dcterms:created>
  <dcterms:modified xsi:type="dcterms:W3CDTF">2023-08-19T08:47:00Z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